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0C49A4" w:rsidRDefault="000C49A4"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0C49A4" w:rsidRDefault="000C49A4"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0C49A4" w:rsidRPr="00F74319" w:rsidRDefault="000C49A4"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0C49A4" w:rsidRPr="00F74319" w:rsidRDefault="000C49A4"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0C49A4"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0C49A4" w:rsidRPr="0030437A" w:rsidRDefault="000C49A4"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0C49A4" w:rsidRPr="0030437A" w:rsidRDefault="000C49A4"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0C49A4" w:rsidRPr="0030437A" w:rsidRDefault="000C49A4"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0C49A4" w:rsidRPr="0030437A" w:rsidRDefault="000C49A4" w:rsidP="008A19FD">
                                  <w:pPr>
                                    <w:pStyle w:val="Coverfooter"/>
                                    <w:rPr>
                                      <w:color w:val="FFFFFF"/>
                                    </w:rPr>
                                  </w:pPr>
                                </w:p>
                                <w:p w14:paraId="5D3DD251" w14:textId="77777777" w:rsidR="000C49A4" w:rsidRPr="0030437A" w:rsidRDefault="000C49A4" w:rsidP="008A19FD">
                                  <w:pPr>
                                    <w:pStyle w:val="Coverfooter"/>
                                    <w:rPr>
                                      <w:color w:val="FFFFFF"/>
                                    </w:rPr>
                                  </w:pPr>
                                </w:p>
                                <w:p w14:paraId="27BA4C83" w14:textId="77777777" w:rsidR="000C49A4" w:rsidRPr="0030437A" w:rsidRDefault="000C49A4" w:rsidP="008A19FD">
                                  <w:pPr>
                                    <w:pStyle w:val="Coverfooter"/>
                                    <w:rPr>
                                      <w:color w:val="FFFFFF"/>
                                    </w:rPr>
                                  </w:pPr>
                                </w:p>
                              </w:tc>
                            </w:tr>
                            <w:bookmarkEnd w:id="4"/>
                            <w:bookmarkEnd w:id="5"/>
                          </w:tbl>
                          <w:p w14:paraId="34B0A99D" w14:textId="77777777" w:rsidR="000C49A4" w:rsidRDefault="000C49A4"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0C49A4"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0C49A4" w:rsidRPr="0030437A" w:rsidRDefault="000C49A4"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0C49A4" w:rsidRPr="0030437A" w:rsidRDefault="000C49A4"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0C49A4" w:rsidRPr="0030437A" w:rsidRDefault="000C49A4"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0C49A4" w:rsidRPr="0030437A" w:rsidRDefault="000C49A4" w:rsidP="008A19FD">
                            <w:pPr>
                              <w:pStyle w:val="Coverfooter"/>
                              <w:rPr>
                                <w:color w:val="FFFFFF"/>
                              </w:rPr>
                            </w:pPr>
                          </w:p>
                          <w:p w14:paraId="5D3DD251" w14:textId="77777777" w:rsidR="000C49A4" w:rsidRPr="0030437A" w:rsidRDefault="000C49A4" w:rsidP="008A19FD">
                            <w:pPr>
                              <w:pStyle w:val="Coverfooter"/>
                              <w:rPr>
                                <w:color w:val="FFFFFF"/>
                              </w:rPr>
                            </w:pPr>
                          </w:p>
                          <w:p w14:paraId="27BA4C83" w14:textId="77777777" w:rsidR="000C49A4" w:rsidRPr="0030437A" w:rsidRDefault="000C49A4" w:rsidP="008A19FD">
                            <w:pPr>
                              <w:pStyle w:val="Coverfooter"/>
                              <w:rPr>
                                <w:color w:val="FFFFFF"/>
                              </w:rPr>
                            </w:pPr>
                          </w:p>
                        </w:tc>
                      </w:tr>
                      <w:bookmarkEnd w:id="6"/>
                      <w:bookmarkEnd w:id="7"/>
                    </w:tbl>
                    <w:p w14:paraId="34B0A99D" w14:textId="77777777" w:rsidR="000C49A4" w:rsidRDefault="000C49A4"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0C49A4" w:rsidRPr="0030437A" w14:paraId="6ACEC2B6" w14:textId="77777777" w:rsidTr="002C4272">
                              <w:trPr>
                                <w:trHeight w:val="720"/>
                              </w:trPr>
                              <w:tc>
                                <w:tcPr>
                                  <w:tcW w:w="9090" w:type="dxa"/>
                                </w:tcPr>
                                <w:bookmarkStart w:id="8" w:name="Cover1" w:colFirst="0" w:colLast="1"/>
                                <w:bookmarkStart w:id="9" w:name="CoverTable1"/>
                                <w:p w14:paraId="71542A7B" w14:textId="27823644" w:rsidR="000C49A4" w:rsidRDefault="000C49A4"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Leon Watershed</w:t>
                                  </w:r>
                                  <w:r w:rsidRPr="0030437A">
                                    <w:rPr>
                                      <w:color w:val="FFFFFF"/>
                                    </w:rPr>
                                    <w:fldChar w:fldCharType="end"/>
                                  </w:r>
                                  <w:r>
                                    <w:rPr>
                                      <w:color w:val="FFFFFF"/>
                                    </w:rPr>
                                    <w:t>, Texas</w:t>
                                  </w:r>
                                </w:p>
                                <w:p w14:paraId="44EEA892" w14:textId="6B9C1CC3" w:rsidR="000C49A4" w:rsidRPr="0030437A" w:rsidRDefault="000C49A4" w:rsidP="00E7679A">
                                  <w:pPr>
                                    <w:pStyle w:val="Title"/>
                                    <w:rPr>
                                      <w:color w:val="FFFFFF"/>
                                    </w:rPr>
                                  </w:pPr>
                                  <w:r>
                                    <w:rPr>
                                      <w:color w:val="FFFFFF"/>
                                    </w:rPr>
                                    <w:t>2D Base Level Engineering and Mapping Methods and Results</w:t>
                                  </w:r>
                                </w:p>
                                <w:p w14:paraId="45AA1C3E" w14:textId="77777777" w:rsidR="000C49A4" w:rsidRPr="0030437A" w:rsidRDefault="000C49A4" w:rsidP="00E7679A">
                                  <w:pPr>
                                    <w:rPr>
                                      <w:color w:val="FFFFFF"/>
                                    </w:rPr>
                                  </w:pPr>
                                </w:p>
                                <w:p w14:paraId="2A0A4187" w14:textId="4DC37D6E" w:rsidR="000C49A4" w:rsidRDefault="000C49A4" w:rsidP="00F83749">
                                  <w:pPr>
                                    <w:pStyle w:val="Subtitleheading"/>
                                    <w:rPr>
                                      <w:color w:val="FFFFFF"/>
                                    </w:rPr>
                                  </w:pPr>
                                  <w:r w:rsidRPr="00EF4C85">
                                    <w:rPr>
                                      <w:color w:val="FFFFFF"/>
                                    </w:rPr>
                                    <w:t xml:space="preserve">Texas Water Development Board </w:t>
                                  </w:r>
                                  <w:r w:rsidRPr="000D4724">
                                    <w:rPr>
                                      <w:color w:val="FFFFFF"/>
                                    </w:rPr>
                                    <w:t xml:space="preserve">Contract No. </w:t>
                                  </w:r>
                                  <w:r w:rsidRPr="00CA5549">
                                    <w:rPr>
                                      <w:color w:val="FFFFFF"/>
                                    </w:rPr>
                                    <w:t>1800012224</w:t>
                                  </w:r>
                                  <w:r w:rsidRPr="00EF4C85">
                                    <w:rPr>
                                      <w:color w:val="FFFFFF"/>
                                    </w:rPr>
                                    <w:t xml:space="preserve">, Task Order </w:t>
                                  </w:r>
                                  <w:r>
                                    <w:rPr>
                                      <w:color w:val="FFFFFF"/>
                                    </w:rPr>
                                    <w:t>10</w:t>
                                  </w:r>
                                </w:p>
                                <w:p w14:paraId="7976AD4F" w14:textId="0564DE89" w:rsidR="000C49A4" w:rsidRPr="00EF4C85" w:rsidRDefault="000C49A4" w:rsidP="00F83749">
                                  <w:pPr>
                                    <w:pStyle w:val="Subtitleheading"/>
                                    <w:rPr>
                                      <w:color w:val="FFFFFF"/>
                                    </w:rPr>
                                  </w:pPr>
                                  <w:r>
                                    <w:rPr>
                                      <w:color w:val="FFFFFF"/>
                                    </w:rPr>
                                    <w:t>FEMA Mapping Activity Statement (MAS) No. 27</w:t>
                                  </w:r>
                                </w:p>
                                <w:p w14:paraId="6680AB10" w14:textId="77777777" w:rsidR="000C49A4" w:rsidRPr="009C415B" w:rsidRDefault="000C49A4"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0C49A4" w:rsidRPr="009C415B" w:rsidRDefault="000C49A4" w:rsidP="00BA5047">
                                  <w:pPr>
                                    <w:pStyle w:val="Coverfooter"/>
                                    <w:rPr>
                                      <w:color w:val="FFFFFF"/>
                                    </w:rPr>
                                  </w:pPr>
                                </w:p>
                                <w:p w14:paraId="6D4FA063" w14:textId="31BCBDA1" w:rsidR="000C49A4" w:rsidRDefault="000C49A4" w:rsidP="00CC5557">
                                  <w:pPr>
                                    <w:pStyle w:val="Subtitleheading"/>
                                    <w:rPr>
                                      <w:color w:val="FFFFFF"/>
                                    </w:rPr>
                                  </w:pPr>
                                  <w:r>
                                    <w:rPr>
                                      <w:color w:val="FFFFFF"/>
                                    </w:rPr>
                                    <w:t>August 2022</w:t>
                                  </w:r>
                                </w:p>
                                <w:p w14:paraId="22C8F74B" w14:textId="77777777" w:rsidR="000C49A4" w:rsidRDefault="000C49A4" w:rsidP="00CC5557">
                                  <w:pPr>
                                    <w:pStyle w:val="Subtitleheading"/>
                                    <w:rPr>
                                      <w:color w:val="FFFFFF"/>
                                    </w:rPr>
                                  </w:pPr>
                                </w:p>
                                <w:p w14:paraId="12C3BF5B" w14:textId="77777777" w:rsidR="000C49A4" w:rsidRDefault="000C49A4" w:rsidP="00CC5557">
                                  <w:pPr>
                                    <w:pStyle w:val="Subtitleheading"/>
                                    <w:rPr>
                                      <w:color w:val="FFFFFF"/>
                                    </w:rPr>
                                  </w:pPr>
                                </w:p>
                                <w:p w14:paraId="7A90C7FE" w14:textId="77777777" w:rsidR="000C49A4" w:rsidRPr="00F75021" w:rsidRDefault="000C49A4" w:rsidP="00CC5557">
                                  <w:pPr>
                                    <w:pStyle w:val="Heading"/>
                                    <w:rPr>
                                      <w:color w:val="FFFFFF" w:themeColor="background1"/>
                                    </w:rPr>
                                  </w:pPr>
                                  <w:r w:rsidRPr="00F75021">
                                    <w:rPr>
                                      <w:color w:val="FFFFFF" w:themeColor="background1"/>
                                    </w:rPr>
                                    <w:t>Prepared for:</w:t>
                                  </w:r>
                                </w:p>
                                <w:p w14:paraId="1F55557C" w14:textId="77777777" w:rsidR="000C49A4" w:rsidRDefault="000C49A4" w:rsidP="00CC5557">
                                  <w:pPr>
                                    <w:rPr>
                                      <w:color w:val="FFFFFF" w:themeColor="background1"/>
                                    </w:rPr>
                                  </w:pPr>
                                  <w:r w:rsidRPr="00F75021">
                                    <w:rPr>
                                      <w:color w:val="FFFFFF" w:themeColor="background1"/>
                                    </w:rPr>
                                    <w:t xml:space="preserve">Texas Water Development Board </w:t>
                                  </w:r>
                                </w:p>
                                <w:p w14:paraId="27BD336A" w14:textId="77777777" w:rsidR="000C49A4" w:rsidRDefault="000C49A4" w:rsidP="00CC5557">
                                  <w:pPr>
                                    <w:rPr>
                                      <w:color w:val="FFFFFF" w:themeColor="background1"/>
                                    </w:rPr>
                                  </w:pPr>
                                  <w:r>
                                    <w:rPr>
                                      <w:color w:val="FFFFFF" w:themeColor="background1"/>
                                    </w:rPr>
                                    <w:t>Attn: Manuel Razo, GISP, CFM</w:t>
                                  </w:r>
                                </w:p>
                                <w:p w14:paraId="206A3A48" w14:textId="77777777" w:rsidR="000C49A4" w:rsidRDefault="000C49A4" w:rsidP="00CC5557">
                                  <w:pPr>
                                    <w:rPr>
                                      <w:color w:val="FFFFFF" w:themeColor="background1"/>
                                    </w:rPr>
                                  </w:pPr>
                                  <w:r>
                                    <w:rPr>
                                      <w:color w:val="FFFFFF" w:themeColor="background1"/>
                                    </w:rPr>
                                    <w:t>1700 N. Congress Avenue</w:t>
                                  </w:r>
                                </w:p>
                                <w:p w14:paraId="264AAEA7" w14:textId="77777777" w:rsidR="000C49A4" w:rsidRPr="00F75021" w:rsidRDefault="000C49A4" w:rsidP="00CC5557">
                                  <w:pPr>
                                    <w:rPr>
                                      <w:color w:val="FFFFFF" w:themeColor="background1"/>
                                    </w:rPr>
                                  </w:pPr>
                                  <w:r>
                                    <w:rPr>
                                      <w:color w:val="FFFFFF" w:themeColor="background1"/>
                                    </w:rPr>
                                    <w:t>Austin, Texas 78701</w:t>
                                  </w:r>
                                </w:p>
                                <w:p w14:paraId="1A1B15FC" w14:textId="77777777" w:rsidR="000C49A4" w:rsidRDefault="000C49A4" w:rsidP="00CC5557">
                                  <w:pPr>
                                    <w:pStyle w:val="Subtitleheading"/>
                                    <w:rPr>
                                      <w:color w:val="FFFFFF"/>
                                    </w:rPr>
                                  </w:pPr>
                                </w:p>
                                <w:p w14:paraId="631339FA" w14:textId="77777777" w:rsidR="000C49A4" w:rsidRDefault="000C49A4" w:rsidP="00CC5557">
                                  <w:pPr>
                                    <w:pStyle w:val="Subtitleheading"/>
                                    <w:rPr>
                                      <w:color w:val="FFFFFF"/>
                                    </w:rPr>
                                  </w:pPr>
                                </w:p>
                                <w:p w14:paraId="42CA6D45" w14:textId="1C272BCE" w:rsidR="000C49A4" w:rsidRPr="0030437A" w:rsidRDefault="000C49A4" w:rsidP="00CC5557">
                                  <w:pPr>
                                    <w:pStyle w:val="Subtitleheading"/>
                                    <w:rPr>
                                      <w:color w:val="FFFFFF"/>
                                    </w:rPr>
                                  </w:pPr>
                                  <w:r>
                                    <w:rPr>
                                      <w:color w:val="FFFFFF"/>
                                    </w:rPr>
                                    <w:t xml:space="preserve">Prepared By: </w:t>
                                  </w:r>
                                </w:p>
                              </w:tc>
                            </w:tr>
                          </w:tbl>
                          <w:bookmarkEnd w:id="8"/>
                          <w:bookmarkEnd w:id="9"/>
                          <w:p w14:paraId="26BA99DD" w14:textId="77777777" w:rsidR="000C49A4" w:rsidRPr="00CC5557" w:rsidRDefault="000C49A4" w:rsidP="00CC5557">
                            <w:pPr>
                              <w:rPr>
                                <w:color w:val="FFFFFF" w:themeColor="background1"/>
                              </w:rPr>
                            </w:pPr>
                            <w:r w:rsidRPr="00CC5557">
                              <w:rPr>
                                <w:color w:val="FFFFFF" w:themeColor="background1"/>
                              </w:rPr>
                              <w:t xml:space="preserve">‌AECOM Technical Services </w:t>
                            </w:r>
                          </w:p>
                          <w:p w14:paraId="5FAD699B" w14:textId="77777777" w:rsidR="000C49A4" w:rsidRPr="00CC5557" w:rsidRDefault="000C49A4"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0C49A4" w:rsidRPr="00CC5557" w:rsidRDefault="000C49A4" w:rsidP="00CC5557">
                            <w:pPr>
                              <w:rPr>
                                <w:color w:val="FFFFFF" w:themeColor="background1"/>
                              </w:rPr>
                            </w:pPr>
                            <w:r w:rsidRPr="00CC5557">
                              <w:rPr>
                                <w:color w:val="FFFFFF" w:themeColor="background1"/>
                              </w:rPr>
                              <w:t>Austin, TX 78729</w:t>
                            </w:r>
                          </w:p>
                          <w:p w14:paraId="52C8EAD3" w14:textId="77777777" w:rsidR="000C49A4" w:rsidRPr="00CC5557" w:rsidRDefault="000C49A4" w:rsidP="00CC5557">
                            <w:pPr>
                              <w:rPr>
                                <w:color w:val="FFFFFF" w:themeColor="background1"/>
                              </w:rPr>
                            </w:pPr>
                            <w:r w:rsidRPr="00CC5557">
                              <w:rPr>
                                <w:color w:val="FFFFFF" w:themeColor="background1"/>
                              </w:rPr>
                              <w:t>aecom.com</w:t>
                            </w:r>
                          </w:p>
                          <w:p w14:paraId="1910A75F" w14:textId="77777777" w:rsidR="000C49A4" w:rsidRDefault="000C49A4"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0C49A4" w:rsidRPr="0030437A" w14:paraId="6ACEC2B6" w14:textId="77777777" w:rsidTr="002C4272">
                        <w:trPr>
                          <w:trHeight w:val="720"/>
                        </w:trPr>
                        <w:tc>
                          <w:tcPr>
                            <w:tcW w:w="9090" w:type="dxa"/>
                          </w:tcPr>
                          <w:bookmarkStart w:id="10" w:name="Cover1" w:colFirst="0" w:colLast="1"/>
                          <w:bookmarkStart w:id="11" w:name="CoverTable1"/>
                          <w:p w14:paraId="71542A7B" w14:textId="27823644" w:rsidR="000C49A4" w:rsidRDefault="000C49A4"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Leon Watershed</w:t>
                            </w:r>
                            <w:r w:rsidRPr="0030437A">
                              <w:rPr>
                                <w:color w:val="FFFFFF"/>
                              </w:rPr>
                              <w:fldChar w:fldCharType="end"/>
                            </w:r>
                            <w:r>
                              <w:rPr>
                                <w:color w:val="FFFFFF"/>
                              </w:rPr>
                              <w:t>, Texas</w:t>
                            </w:r>
                          </w:p>
                          <w:p w14:paraId="44EEA892" w14:textId="6B9C1CC3" w:rsidR="000C49A4" w:rsidRPr="0030437A" w:rsidRDefault="000C49A4" w:rsidP="00E7679A">
                            <w:pPr>
                              <w:pStyle w:val="Title"/>
                              <w:rPr>
                                <w:color w:val="FFFFFF"/>
                              </w:rPr>
                            </w:pPr>
                            <w:r>
                              <w:rPr>
                                <w:color w:val="FFFFFF"/>
                              </w:rPr>
                              <w:t>2D Base Level Engineering and Mapping Methods and Results</w:t>
                            </w:r>
                          </w:p>
                          <w:p w14:paraId="45AA1C3E" w14:textId="77777777" w:rsidR="000C49A4" w:rsidRPr="0030437A" w:rsidRDefault="000C49A4" w:rsidP="00E7679A">
                            <w:pPr>
                              <w:rPr>
                                <w:color w:val="FFFFFF"/>
                              </w:rPr>
                            </w:pPr>
                          </w:p>
                          <w:p w14:paraId="2A0A4187" w14:textId="4DC37D6E" w:rsidR="000C49A4" w:rsidRDefault="000C49A4" w:rsidP="00F83749">
                            <w:pPr>
                              <w:pStyle w:val="Subtitleheading"/>
                              <w:rPr>
                                <w:color w:val="FFFFFF"/>
                              </w:rPr>
                            </w:pPr>
                            <w:r w:rsidRPr="00EF4C85">
                              <w:rPr>
                                <w:color w:val="FFFFFF"/>
                              </w:rPr>
                              <w:t xml:space="preserve">Texas Water Development Board </w:t>
                            </w:r>
                            <w:r w:rsidRPr="000D4724">
                              <w:rPr>
                                <w:color w:val="FFFFFF"/>
                              </w:rPr>
                              <w:t xml:space="preserve">Contract No. </w:t>
                            </w:r>
                            <w:r w:rsidRPr="00CA5549">
                              <w:rPr>
                                <w:color w:val="FFFFFF"/>
                              </w:rPr>
                              <w:t>1800012224</w:t>
                            </w:r>
                            <w:r w:rsidRPr="00EF4C85">
                              <w:rPr>
                                <w:color w:val="FFFFFF"/>
                              </w:rPr>
                              <w:t xml:space="preserve">, Task Order </w:t>
                            </w:r>
                            <w:r>
                              <w:rPr>
                                <w:color w:val="FFFFFF"/>
                              </w:rPr>
                              <w:t>10</w:t>
                            </w:r>
                          </w:p>
                          <w:p w14:paraId="7976AD4F" w14:textId="0564DE89" w:rsidR="000C49A4" w:rsidRPr="00EF4C85" w:rsidRDefault="000C49A4" w:rsidP="00F83749">
                            <w:pPr>
                              <w:pStyle w:val="Subtitleheading"/>
                              <w:rPr>
                                <w:color w:val="FFFFFF"/>
                              </w:rPr>
                            </w:pPr>
                            <w:r>
                              <w:rPr>
                                <w:color w:val="FFFFFF"/>
                              </w:rPr>
                              <w:t>FEMA Mapping Activity Statement (MAS) No. 27</w:t>
                            </w:r>
                          </w:p>
                          <w:p w14:paraId="6680AB10" w14:textId="77777777" w:rsidR="000C49A4" w:rsidRPr="009C415B" w:rsidRDefault="000C49A4"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0C49A4" w:rsidRPr="009C415B" w:rsidRDefault="000C49A4" w:rsidP="00BA5047">
                            <w:pPr>
                              <w:pStyle w:val="Coverfooter"/>
                              <w:rPr>
                                <w:color w:val="FFFFFF"/>
                              </w:rPr>
                            </w:pPr>
                          </w:p>
                          <w:p w14:paraId="6D4FA063" w14:textId="31BCBDA1" w:rsidR="000C49A4" w:rsidRDefault="000C49A4" w:rsidP="00CC5557">
                            <w:pPr>
                              <w:pStyle w:val="Subtitleheading"/>
                              <w:rPr>
                                <w:color w:val="FFFFFF"/>
                              </w:rPr>
                            </w:pPr>
                            <w:r>
                              <w:rPr>
                                <w:color w:val="FFFFFF"/>
                              </w:rPr>
                              <w:t>August 2022</w:t>
                            </w:r>
                          </w:p>
                          <w:p w14:paraId="22C8F74B" w14:textId="77777777" w:rsidR="000C49A4" w:rsidRDefault="000C49A4" w:rsidP="00CC5557">
                            <w:pPr>
                              <w:pStyle w:val="Subtitleheading"/>
                              <w:rPr>
                                <w:color w:val="FFFFFF"/>
                              </w:rPr>
                            </w:pPr>
                          </w:p>
                          <w:p w14:paraId="12C3BF5B" w14:textId="77777777" w:rsidR="000C49A4" w:rsidRDefault="000C49A4" w:rsidP="00CC5557">
                            <w:pPr>
                              <w:pStyle w:val="Subtitleheading"/>
                              <w:rPr>
                                <w:color w:val="FFFFFF"/>
                              </w:rPr>
                            </w:pPr>
                          </w:p>
                          <w:p w14:paraId="7A90C7FE" w14:textId="77777777" w:rsidR="000C49A4" w:rsidRPr="00F75021" w:rsidRDefault="000C49A4" w:rsidP="00CC5557">
                            <w:pPr>
                              <w:pStyle w:val="Heading"/>
                              <w:rPr>
                                <w:color w:val="FFFFFF" w:themeColor="background1"/>
                              </w:rPr>
                            </w:pPr>
                            <w:r w:rsidRPr="00F75021">
                              <w:rPr>
                                <w:color w:val="FFFFFF" w:themeColor="background1"/>
                              </w:rPr>
                              <w:t>Prepared for:</w:t>
                            </w:r>
                          </w:p>
                          <w:p w14:paraId="1F55557C" w14:textId="77777777" w:rsidR="000C49A4" w:rsidRDefault="000C49A4" w:rsidP="00CC5557">
                            <w:pPr>
                              <w:rPr>
                                <w:color w:val="FFFFFF" w:themeColor="background1"/>
                              </w:rPr>
                            </w:pPr>
                            <w:r w:rsidRPr="00F75021">
                              <w:rPr>
                                <w:color w:val="FFFFFF" w:themeColor="background1"/>
                              </w:rPr>
                              <w:t xml:space="preserve">Texas Water Development Board </w:t>
                            </w:r>
                          </w:p>
                          <w:p w14:paraId="27BD336A" w14:textId="77777777" w:rsidR="000C49A4" w:rsidRDefault="000C49A4" w:rsidP="00CC5557">
                            <w:pPr>
                              <w:rPr>
                                <w:color w:val="FFFFFF" w:themeColor="background1"/>
                              </w:rPr>
                            </w:pPr>
                            <w:r>
                              <w:rPr>
                                <w:color w:val="FFFFFF" w:themeColor="background1"/>
                              </w:rPr>
                              <w:t>Attn: Manuel Razo, GISP, CFM</w:t>
                            </w:r>
                          </w:p>
                          <w:p w14:paraId="206A3A48" w14:textId="77777777" w:rsidR="000C49A4" w:rsidRDefault="000C49A4" w:rsidP="00CC5557">
                            <w:pPr>
                              <w:rPr>
                                <w:color w:val="FFFFFF" w:themeColor="background1"/>
                              </w:rPr>
                            </w:pPr>
                            <w:r>
                              <w:rPr>
                                <w:color w:val="FFFFFF" w:themeColor="background1"/>
                              </w:rPr>
                              <w:t>1700 N. Congress Avenue</w:t>
                            </w:r>
                          </w:p>
                          <w:p w14:paraId="264AAEA7" w14:textId="77777777" w:rsidR="000C49A4" w:rsidRPr="00F75021" w:rsidRDefault="000C49A4" w:rsidP="00CC5557">
                            <w:pPr>
                              <w:rPr>
                                <w:color w:val="FFFFFF" w:themeColor="background1"/>
                              </w:rPr>
                            </w:pPr>
                            <w:r>
                              <w:rPr>
                                <w:color w:val="FFFFFF" w:themeColor="background1"/>
                              </w:rPr>
                              <w:t>Austin, Texas 78701</w:t>
                            </w:r>
                          </w:p>
                          <w:p w14:paraId="1A1B15FC" w14:textId="77777777" w:rsidR="000C49A4" w:rsidRDefault="000C49A4" w:rsidP="00CC5557">
                            <w:pPr>
                              <w:pStyle w:val="Subtitleheading"/>
                              <w:rPr>
                                <w:color w:val="FFFFFF"/>
                              </w:rPr>
                            </w:pPr>
                          </w:p>
                          <w:p w14:paraId="631339FA" w14:textId="77777777" w:rsidR="000C49A4" w:rsidRDefault="000C49A4" w:rsidP="00CC5557">
                            <w:pPr>
                              <w:pStyle w:val="Subtitleheading"/>
                              <w:rPr>
                                <w:color w:val="FFFFFF"/>
                              </w:rPr>
                            </w:pPr>
                          </w:p>
                          <w:p w14:paraId="42CA6D45" w14:textId="1C272BCE" w:rsidR="000C49A4" w:rsidRPr="0030437A" w:rsidRDefault="000C49A4" w:rsidP="00CC5557">
                            <w:pPr>
                              <w:pStyle w:val="Subtitleheading"/>
                              <w:rPr>
                                <w:color w:val="FFFFFF"/>
                              </w:rPr>
                            </w:pPr>
                            <w:r>
                              <w:rPr>
                                <w:color w:val="FFFFFF"/>
                              </w:rPr>
                              <w:t xml:space="preserve">Prepared By: </w:t>
                            </w:r>
                          </w:p>
                        </w:tc>
                      </w:tr>
                    </w:tbl>
                    <w:bookmarkEnd w:id="10"/>
                    <w:bookmarkEnd w:id="11"/>
                    <w:p w14:paraId="26BA99DD" w14:textId="77777777" w:rsidR="000C49A4" w:rsidRPr="00CC5557" w:rsidRDefault="000C49A4" w:rsidP="00CC5557">
                      <w:pPr>
                        <w:rPr>
                          <w:color w:val="FFFFFF" w:themeColor="background1"/>
                        </w:rPr>
                      </w:pPr>
                      <w:r w:rsidRPr="00CC5557">
                        <w:rPr>
                          <w:color w:val="FFFFFF" w:themeColor="background1"/>
                        </w:rPr>
                        <w:t xml:space="preserve">‌AECOM Technical Services </w:t>
                      </w:r>
                    </w:p>
                    <w:p w14:paraId="5FAD699B" w14:textId="77777777" w:rsidR="000C49A4" w:rsidRPr="00CC5557" w:rsidRDefault="000C49A4"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0C49A4" w:rsidRPr="00CC5557" w:rsidRDefault="000C49A4" w:rsidP="00CC5557">
                      <w:pPr>
                        <w:rPr>
                          <w:color w:val="FFFFFF" w:themeColor="background1"/>
                        </w:rPr>
                      </w:pPr>
                      <w:r w:rsidRPr="00CC5557">
                        <w:rPr>
                          <w:color w:val="FFFFFF" w:themeColor="background1"/>
                        </w:rPr>
                        <w:t>Austin, TX 78729</w:t>
                      </w:r>
                    </w:p>
                    <w:p w14:paraId="52C8EAD3" w14:textId="77777777" w:rsidR="000C49A4" w:rsidRPr="00CC5557" w:rsidRDefault="000C49A4" w:rsidP="00CC5557">
                      <w:pPr>
                        <w:rPr>
                          <w:color w:val="FFFFFF" w:themeColor="background1"/>
                        </w:rPr>
                      </w:pPr>
                      <w:r w:rsidRPr="00CC5557">
                        <w:rPr>
                          <w:color w:val="FFFFFF" w:themeColor="background1"/>
                        </w:rPr>
                        <w:t>aecom.com</w:t>
                      </w:r>
                    </w:p>
                    <w:p w14:paraId="1910A75F" w14:textId="77777777" w:rsidR="000C49A4" w:rsidRDefault="000C49A4"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27E7BD21" w:rsidR="00901BD9" w:rsidRDefault="00901BD9" w:rsidP="00901BD9">
      <w:pPr>
        <w:pStyle w:val="BodyText"/>
      </w:pPr>
      <w:r w:rsidRPr="00F64079">
        <w:t>K</w:t>
      </w:r>
      <w:r w:rsidR="00E62042" w:rsidRPr="00E62042">
        <w:t>:/FY2021/21-06-0030S/Hydraulics - BLE|FY20|MAS 27|Leon (12070201) -Bell, TX 17/Hydraulic Data Capture - Hydraulic - BLE|FY20|MAS 27|Leon (12070201) -Bell, TX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79AD062D" w:rsidR="00901BD9" w:rsidRPr="00EF4C85" w:rsidRDefault="00235BEF"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73F38DAA" w:rsidR="00901BD9" w:rsidRPr="00EF4C85" w:rsidRDefault="00C62C6F"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EF45BA" w:rsidRPr="00901BD9" w14:paraId="7D7C54C5"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FB26712" w14:textId="211866D4" w:rsidR="00EF45BA" w:rsidRPr="00EF4C85" w:rsidRDefault="00ED6DF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2907C9" w14:textId="402D8A03" w:rsidR="00EF45BA" w:rsidRDefault="00ED6DFF" w:rsidP="000D472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1C9997" w14:textId="4CDBB95A" w:rsidR="00EF45BA" w:rsidRPr="00EF4C85" w:rsidRDefault="00CE6849" w:rsidP="00CE684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w:t>
            </w:r>
            <w:r w:rsidR="00ED6DFF">
              <w:rPr>
                <w:rFonts w:eastAsia="Times New Roman" w:cs="Times New Roman"/>
                <w:kern w:val="0"/>
                <w:sz w:val="20"/>
                <w:szCs w:val="24"/>
              </w:rPr>
              <w:t xml:space="preserve">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B3CFB2A" w14:textId="62CD9CAA" w:rsidR="00EF45BA" w:rsidRPr="00EF4C85" w:rsidRDefault="00ED6DF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004F5523" w:rsidR="00901BD9" w:rsidRPr="008C01E1" w:rsidRDefault="00E62042"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 12,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76DFD24A" w:rsidR="00901BD9" w:rsidRPr="008C01E1" w:rsidRDefault="00E62042" w:rsidP="00CE684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August </w:t>
            </w:r>
            <w:r w:rsidR="00CE6849">
              <w:rPr>
                <w:rFonts w:eastAsia="Times New Roman" w:cs="Times New Roman"/>
                <w:kern w:val="0"/>
                <w:sz w:val="20"/>
                <w:szCs w:val="24"/>
              </w:rPr>
              <w:t>31</w:t>
            </w:r>
            <w:r>
              <w:rPr>
                <w:rFonts w:eastAsia="Times New Roman" w:cs="Times New Roman"/>
                <w:kern w:val="0"/>
                <w:sz w:val="20"/>
                <w:szCs w:val="24"/>
              </w:rPr>
              <w:t>, 2022</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1F948467" w14:textId="77777777" w:rsidR="00557D73"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557D73">
        <w:rPr>
          <w:noProof/>
        </w:rPr>
        <w:t>1.</w:t>
      </w:r>
      <w:r w:rsidR="00557D73">
        <w:rPr>
          <w:rFonts w:eastAsiaTheme="minorEastAsia" w:cstheme="minorBidi"/>
          <w:b w:val="0"/>
          <w:bCs w:val="0"/>
          <w:noProof/>
          <w:kern w:val="0"/>
          <w:sz w:val="22"/>
          <w:szCs w:val="22"/>
        </w:rPr>
        <w:tab/>
      </w:r>
      <w:r w:rsidR="00557D73">
        <w:rPr>
          <w:noProof/>
        </w:rPr>
        <w:t>Introduction</w:t>
      </w:r>
      <w:r w:rsidR="00557D73">
        <w:rPr>
          <w:noProof/>
        </w:rPr>
        <w:tab/>
      </w:r>
      <w:r w:rsidR="00557D73">
        <w:rPr>
          <w:noProof/>
        </w:rPr>
        <w:fldChar w:fldCharType="begin"/>
      </w:r>
      <w:r w:rsidR="00557D73">
        <w:rPr>
          <w:noProof/>
        </w:rPr>
        <w:instrText xml:space="preserve"> PAGEREF _Toc112838941 \h </w:instrText>
      </w:r>
      <w:r w:rsidR="00557D73">
        <w:rPr>
          <w:noProof/>
        </w:rPr>
      </w:r>
      <w:r w:rsidR="00557D73">
        <w:rPr>
          <w:noProof/>
        </w:rPr>
        <w:fldChar w:fldCharType="separate"/>
      </w:r>
      <w:r w:rsidR="00A90D72">
        <w:rPr>
          <w:noProof/>
        </w:rPr>
        <w:t>1</w:t>
      </w:r>
      <w:r w:rsidR="00557D73">
        <w:rPr>
          <w:noProof/>
        </w:rPr>
        <w:fldChar w:fldCharType="end"/>
      </w:r>
    </w:p>
    <w:p w14:paraId="1FA8274E" w14:textId="77777777" w:rsidR="00557D73" w:rsidRDefault="00557D73">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_Toc112838942 \h </w:instrText>
      </w:r>
      <w:r>
        <w:rPr>
          <w:noProof/>
        </w:rPr>
      </w:r>
      <w:r>
        <w:rPr>
          <w:noProof/>
        </w:rPr>
        <w:fldChar w:fldCharType="separate"/>
      </w:r>
      <w:r w:rsidR="00A90D72">
        <w:rPr>
          <w:noProof/>
        </w:rPr>
        <w:t>3</w:t>
      </w:r>
      <w:r>
        <w:rPr>
          <w:noProof/>
        </w:rPr>
        <w:fldChar w:fldCharType="end"/>
      </w:r>
    </w:p>
    <w:p w14:paraId="10F8A48B"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_Toc112838943 \h </w:instrText>
      </w:r>
      <w:r>
        <w:rPr>
          <w:noProof/>
        </w:rPr>
      </w:r>
      <w:r>
        <w:rPr>
          <w:noProof/>
        </w:rPr>
        <w:fldChar w:fldCharType="separate"/>
      </w:r>
      <w:r w:rsidR="00A90D72">
        <w:rPr>
          <w:noProof/>
        </w:rPr>
        <w:t>3</w:t>
      </w:r>
      <w:r>
        <w:rPr>
          <w:noProof/>
        </w:rPr>
        <w:fldChar w:fldCharType="end"/>
      </w:r>
    </w:p>
    <w:p w14:paraId="2DCD2DBB"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_Toc112838944 \h </w:instrText>
      </w:r>
      <w:r>
        <w:rPr>
          <w:noProof/>
        </w:rPr>
      </w:r>
      <w:r>
        <w:rPr>
          <w:noProof/>
        </w:rPr>
        <w:fldChar w:fldCharType="separate"/>
      </w:r>
      <w:r w:rsidR="00A90D72">
        <w:rPr>
          <w:noProof/>
        </w:rPr>
        <w:t>3</w:t>
      </w:r>
      <w:r>
        <w:rPr>
          <w:noProof/>
        </w:rPr>
        <w:fldChar w:fldCharType="end"/>
      </w:r>
    </w:p>
    <w:p w14:paraId="3360327B"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_Toc112838945 \h </w:instrText>
      </w:r>
      <w:r>
        <w:rPr>
          <w:noProof/>
        </w:rPr>
      </w:r>
      <w:r>
        <w:rPr>
          <w:noProof/>
        </w:rPr>
        <w:fldChar w:fldCharType="separate"/>
      </w:r>
      <w:r w:rsidR="00A90D72">
        <w:rPr>
          <w:noProof/>
        </w:rPr>
        <w:t>4</w:t>
      </w:r>
      <w:r>
        <w:rPr>
          <w:noProof/>
        </w:rPr>
        <w:fldChar w:fldCharType="end"/>
      </w:r>
    </w:p>
    <w:p w14:paraId="0C7D6078" w14:textId="77777777" w:rsidR="00557D73" w:rsidRDefault="00557D73">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Leon Watershed Source Terrain Data</w:t>
      </w:r>
      <w:r>
        <w:rPr>
          <w:noProof/>
        </w:rPr>
        <w:tab/>
      </w:r>
      <w:r>
        <w:rPr>
          <w:noProof/>
        </w:rPr>
        <w:fldChar w:fldCharType="begin"/>
      </w:r>
      <w:r>
        <w:rPr>
          <w:noProof/>
        </w:rPr>
        <w:instrText xml:space="preserve"> PAGEREF _Toc112838946 \h </w:instrText>
      </w:r>
      <w:r>
        <w:rPr>
          <w:noProof/>
        </w:rPr>
      </w:r>
      <w:r>
        <w:rPr>
          <w:noProof/>
        </w:rPr>
        <w:fldChar w:fldCharType="separate"/>
      </w:r>
      <w:r w:rsidR="00A90D72">
        <w:rPr>
          <w:noProof/>
        </w:rPr>
        <w:t>5</w:t>
      </w:r>
      <w:r>
        <w:rPr>
          <w:noProof/>
        </w:rPr>
        <w:fldChar w:fldCharType="end"/>
      </w:r>
    </w:p>
    <w:p w14:paraId="40EA8F85"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_Toc112838947 \h </w:instrText>
      </w:r>
      <w:r>
        <w:rPr>
          <w:noProof/>
        </w:rPr>
      </w:r>
      <w:r>
        <w:rPr>
          <w:noProof/>
        </w:rPr>
        <w:fldChar w:fldCharType="separate"/>
      </w:r>
      <w:r w:rsidR="00A90D72">
        <w:rPr>
          <w:noProof/>
        </w:rPr>
        <w:t>5</w:t>
      </w:r>
      <w:r>
        <w:rPr>
          <w:noProof/>
        </w:rPr>
        <w:fldChar w:fldCharType="end"/>
      </w:r>
    </w:p>
    <w:p w14:paraId="0190B670"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_Toc112838948 \h </w:instrText>
      </w:r>
      <w:r>
        <w:rPr>
          <w:noProof/>
        </w:rPr>
      </w:r>
      <w:r>
        <w:rPr>
          <w:noProof/>
        </w:rPr>
        <w:fldChar w:fldCharType="separate"/>
      </w:r>
      <w:r w:rsidR="00A90D72">
        <w:rPr>
          <w:noProof/>
        </w:rPr>
        <w:t>6</w:t>
      </w:r>
      <w:r>
        <w:rPr>
          <w:noProof/>
        </w:rPr>
        <w:fldChar w:fldCharType="end"/>
      </w:r>
    </w:p>
    <w:p w14:paraId="27B3A75A"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_Toc112838949 \h </w:instrText>
      </w:r>
      <w:r>
        <w:rPr>
          <w:noProof/>
        </w:rPr>
      </w:r>
      <w:r>
        <w:rPr>
          <w:noProof/>
        </w:rPr>
        <w:fldChar w:fldCharType="separate"/>
      </w:r>
      <w:r w:rsidR="00A90D72">
        <w:rPr>
          <w:noProof/>
        </w:rPr>
        <w:t>6</w:t>
      </w:r>
      <w:r>
        <w:rPr>
          <w:noProof/>
        </w:rPr>
        <w:fldChar w:fldCharType="end"/>
      </w:r>
    </w:p>
    <w:p w14:paraId="3227F82C"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_Toc112838950 \h </w:instrText>
      </w:r>
      <w:r>
        <w:rPr>
          <w:noProof/>
        </w:rPr>
      </w:r>
      <w:r>
        <w:rPr>
          <w:noProof/>
        </w:rPr>
        <w:fldChar w:fldCharType="separate"/>
      </w:r>
      <w:r w:rsidR="00A90D72">
        <w:rPr>
          <w:noProof/>
        </w:rPr>
        <w:t>6</w:t>
      </w:r>
      <w:r>
        <w:rPr>
          <w:noProof/>
        </w:rPr>
        <w:fldChar w:fldCharType="end"/>
      </w:r>
    </w:p>
    <w:p w14:paraId="4268721C"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_Toc112838951 \h </w:instrText>
      </w:r>
      <w:r>
        <w:rPr>
          <w:noProof/>
        </w:rPr>
      </w:r>
      <w:r>
        <w:rPr>
          <w:noProof/>
        </w:rPr>
        <w:fldChar w:fldCharType="separate"/>
      </w:r>
      <w:r w:rsidR="00A90D72">
        <w:rPr>
          <w:noProof/>
        </w:rPr>
        <w:t>7</w:t>
      </w:r>
      <w:r>
        <w:rPr>
          <w:noProof/>
        </w:rPr>
        <w:fldChar w:fldCharType="end"/>
      </w:r>
    </w:p>
    <w:p w14:paraId="3BEE6E42"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_Toc112838952 \h </w:instrText>
      </w:r>
      <w:r>
        <w:rPr>
          <w:noProof/>
        </w:rPr>
      </w:r>
      <w:r>
        <w:rPr>
          <w:noProof/>
        </w:rPr>
        <w:fldChar w:fldCharType="separate"/>
      </w:r>
      <w:r w:rsidR="00A90D72">
        <w:rPr>
          <w:noProof/>
        </w:rPr>
        <w:t>8</w:t>
      </w:r>
      <w:r>
        <w:rPr>
          <w:noProof/>
        </w:rPr>
        <w:fldChar w:fldCharType="end"/>
      </w:r>
    </w:p>
    <w:p w14:paraId="4508A02F" w14:textId="77777777" w:rsidR="00557D73" w:rsidRDefault="00557D73">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_Toc112838953 \h </w:instrText>
      </w:r>
      <w:r>
        <w:rPr>
          <w:noProof/>
        </w:rPr>
      </w:r>
      <w:r>
        <w:rPr>
          <w:noProof/>
        </w:rPr>
        <w:fldChar w:fldCharType="separate"/>
      </w:r>
      <w:r w:rsidR="00A90D72">
        <w:rPr>
          <w:noProof/>
        </w:rPr>
        <w:t>9</w:t>
      </w:r>
      <w:r>
        <w:rPr>
          <w:noProof/>
        </w:rPr>
        <w:fldChar w:fldCharType="end"/>
      </w:r>
    </w:p>
    <w:p w14:paraId="76F60C7A" w14:textId="77777777" w:rsidR="00557D73" w:rsidRDefault="00557D73">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Stage Hydrograph Boundary Conditions</w:t>
      </w:r>
      <w:r>
        <w:rPr>
          <w:noProof/>
        </w:rPr>
        <w:tab/>
      </w:r>
      <w:r>
        <w:rPr>
          <w:noProof/>
        </w:rPr>
        <w:fldChar w:fldCharType="begin"/>
      </w:r>
      <w:r>
        <w:rPr>
          <w:noProof/>
        </w:rPr>
        <w:instrText xml:space="preserve"> PAGEREF _Toc112838954 \h </w:instrText>
      </w:r>
      <w:r>
        <w:rPr>
          <w:noProof/>
        </w:rPr>
      </w:r>
      <w:r>
        <w:rPr>
          <w:noProof/>
        </w:rPr>
        <w:fldChar w:fldCharType="separate"/>
      </w:r>
      <w:r w:rsidR="00A90D72">
        <w:rPr>
          <w:noProof/>
        </w:rPr>
        <w:t>15</w:t>
      </w:r>
      <w:r>
        <w:rPr>
          <w:noProof/>
        </w:rPr>
        <w:fldChar w:fldCharType="end"/>
      </w:r>
    </w:p>
    <w:p w14:paraId="5849A99E"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_Toc112838955 \h </w:instrText>
      </w:r>
      <w:r>
        <w:rPr>
          <w:noProof/>
        </w:rPr>
      </w:r>
      <w:r>
        <w:rPr>
          <w:noProof/>
        </w:rPr>
        <w:fldChar w:fldCharType="separate"/>
      </w:r>
      <w:r w:rsidR="00A90D72">
        <w:rPr>
          <w:noProof/>
        </w:rPr>
        <w:t>17</w:t>
      </w:r>
      <w:r>
        <w:rPr>
          <w:noProof/>
        </w:rPr>
        <w:fldChar w:fldCharType="end"/>
      </w:r>
    </w:p>
    <w:p w14:paraId="1CFCF1A2" w14:textId="77777777" w:rsidR="00557D73" w:rsidRDefault="00557D73">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_Toc112838956 \h </w:instrText>
      </w:r>
      <w:r>
        <w:rPr>
          <w:noProof/>
        </w:rPr>
      </w:r>
      <w:r>
        <w:rPr>
          <w:noProof/>
        </w:rPr>
        <w:fldChar w:fldCharType="separate"/>
      </w:r>
      <w:r w:rsidR="00A90D72">
        <w:rPr>
          <w:noProof/>
        </w:rPr>
        <w:t>17</w:t>
      </w:r>
      <w:r>
        <w:rPr>
          <w:noProof/>
        </w:rPr>
        <w:fldChar w:fldCharType="end"/>
      </w:r>
    </w:p>
    <w:p w14:paraId="2ECEA886" w14:textId="77777777" w:rsidR="00557D73" w:rsidRDefault="00557D73">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_Toc112838957 \h </w:instrText>
      </w:r>
      <w:r>
        <w:rPr>
          <w:noProof/>
        </w:rPr>
      </w:r>
      <w:r>
        <w:rPr>
          <w:noProof/>
        </w:rPr>
        <w:fldChar w:fldCharType="separate"/>
      </w:r>
      <w:r w:rsidR="00A90D72">
        <w:rPr>
          <w:noProof/>
        </w:rPr>
        <w:t>18</w:t>
      </w:r>
      <w:r>
        <w:rPr>
          <w:noProof/>
        </w:rPr>
        <w:fldChar w:fldCharType="end"/>
      </w:r>
    </w:p>
    <w:p w14:paraId="4923D9E5" w14:textId="77777777" w:rsidR="00557D73" w:rsidRDefault="00557D73">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_Toc112838958 \h </w:instrText>
      </w:r>
      <w:r>
        <w:rPr>
          <w:noProof/>
        </w:rPr>
      </w:r>
      <w:r>
        <w:rPr>
          <w:noProof/>
        </w:rPr>
        <w:fldChar w:fldCharType="separate"/>
      </w:r>
      <w:r w:rsidR="00A90D72">
        <w:rPr>
          <w:noProof/>
        </w:rPr>
        <w:t>19</w:t>
      </w:r>
      <w:r>
        <w:rPr>
          <w:noProof/>
        </w:rPr>
        <w:fldChar w:fldCharType="end"/>
      </w:r>
    </w:p>
    <w:p w14:paraId="7F6B0F63"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_Toc112838959 \h </w:instrText>
      </w:r>
      <w:r>
        <w:rPr>
          <w:noProof/>
        </w:rPr>
      </w:r>
      <w:r>
        <w:rPr>
          <w:noProof/>
        </w:rPr>
        <w:fldChar w:fldCharType="separate"/>
      </w:r>
      <w:r w:rsidR="00A90D72">
        <w:rPr>
          <w:noProof/>
        </w:rPr>
        <w:t>20</w:t>
      </w:r>
      <w:r>
        <w:rPr>
          <w:noProof/>
        </w:rPr>
        <w:fldChar w:fldCharType="end"/>
      </w:r>
    </w:p>
    <w:p w14:paraId="493A4A11" w14:textId="77777777" w:rsidR="00557D73" w:rsidRDefault="00557D73">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_Toc112838960 \h </w:instrText>
      </w:r>
      <w:r>
        <w:rPr>
          <w:noProof/>
        </w:rPr>
      </w:r>
      <w:r>
        <w:rPr>
          <w:noProof/>
        </w:rPr>
        <w:fldChar w:fldCharType="separate"/>
      </w:r>
      <w:r w:rsidR="00A90D72">
        <w:rPr>
          <w:noProof/>
        </w:rPr>
        <w:t>21</w:t>
      </w:r>
      <w:r>
        <w:rPr>
          <w:noProof/>
        </w:rPr>
        <w:fldChar w:fldCharType="end"/>
      </w:r>
    </w:p>
    <w:p w14:paraId="5C3846D1"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_Toc112838961 \h </w:instrText>
      </w:r>
      <w:r>
        <w:rPr>
          <w:noProof/>
        </w:rPr>
      </w:r>
      <w:r>
        <w:rPr>
          <w:noProof/>
        </w:rPr>
        <w:fldChar w:fldCharType="separate"/>
      </w:r>
      <w:r w:rsidR="00A90D72">
        <w:rPr>
          <w:noProof/>
        </w:rPr>
        <w:t>21</w:t>
      </w:r>
      <w:r>
        <w:rPr>
          <w:noProof/>
        </w:rPr>
        <w:fldChar w:fldCharType="end"/>
      </w:r>
    </w:p>
    <w:p w14:paraId="76019531"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_Toc112838962 \h </w:instrText>
      </w:r>
      <w:r>
        <w:rPr>
          <w:noProof/>
        </w:rPr>
      </w:r>
      <w:r>
        <w:rPr>
          <w:noProof/>
        </w:rPr>
        <w:fldChar w:fldCharType="separate"/>
      </w:r>
      <w:r w:rsidR="00A90D72">
        <w:rPr>
          <w:noProof/>
        </w:rPr>
        <w:t>25</w:t>
      </w:r>
      <w:r>
        <w:rPr>
          <w:noProof/>
        </w:rPr>
        <w:fldChar w:fldCharType="end"/>
      </w:r>
    </w:p>
    <w:p w14:paraId="35C56DC4"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_Toc112838963 \h </w:instrText>
      </w:r>
      <w:r>
        <w:rPr>
          <w:noProof/>
        </w:rPr>
      </w:r>
      <w:r>
        <w:rPr>
          <w:noProof/>
        </w:rPr>
        <w:fldChar w:fldCharType="separate"/>
      </w:r>
      <w:r w:rsidR="00A90D72">
        <w:rPr>
          <w:noProof/>
        </w:rPr>
        <w:t>25</w:t>
      </w:r>
      <w:r>
        <w:rPr>
          <w:noProof/>
        </w:rPr>
        <w:fldChar w:fldCharType="end"/>
      </w:r>
    </w:p>
    <w:p w14:paraId="7210C082" w14:textId="77777777" w:rsidR="00557D73" w:rsidRDefault="00557D73">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_Toc112838964 \h </w:instrText>
      </w:r>
      <w:r>
        <w:rPr>
          <w:noProof/>
        </w:rPr>
      </w:r>
      <w:r>
        <w:rPr>
          <w:noProof/>
        </w:rPr>
        <w:fldChar w:fldCharType="separate"/>
      </w:r>
      <w:r w:rsidR="00A90D72">
        <w:rPr>
          <w:noProof/>
        </w:rPr>
        <w:t>26</w:t>
      </w:r>
      <w:r>
        <w:rPr>
          <w:noProof/>
        </w:rPr>
        <w:fldChar w:fldCharType="end"/>
      </w:r>
    </w:p>
    <w:p w14:paraId="07B61FEF"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_Toc112838965 \h </w:instrText>
      </w:r>
      <w:r>
        <w:rPr>
          <w:noProof/>
        </w:rPr>
      </w:r>
      <w:r>
        <w:rPr>
          <w:noProof/>
        </w:rPr>
        <w:fldChar w:fldCharType="separate"/>
      </w:r>
      <w:r w:rsidR="00A90D72">
        <w:rPr>
          <w:noProof/>
        </w:rPr>
        <w:t>26</w:t>
      </w:r>
      <w:r>
        <w:rPr>
          <w:noProof/>
        </w:rPr>
        <w:fldChar w:fldCharType="end"/>
      </w:r>
    </w:p>
    <w:p w14:paraId="70F3CC18"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_Toc112838966 \h </w:instrText>
      </w:r>
      <w:r>
        <w:rPr>
          <w:noProof/>
        </w:rPr>
      </w:r>
      <w:r>
        <w:rPr>
          <w:noProof/>
        </w:rPr>
        <w:fldChar w:fldCharType="separate"/>
      </w:r>
      <w:r w:rsidR="00A90D72">
        <w:rPr>
          <w:noProof/>
        </w:rPr>
        <w:t>26</w:t>
      </w:r>
      <w:r>
        <w:rPr>
          <w:noProof/>
        </w:rPr>
        <w:fldChar w:fldCharType="end"/>
      </w:r>
    </w:p>
    <w:p w14:paraId="53E99E5E"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_Toc112838967 \h </w:instrText>
      </w:r>
      <w:r>
        <w:rPr>
          <w:noProof/>
        </w:rPr>
      </w:r>
      <w:r>
        <w:rPr>
          <w:noProof/>
        </w:rPr>
        <w:fldChar w:fldCharType="separate"/>
      </w:r>
      <w:r w:rsidR="00A90D72">
        <w:rPr>
          <w:noProof/>
        </w:rPr>
        <w:t>26</w:t>
      </w:r>
      <w:r>
        <w:rPr>
          <w:noProof/>
        </w:rPr>
        <w:fldChar w:fldCharType="end"/>
      </w:r>
    </w:p>
    <w:p w14:paraId="446D5A55"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_Toc112838968 \h </w:instrText>
      </w:r>
      <w:r>
        <w:rPr>
          <w:noProof/>
        </w:rPr>
      </w:r>
      <w:r>
        <w:rPr>
          <w:noProof/>
        </w:rPr>
        <w:fldChar w:fldCharType="separate"/>
      </w:r>
      <w:r w:rsidR="00A90D72">
        <w:rPr>
          <w:noProof/>
        </w:rPr>
        <w:t>27</w:t>
      </w:r>
      <w:r>
        <w:rPr>
          <w:noProof/>
        </w:rPr>
        <w:fldChar w:fldCharType="end"/>
      </w:r>
    </w:p>
    <w:p w14:paraId="322F5515"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_Toc112838969 \h </w:instrText>
      </w:r>
      <w:r>
        <w:rPr>
          <w:noProof/>
        </w:rPr>
      </w:r>
      <w:r>
        <w:rPr>
          <w:noProof/>
        </w:rPr>
        <w:fldChar w:fldCharType="separate"/>
      </w:r>
      <w:r w:rsidR="00A90D72">
        <w:rPr>
          <w:noProof/>
        </w:rPr>
        <w:t>27</w:t>
      </w:r>
      <w:r>
        <w:rPr>
          <w:noProof/>
        </w:rPr>
        <w:fldChar w:fldCharType="end"/>
      </w:r>
    </w:p>
    <w:p w14:paraId="5CDFD72D"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_Toc112838970 \h </w:instrText>
      </w:r>
      <w:r>
        <w:rPr>
          <w:noProof/>
        </w:rPr>
      </w:r>
      <w:r>
        <w:rPr>
          <w:noProof/>
        </w:rPr>
        <w:fldChar w:fldCharType="separate"/>
      </w:r>
      <w:r w:rsidR="00A90D72">
        <w:rPr>
          <w:noProof/>
        </w:rPr>
        <w:t>27</w:t>
      </w:r>
      <w:r>
        <w:rPr>
          <w:noProof/>
        </w:rPr>
        <w:fldChar w:fldCharType="end"/>
      </w:r>
    </w:p>
    <w:p w14:paraId="124EBD4E"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_Toc112838971 \h </w:instrText>
      </w:r>
      <w:r>
        <w:rPr>
          <w:noProof/>
        </w:rPr>
      </w:r>
      <w:r>
        <w:rPr>
          <w:noProof/>
        </w:rPr>
        <w:fldChar w:fldCharType="separate"/>
      </w:r>
      <w:r w:rsidR="00A90D72">
        <w:rPr>
          <w:noProof/>
        </w:rPr>
        <w:t>27</w:t>
      </w:r>
      <w:r>
        <w:rPr>
          <w:noProof/>
        </w:rPr>
        <w:fldChar w:fldCharType="end"/>
      </w:r>
    </w:p>
    <w:p w14:paraId="71C118A6"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_Toc112838972 \h </w:instrText>
      </w:r>
      <w:r>
        <w:rPr>
          <w:noProof/>
        </w:rPr>
      </w:r>
      <w:r>
        <w:rPr>
          <w:noProof/>
        </w:rPr>
        <w:fldChar w:fldCharType="separate"/>
      </w:r>
      <w:r w:rsidR="00A90D72">
        <w:rPr>
          <w:noProof/>
        </w:rPr>
        <w:t>27</w:t>
      </w:r>
      <w:r>
        <w:rPr>
          <w:noProof/>
        </w:rPr>
        <w:fldChar w:fldCharType="end"/>
      </w:r>
    </w:p>
    <w:p w14:paraId="17DB84CE"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_Toc112838973 \h </w:instrText>
      </w:r>
      <w:r>
        <w:rPr>
          <w:noProof/>
        </w:rPr>
      </w:r>
      <w:r>
        <w:rPr>
          <w:noProof/>
        </w:rPr>
        <w:fldChar w:fldCharType="separate"/>
      </w:r>
      <w:r w:rsidR="00A90D72">
        <w:rPr>
          <w:noProof/>
        </w:rPr>
        <w:t>27</w:t>
      </w:r>
      <w:r>
        <w:rPr>
          <w:noProof/>
        </w:rPr>
        <w:fldChar w:fldCharType="end"/>
      </w:r>
    </w:p>
    <w:p w14:paraId="5B8286E9"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_Toc112838974 \h </w:instrText>
      </w:r>
      <w:r>
        <w:rPr>
          <w:noProof/>
        </w:rPr>
      </w:r>
      <w:r>
        <w:rPr>
          <w:noProof/>
        </w:rPr>
        <w:fldChar w:fldCharType="separate"/>
      </w:r>
      <w:r w:rsidR="00A90D72">
        <w:rPr>
          <w:noProof/>
        </w:rPr>
        <w:t>28</w:t>
      </w:r>
      <w:r>
        <w:rPr>
          <w:noProof/>
        </w:rPr>
        <w:fldChar w:fldCharType="end"/>
      </w:r>
    </w:p>
    <w:p w14:paraId="397E7BB3"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_Toc112838975 \h </w:instrText>
      </w:r>
      <w:r>
        <w:rPr>
          <w:noProof/>
        </w:rPr>
      </w:r>
      <w:r>
        <w:rPr>
          <w:noProof/>
        </w:rPr>
        <w:fldChar w:fldCharType="separate"/>
      </w:r>
      <w:r w:rsidR="00A90D72">
        <w:rPr>
          <w:noProof/>
        </w:rPr>
        <w:t>28</w:t>
      </w:r>
      <w:r>
        <w:rPr>
          <w:noProof/>
        </w:rPr>
        <w:fldChar w:fldCharType="end"/>
      </w:r>
    </w:p>
    <w:p w14:paraId="445C60D0" w14:textId="77777777" w:rsidR="00557D73" w:rsidRDefault="00557D73">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_Toc112838976 \h </w:instrText>
      </w:r>
      <w:r>
        <w:rPr>
          <w:noProof/>
        </w:rPr>
      </w:r>
      <w:r>
        <w:rPr>
          <w:noProof/>
        </w:rPr>
        <w:fldChar w:fldCharType="separate"/>
      </w:r>
      <w:r w:rsidR="00A90D72">
        <w:rPr>
          <w:noProof/>
        </w:rPr>
        <w:t>30</w:t>
      </w:r>
      <w:r>
        <w:rPr>
          <w:noProof/>
        </w:rPr>
        <w:fldChar w:fldCharType="end"/>
      </w:r>
    </w:p>
    <w:p w14:paraId="26FADCC9" w14:textId="77777777" w:rsidR="00557D73" w:rsidRDefault="00557D73">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_Toc112838977 \h </w:instrText>
      </w:r>
      <w:r>
        <w:rPr>
          <w:noProof/>
        </w:rPr>
      </w:r>
      <w:r>
        <w:rPr>
          <w:noProof/>
        </w:rPr>
        <w:fldChar w:fldCharType="separate"/>
      </w:r>
      <w:r w:rsidR="00A90D72">
        <w:rPr>
          <w:noProof/>
        </w:rPr>
        <w:t>32</w:t>
      </w:r>
      <w:r>
        <w:rPr>
          <w:noProof/>
        </w:rPr>
        <w:fldChar w:fldCharType="end"/>
      </w:r>
    </w:p>
    <w:p w14:paraId="00F4E0F7" w14:textId="77777777" w:rsidR="00557D73" w:rsidRDefault="00557D73">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_Toc112838978 \h </w:instrText>
      </w:r>
      <w:r>
        <w:rPr>
          <w:noProof/>
        </w:rPr>
      </w:r>
      <w:r>
        <w:rPr>
          <w:noProof/>
        </w:rPr>
        <w:fldChar w:fldCharType="separate"/>
      </w:r>
      <w:r w:rsidR="00A90D72">
        <w:rPr>
          <w:noProof/>
        </w:rPr>
        <w:t>34</w:t>
      </w:r>
      <w:r>
        <w:rPr>
          <w:noProof/>
        </w:rPr>
        <w:fldChar w:fldCharType="end"/>
      </w:r>
    </w:p>
    <w:p w14:paraId="4D672451" w14:textId="77777777" w:rsidR="00557D73" w:rsidRDefault="00557D73">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_Toc112838979 \h </w:instrText>
      </w:r>
      <w:r>
        <w:rPr>
          <w:noProof/>
        </w:rPr>
      </w:r>
      <w:r>
        <w:rPr>
          <w:noProof/>
        </w:rPr>
        <w:fldChar w:fldCharType="separate"/>
      </w:r>
      <w:r w:rsidR="00A90D72">
        <w:rPr>
          <w:noProof/>
        </w:rPr>
        <w:t>35</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464D3181" w14:textId="77777777" w:rsidR="00557D73"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557D73">
        <w:rPr>
          <w:noProof/>
        </w:rPr>
        <w:t>Figure 1: Leon Watershed</w:t>
      </w:r>
      <w:r w:rsidR="00557D73">
        <w:rPr>
          <w:noProof/>
        </w:rPr>
        <w:tab/>
      </w:r>
      <w:r w:rsidR="00557D73">
        <w:rPr>
          <w:noProof/>
        </w:rPr>
        <w:fldChar w:fldCharType="begin"/>
      </w:r>
      <w:r w:rsidR="00557D73">
        <w:rPr>
          <w:noProof/>
        </w:rPr>
        <w:instrText xml:space="preserve"> PAGEREF _Toc112838908 \h </w:instrText>
      </w:r>
      <w:r w:rsidR="00557D73">
        <w:rPr>
          <w:noProof/>
        </w:rPr>
      </w:r>
      <w:r w:rsidR="00557D73">
        <w:rPr>
          <w:noProof/>
        </w:rPr>
        <w:fldChar w:fldCharType="separate"/>
      </w:r>
      <w:r w:rsidR="00A90D72">
        <w:rPr>
          <w:noProof/>
        </w:rPr>
        <w:t>2</w:t>
      </w:r>
      <w:r w:rsidR="00557D73">
        <w:rPr>
          <w:noProof/>
        </w:rPr>
        <w:fldChar w:fldCharType="end"/>
      </w:r>
    </w:p>
    <w:p w14:paraId="1A7104D9" w14:textId="77777777" w:rsidR="00557D73" w:rsidRDefault="00557D73">
      <w:pPr>
        <w:pStyle w:val="TableofFigures"/>
        <w:rPr>
          <w:rFonts w:eastAsiaTheme="minorEastAsia"/>
          <w:noProof/>
          <w:kern w:val="0"/>
          <w:sz w:val="22"/>
          <w:szCs w:val="22"/>
        </w:rPr>
      </w:pPr>
      <w:r>
        <w:rPr>
          <w:noProof/>
        </w:rPr>
        <w:t>Figure 2: Leon</w:t>
      </w:r>
      <w:r w:rsidRPr="00E056AF">
        <w:rPr>
          <w:noProof/>
          <w:color w:val="FF0000"/>
        </w:rPr>
        <w:t xml:space="preserve"> </w:t>
      </w:r>
      <w:r>
        <w:rPr>
          <w:noProof/>
        </w:rPr>
        <w:t>Watershed BLE Source Terrain Data</w:t>
      </w:r>
      <w:r>
        <w:rPr>
          <w:noProof/>
        </w:rPr>
        <w:tab/>
      </w:r>
      <w:r>
        <w:rPr>
          <w:noProof/>
        </w:rPr>
        <w:fldChar w:fldCharType="begin"/>
      </w:r>
      <w:r>
        <w:rPr>
          <w:noProof/>
        </w:rPr>
        <w:instrText xml:space="preserve"> PAGEREF _Toc112838909 \h </w:instrText>
      </w:r>
      <w:r>
        <w:rPr>
          <w:noProof/>
        </w:rPr>
      </w:r>
      <w:r>
        <w:rPr>
          <w:noProof/>
        </w:rPr>
        <w:fldChar w:fldCharType="separate"/>
      </w:r>
      <w:r w:rsidR="00A90D72">
        <w:rPr>
          <w:noProof/>
        </w:rPr>
        <w:t>4</w:t>
      </w:r>
      <w:r>
        <w:rPr>
          <w:noProof/>
        </w:rPr>
        <w:fldChar w:fldCharType="end"/>
      </w:r>
    </w:p>
    <w:p w14:paraId="7CD3AA48" w14:textId="77777777" w:rsidR="00557D73" w:rsidRDefault="00557D73">
      <w:pPr>
        <w:pStyle w:val="TableofFigures"/>
        <w:rPr>
          <w:rFonts w:eastAsiaTheme="minorEastAsia"/>
          <w:noProof/>
          <w:kern w:val="0"/>
          <w:sz w:val="22"/>
          <w:szCs w:val="22"/>
        </w:rPr>
      </w:pPr>
      <w:r>
        <w:rPr>
          <w:noProof/>
        </w:rPr>
        <w:t>Figure 3: RAS6 2D Computational Mesh and Boundary Conditions and USGS Peak Streamflow Gages</w:t>
      </w:r>
      <w:r>
        <w:rPr>
          <w:noProof/>
        </w:rPr>
        <w:tab/>
      </w:r>
      <w:r>
        <w:rPr>
          <w:noProof/>
        </w:rPr>
        <w:fldChar w:fldCharType="begin"/>
      </w:r>
      <w:r>
        <w:rPr>
          <w:noProof/>
        </w:rPr>
        <w:instrText xml:space="preserve"> PAGEREF _Toc112838910 \h </w:instrText>
      </w:r>
      <w:r>
        <w:rPr>
          <w:noProof/>
        </w:rPr>
      </w:r>
      <w:r>
        <w:rPr>
          <w:noProof/>
        </w:rPr>
        <w:fldChar w:fldCharType="separate"/>
      </w:r>
      <w:r w:rsidR="00A90D72">
        <w:rPr>
          <w:noProof/>
        </w:rPr>
        <w:t>8</w:t>
      </w:r>
      <w:r>
        <w:rPr>
          <w:noProof/>
        </w:rPr>
        <w:fldChar w:fldCharType="end"/>
      </w:r>
    </w:p>
    <w:p w14:paraId="5F3887DC" w14:textId="77777777" w:rsidR="00557D73" w:rsidRDefault="00557D73">
      <w:pPr>
        <w:pStyle w:val="TableofFigures"/>
        <w:rPr>
          <w:rFonts w:eastAsiaTheme="minorEastAsia"/>
          <w:noProof/>
          <w:kern w:val="0"/>
          <w:sz w:val="22"/>
          <w:szCs w:val="22"/>
        </w:rPr>
      </w:pPr>
      <w:r>
        <w:rPr>
          <w:noProof/>
        </w:rPr>
        <w:t>Figure 4: Excess Precipitation Hyetograph Applied to 2D Mesh – Leon 1</w:t>
      </w:r>
      <w:r>
        <w:rPr>
          <w:noProof/>
        </w:rPr>
        <w:tab/>
      </w:r>
      <w:r>
        <w:rPr>
          <w:noProof/>
        </w:rPr>
        <w:fldChar w:fldCharType="begin"/>
      </w:r>
      <w:r>
        <w:rPr>
          <w:noProof/>
        </w:rPr>
        <w:instrText xml:space="preserve"> PAGEREF _Toc112838911 \h </w:instrText>
      </w:r>
      <w:r>
        <w:rPr>
          <w:noProof/>
        </w:rPr>
      </w:r>
      <w:r>
        <w:rPr>
          <w:noProof/>
        </w:rPr>
        <w:fldChar w:fldCharType="separate"/>
      </w:r>
      <w:r w:rsidR="00A90D72">
        <w:rPr>
          <w:noProof/>
        </w:rPr>
        <w:t>12</w:t>
      </w:r>
      <w:r>
        <w:rPr>
          <w:noProof/>
        </w:rPr>
        <w:fldChar w:fldCharType="end"/>
      </w:r>
    </w:p>
    <w:p w14:paraId="16C0FEEE" w14:textId="77777777" w:rsidR="00557D73" w:rsidRDefault="00557D73">
      <w:pPr>
        <w:pStyle w:val="TableofFigures"/>
        <w:rPr>
          <w:rFonts w:eastAsiaTheme="minorEastAsia"/>
          <w:noProof/>
          <w:kern w:val="0"/>
          <w:sz w:val="22"/>
          <w:szCs w:val="22"/>
        </w:rPr>
      </w:pPr>
      <w:r>
        <w:rPr>
          <w:noProof/>
        </w:rPr>
        <w:t>Figure 5: Excess Precipitation Hyetograph Applied to 2D Mesh – Leon 2</w:t>
      </w:r>
      <w:r>
        <w:rPr>
          <w:noProof/>
        </w:rPr>
        <w:tab/>
      </w:r>
      <w:r>
        <w:rPr>
          <w:noProof/>
        </w:rPr>
        <w:fldChar w:fldCharType="begin"/>
      </w:r>
      <w:r>
        <w:rPr>
          <w:noProof/>
        </w:rPr>
        <w:instrText xml:space="preserve"> PAGEREF _Toc112838912 \h </w:instrText>
      </w:r>
      <w:r>
        <w:rPr>
          <w:noProof/>
        </w:rPr>
      </w:r>
      <w:r>
        <w:rPr>
          <w:noProof/>
        </w:rPr>
        <w:fldChar w:fldCharType="separate"/>
      </w:r>
      <w:r w:rsidR="00A90D72">
        <w:rPr>
          <w:noProof/>
        </w:rPr>
        <w:t>13</w:t>
      </w:r>
      <w:r>
        <w:rPr>
          <w:noProof/>
        </w:rPr>
        <w:fldChar w:fldCharType="end"/>
      </w:r>
    </w:p>
    <w:p w14:paraId="0500BB8B" w14:textId="77777777" w:rsidR="00557D73" w:rsidRDefault="00557D73">
      <w:pPr>
        <w:pStyle w:val="TableofFigures"/>
        <w:rPr>
          <w:rFonts w:eastAsiaTheme="minorEastAsia"/>
          <w:noProof/>
          <w:kern w:val="0"/>
          <w:sz w:val="22"/>
          <w:szCs w:val="22"/>
        </w:rPr>
      </w:pPr>
      <w:r>
        <w:rPr>
          <w:noProof/>
        </w:rPr>
        <w:t>Figure 6: Excess Precipitation Hyetograph Applied to 2D Mesh – Leon 3</w:t>
      </w:r>
      <w:r>
        <w:rPr>
          <w:noProof/>
        </w:rPr>
        <w:tab/>
      </w:r>
      <w:r>
        <w:rPr>
          <w:noProof/>
        </w:rPr>
        <w:fldChar w:fldCharType="begin"/>
      </w:r>
      <w:r>
        <w:rPr>
          <w:noProof/>
        </w:rPr>
        <w:instrText xml:space="preserve"> PAGEREF _Toc112838913 \h </w:instrText>
      </w:r>
      <w:r>
        <w:rPr>
          <w:noProof/>
        </w:rPr>
      </w:r>
      <w:r>
        <w:rPr>
          <w:noProof/>
        </w:rPr>
        <w:fldChar w:fldCharType="separate"/>
      </w:r>
      <w:r w:rsidR="00A90D72">
        <w:rPr>
          <w:noProof/>
        </w:rPr>
        <w:t>13</w:t>
      </w:r>
      <w:r>
        <w:rPr>
          <w:noProof/>
        </w:rPr>
        <w:fldChar w:fldCharType="end"/>
      </w:r>
    </w:p>
    <w:p w14:paraId="08277720" w14:textId="77777777" w:rsidR="00557D73" w:rsidRDefault="00557D73">
      <w:pPr>
        <w:pStyle w:val="TableofFigures"/>
        <w:rPr>
          <w:rFonts w:eastAsiaTheme="minorEastAsia"/>
          <w:noProof/>
          <w:kern w:val="0"/>
          <w:sz w:val="22"/>
          <w:szCs w:val="22"/>
        </w:rPr>
      </w:pPr>
      <w:r>
        <w:rPr>
          <w:noProof/>
        </w:rPr>
        <w:t>Figure 7: Excess Precipitation Hyetograph Applied to 2D Mesh – Leon 4</w:t>
      </w:r>
      <w:r>
        <w:rPr>
          <w:noProof/>
        </w:rPr>
        <w:tab/>
      </w:r>
      <w:r>
        <w:rPr>
          <w:noProof/>
        </w:rPr>
        <w:fldChar w:fldCharType="begin"/>
      </w:r>
      <w:r>
        <w:rPr>
          <w:noProof/>
        </w:rPr>
        <w:instrText xml:space="preserve"> PAGEREF _Toc112838914 \h </w:instrText>
      </w:r>
      <w:r>
        <w:rPr>
          <w:noProof/>
        </w:rPr>
      </w:r>
      <w:r>
        <w:rPr>
          <w:noProof/>
        </w:rPr>
        <w:fldChar w:fldCharType="separate"/>
      </w:r>
      <w:r w:rsidR="00A90D72">
        <w:rPr>
          <w:noProof/>
        </w:rPr>
        <w:t>14</w:t>
      </w:r>
      <w:r>
        <w:rPr>
          <w:noProof/>
        </w:rPr>
        <w:fldChar w:fldCharType="end"/>
      </w:r>
    </w:p>
    <w:p w14:paraId="6D11BFDE" w14:textId="77777777" w:rsidR="00557D73" w:rsidRDefault="00557D73">
      <w:pPr>
        <w:pStyle w:val="TableofFigures"/>
        <w:rPr>
          <w:rFonts w:eastAsiaTheme="minorEastAsia"/>
          <w:noProof/>
          <w:kern w:val="0"/>
          <w:sz w:val="22"/>
          <w:szCs w:val="22"/>
        </w:rPr>
      </w:pPr>
      <w:r>
        <w:rPr>
          <w:noProof/>
        </w:rPr>
        <w:t>Figure 8: Excess Precipitation Hyetograph Applied to 2D Mesh – Leon 5</w:t>
      </w:r>
      <w:r>
        <w:rPr>
          <w:noProof/>
        </w:rPr>
        <w:tab/>
      </w:r>
      <w:r>
        <w:rPr>
          <w:noProof/>
        </w:rPr>
        <w:fldChar w:fldCharType="begin"/>
      </w:r>
      <w:r>
        <w:rPr>
          <w:noProof/>
        </w:rPr>
        <w:instrText xml:space="preserve"> PAGEREF _Toc112838915 \h </w:instrText>
      </w:r>
      <w:r>
        <w:rPr>
          <w:noProof/>
        </w:rPr>
      </w:r>
      <w:r>
        <w:rPr>
          <w:noProof/>
        </w:rPr>
        <w:fldChar w:fldCharType="separate"/>
      </w:r>
      <w:r w:rsidR="00A90D72">
        <w:rPr>
          <w:noProof/>
        </w:rPr>
        <w:t>14</w:t>
      </w:r>
      <w:r>
        <w:rPr>
          <w:noProof/>
        </w:rPr>
        <w:fldChar w:fldCharType="end"/>
      </w:r>
    </w:p>
    <w:p w14:paraId="5CFA9F28" w14:textId="77777777" w:rsidR="00557D73" w:rsidRDefault="00557D73">
      <w:pPr>
        <w:pStyle w:val="TableofFigures"/>
        <w:rPr>
          <w:rFonts w:eastAsiaTheme="minorEastAsia"/>
          <w:noProof/>
          <w:kern w:val="0"/>
          <w:sz w:val="22"/>
          <w:szCs w:val="22"/>
        </w:rPr>
      </w:pPr>
      <w:r>
        <w:rPr>
          <w:noProof/>
        </w:rPr>
        <w:t>Figure 9: Stage Hydrograph from Leon 1 applied to Leon 2</w:t>
      </w:r>
      <w:r>
        <w:rPr>
          <w:noProof/>
        </w:rPr>
        <w:tab/>
      </w:r>
      <w:r>
        <w:rPr>
          <w:noProof/>
        </w:rPr>
        <w:fldChar w:fldCharType="begin"/>
      </w:r>
      <w:r>
        <w:rPr>
          <w:noProof/>
        </w:rPr>
        <w:instrText xml:space="preserve"> PAGEREF _Toc112838916 \h </w:instrText>
      </w:r>
      <w:r>
        <w:rPr>
          <w:noProof/>
        </w:rPr>
      </w:r>
      <w:r>
        <w:rPr>
          <w:noProof/>
        </w:rPr>
        <w:fldChar w:fldCharType="separate"/>
      </w:r>
      <w:r w:rsidR="00A90D72">
        <w:rPr>
          <w:noProof/>
        </w:rPr>
        <w:t>15</w:t>
      </w:r>
      <w:r>
        <w:rPr>
          <w:noProof/>
        </w:rPr>
        <w:fldChar w:fldCharType="end"/>
      </w:r>
    </w:p>
    <w:p w14:paraId="15B8B6F2" w14:textId="77777777" w:rsidR="00557D73" w:rsidRDefault="00557D73">
      <w:pPr>
        <w:pStyle w:val="TableofFigures"/>
        <w:rPr>
          <w:rFonts w:eastAsiaTheme="minorEastAsia"/>
          <w:noProof/>
          <w:kern w:val="0"/>
          <w:sz w:val="22"/>
          <w:szCs w:val="22"/>
        </w:rPr>
      </w:pPr>
      <w:r>
        <w:rPr>
          <w:noProof/>
        </w:rPr>
        <w:t>Figure 10: Stage Hydrograph from Leon 2 applied to Leon 3</w:t>
      </w:r>
      <w:r>
        <w:rPr>
          <w:noProof/>
        </w:rPr>
        <w:tab/>
      </w:r>
      <w:r>
        <w:rPr>
          <w:noProof/>
        </w:rPr>
        <w:fldChar w:fldCharType="begin"/>
      </w:r>
      <w:r>
        <w:rPr>
          <w:noProof/>
        </w:rPr>
        <w:instrText xml:space="preserve"> PAGEREF _Toc112838917 \h </w:instrText>
      </w:r>
      <w:r>
        <w:rPr>
          <w:noProof/>
        </w:rPr>
      </w:r>
      <w:r>
        <w:rPr>
          <w:noProof/>
        </w:rPr>
        <w:fldChar w:fldCharType="separate"/>
      </w:r>
      <w:r w:rsidR="00A90D72">
        <w:rPr>
          <w:noProof/>
        </w:rPr>
        <w:t>16</w:t>
      </w:r>
      <w:r>
        <w:rPr>
          <w:noProof/>
        </w:rPr>
        <w:fldChar w:fldCharType="end"/>
      </w:r>
    </w:p>
    <w:p w14:paraId="6A4F2D97" w14:textId="77777777" w:rsidR="00557D73" w:rsidRDefault="00557D73">
      <w:pPr>
        <w:pStyle w:val="TableofFigures"/>
        <w:rPr>
          <w:rFonts w:eastAsiaTheme="minorEastAsia"/>
          <w:noProof/>
          <w:kern w:val="0"/>
          <w:sz w:val="22"/>
          <w:szCs w:val="22"/>
        </w:rPr>
      </w:pPr>
      <w:r>
        <w:rPr>
          <w:noProof/>
        </w:rPr>
        <w:t>Figure 11: Stage Hydrograph from Leon 3 applied to Leon 4</w:t>
      </w:r>
      <w:r>
        <w:rPr>
          <w:noProof/>
        </w:rPr>
        <w:tab/>
      </w:r>
      <w:r>
        <w:rPr>
          <w:noProof/>
        </w:rPr>
        <w:fldChar w:fldCharType="begin"/>
      </w:r>
      <w:r>
        <w:rPr>
          <w:noProof/>
        </w:rPr>
        <w:instrText xml:space="preserve"> PAGEREF _Toc112838918 \h </w:instrText>
      </w:r>
      <w:r>
        <w:rPr>
          <w:noProof/>
        </w:rPr>
      </w:r>
      <w:r>
        <w:rPr>
          <w:noProof/>
        </w:rPr>
        <w:fldChar w:fldCharType="separate"/>
      </w:r>
      <w:r w:rsidR="00A90D72">
        <w:rPr>
          <w:noProof/>
        </w:rPr>
        <w:t>16</w:t>
      </w:r>
      <w:r>
        <w:rPr>
          <w:noProof/>
        </w:rPr>
        <w:fldChar w:fldCharType="end"/>
      </w:r>
    </w:p>
    <w:p w14:paraId="7A94E539" w14:textId="77777777" w:rsidR="00557D73" w:rsidRDefault="00557D73">
      <w:pPr>
        <w:pStyle w:val="TableofFigures"/>
        <w:rPr>
          <w:rFonts w:eastAsiaTheme="minorEastAsia"/>
          <w:noProof/>
          <w:kern w:val="0"/>
          <w:sz w:val="22"/>
          <w:szCs w:val="22"/>
        </w:rPr>
      </w:pPr>
      <w:r>
        <w:rPr>
          <w:noProof/>
        </w:rPr>
        <w:t>Figure 12: Stage Hydrograph from Leon 4 applied to Leon 5</w:t>
      </w:r>
      <w:r>
        <w:rPr>
          <w:noProof/>
        </w:rPr>
        <w:tab/>
      </w:r>
      <w:r>
        <w:rPr>
          <w:noProof/>
        </w:rPr>
        <w:fldChar w:fldCharType="begin"/>
      </w:r>
      <w:r>
        <w:rPr>
          <w:noProof/>
        </w:rPr>
        <w:instrText xml:space="preserve"> PAGEREF _Toc112838919 \h </w:instrText>
      </w:r>
      <w:r>
        <w:rPr>
          <w:noProof/>
        </w:rPr>
      </w:r>
      <w:r>
        <w:rPr>
          <w:noProof/>
        </w:rPr>
        <w:fldChar w:fldCharType="separate"/>
      </w:r>
      <w:r w:rsidR="00A90D72">
        <w:rPr>
          <w:noProof/>
        </w:rPr>
        <w:t>17</w:t>
      </w:r>
      <w:r>
        <w:rPr>
          <w:noProof/>
        </w:rPr>
        <w:fldChar w:fldCharType="end"/>
      </w:r>
    </w:p>
    <w:p w14:paraId="3D2AC713" w14:textId="77777777" w:rsidR="00557D73" w:rsidRDefault="00557D73">
      <w:pPr>
        <w:pStyle w:val="TableofFigures"/>
        <w:rPr>
          <w:rFonts w:eastAsiaTheme="minorEastAsia"/>
          <w:noProof/>
          <w:kern w:val="0"/>
          <w:sz w:val="22"/>
          <w:szCs w:val="22"/>
        </w:rPr>
      </w:pPr>
      <w:r>
        <w:rPr>
          <w:noProof/>
        </w:rPr>
        <w:t>Figure 13: V-notch Breakline Approach at Bridge Crossing</w:t>
      </w:r>
      <w:r>
        <w:rPr>
          <w:noProof/>
        </w:rPr>
        <w:tab/>
      </w:r>
      <w:r>
        <w:rPr>
          <w:noProof/>
        </w:rPr>
        <w:fldChar w:fldCharType="begin"/>
      </w:r>
      <w:r>
        <w:rPr>
          <w:noProof/>
        </w:rPr>
        <w:instrText xml:space="preserve"> PAGEREF _Toc112838920 \h </w:instrText>
      </w:r>
      <w:r>
        <w:rPr>
          <w:noProof/>
        </w:rPr>
      </w:r>
      <w:r>
        <w:rPr>
          <w:noProof/>
        </w:rPr>
        <w:fldChar w:fldCharType="separate"/>
      </w:r>
      <w:r w:rsidR="00A90D72">
        <w:rPr>
          <w:noProof/>
        </w:rPr>
        <w:t>19</w:t>
      </w:r>
      <w:r>
        <w:rPr>
          <w:noProof/>
        </w:rPr>
        <w:fldChar w:fldCharType="end"/>
      </w:r>
    </w:p>
    <w:p w14:paraId="2D23F80C" w14:textId="77777777" w:rsidR="00557D73" w:rsidRDefault="00557D73">
      <w:pPr>
        <w:pStyle w:val="TableofFigures"/>
        <w:rPr>
          <w:rFonts w:eastAsiaTheme="minorEastAsia"/>
          <w:noProof/>
          <w:kern w:val="0"/>
          <w:sz w:val="22"/>
          <w:szCs w:val="22"/>
        </w:rPr>
      </w:pPr>
      <w:r>
        <w:rPr>
          <w:noProof/>
        </w:rPr>
        <w:t>Figure 14: Calibration Comparison</w:t>
      </w:r>
      <w:r>
        <w:rPr>
          <w:noProof/>
        </w:rPr>
        <w:tab/>
      </w:r>
      <w:r>
        <w:rPr>
          <w:noProof/>
        </w:rPr>
        <w:fldChar w:fldCharType="begin"/>
      </w:r>
      <w:r>
        <w:rPr>
          <w:noProof/>
        </w:rPr>
        <w:instrText xml:space="preserve"> PAGEREF _Toc112838921 \h </w:instrText>
      </w:r>
      <w:r>
        <w:rPr>
          <w:noProof/>
        </w:rPr>
      </w:r>
      <w:r>
        <w:rPr>
          <w:noProof/>
        </w:rPr>
        <w:fldChar w:fldCharType="separate"/>
      </w:r>
      <w:r w:rsidR="00A90D72">
        <w:rPr>
          <w:noProof/>
        </w:rPr>
        <w:t>24</w:t>
      </w:r>
      <w:r>
        <w:rPr>
          <w:noProof/>
        </w:rPr>
        <w:fldChar w:fldCharType="end"/>
      </w:r>
    </w:p>
    <w:p w14:paraId="57EFBD86" w14:textId="77777777" w:rsidR="00557D73" w:rsidRDefault="00557D73">
      <w:pPr>
        <w:pStyle w:val="TableofFigures"/>
        <w:rPr>
          <w:rFonts w:eastAsiaTheme="minorEastAsia"/>
          <w:noProof/>
          <w:kern w:val="0"/>
          <w:sz w:val="22"/>
          <w:szCs w:val="22"/>
        </w:rPr>
      </w:pPr>
      <w:r>
        <w:rPr>
          <w:noProof/>
        </w:rPr>
        <w:t>Figure 15: Leon Watershed CNMS Validation Results</w:t>
      </w:r>
      <w:r>
        <w:rPr>
          <w:noProof/>
        </w:rPr>
        <w:tab/>
      </w:r>
      <w:r>
        <w:rPr>
          <w:noProof/>
        </w:rPr>
        <w:fldChar w:fldCharType="begin"/>
      </w:r>
      <w:r>
        <w:rPr>
          <w:noProof/>
        </w:rPr>
        <w:instrText xml:space="preserve"> PAGEREF _Toc112838922 \h </w:instrText>
      </w:r>
      <w:r>
        <w:rPr>
          <w:noProof/>
        </w:rPr>
      </w:r>
      <w:r>
        <w:rPr>
          <w:noProof/>
        </w:rPr>
        <w:fldChar w:fldCharType="separate"/>
      </w:r>
      <w:r w:rsidR="00A90D72">
        <w:rPr>
          <w:noProof/>
        </w:rPr>
        <w:t>31</w:t>
      </w:r>
      <w:r>
        <w:rPr>
          <w:noProof/>
        </w:rPr>
        <w:fldChar w:fldCharType="end"/>
      </w:r>
    </w:p>
    <w:p w14:paraId="23469D5D" w14:textId="77777777" w:rsidR="00557D73" w:rsidRDefault="00557D73">
      <w:pPr>
        <w:pStyle w:val="TableofFigures"/>
        <w:rPr>
          <w:rFonts w:eastAsiaTheme="minorEastAsia"/>
          <w:noProof/>
          <w:kern w:val="0"/>
          <w:sz w:val="22"/>
          <w:szCs w:val="22"/>
        </w:rPr>
      </w:pPr>
      <w:r>
        <w:rPr>
          <w:noProof/>
        </w:rPr>
        <w:t>Figure 16: Ranking of Leon Watershed HUC-12s</w:t>
      </w:r>
      <w:r>
        <w:rPr>
          <w:noProof/>
        </w:rPr>
        <w:tab/>
      </w:r>
      <w:r>
        <w:rPr>
          <w:noProof/>
        </w:rPr>
        <w:fldChar w:fldCharType="begin"/>
      </w:r>
      <w:r>
        <w:rPr>
          <w:noProof/>
        </w:rPr>
        <w:instrText xml:space="preserve"> PAGEREF _Toc112838923 \h </w:instrText>
      </w:r>
      <w:r>
        <w:rPr>
          <w:noProof/>
        </w:rPr>
      </w:r>
      <w:r>
        <w:rPr>
          <w:noProof/>
        </w:rPr>
        <w:fldChar w:fldCharType="separate"/>
      </w:r>
      <w:r w:rsidR="00A90D72">
        <w:rPr>
          <w:noProof/>
        </w:rPr>
        <w:t>32</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0F4BC62F" w14:textId="77777777" w:rsidR="00557D73"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557D73">
        <w:rPr>
          <w:noProof/>
        </w:rPr>
        <w:t>Table 1: FEMA Vertical Accuracy Requirements for Leveraged Data</w:t>
      </w:r>
      <w:r w:rsidR="00557D73">
        <w:rPr>
          <w:noProof/>
          <w:webHidden/>
        </w:rPr>
        <w:tab/>
      </w:r>
      <w:r w:rsidR="00557D73">
        <w:rPr>
          <w:noProof/>
          <w:webHidden/>
        </w:rPr>
        <w:fldChar w:fldCharType="begin"/>
      </w:r>
      <w:r w:rsidR="00557D73">
        <w:rPr>
          <w:noProof/>
          <w:webHidden/>
        </w:rPr>
        <w:instrText xml:space="preserve"> PAGEREF _Toc112838924 \h </w:instrText>
      </w:r>
      <w:r w:rsidR="00557D73">
        <w:rPr>
          <w:noProof/>
          <w:webHidden/>
        </w:rPr>
      </w:r>
      <w:r w:rsidR="00557D73">
        <w:rPr>
          <w:noProof/>
          <w:webHidden/>
        </w:rPr>
        <w:fldChar w:fldCharType="separate"/>
      </w:r>
      <w:r w:rsidR="00A90D72">
        <w:rPr>
          <w:noProof/>
          <w:webHidden/>
        </w:rPr>
        <w:t>4</w:t>
      </w:r>
      <w:r w:rsidR="00557D73">
        <w:rPr>
          <w:noProof/>
          <w:webHidden/>
        </w:rPr>
        <w:fldChar w:fldCharType="end"/>
      </w:r>
    </w:p>
    <w:p w14:paraId="68FEB131" w14:textId="77777777" w:rsidR="00557D73" w:rsidRDefault="00557D73">
      <w:pPr>
        <w:pStyle w:val="TableofFigures"/>
        <w:rPr>
          <w:rFonts w:eastAsiaTheme="minorEastAsia"/>
          <w:noProof/>
          <w:kern w:val="0"/>
          <w:sz w:val="22"/>
          <w:szCs w:val="22"/>
        </w:rPr>
      </w:pPr>
      <w:r>
        <w:rPr>
          <w:noProof/>
        </w:rPr>
        <w:t>Table 2: LiDAR Topographic Data Available for the Leon Watershed</w:t>
      </w:r>
      <w:r>
        <w:rPr>
          <w:noProof/>
          <w:webHidden/>
        </w:rPr>
        <w:tab/>
      </w:r>
      <w:r>
        <w:rPr>
          <w:noProof/>
          <w:webHidden/>
        </w:rPr>
        <w:fldChar w:fldCharType="begin"/>
      </w:r>
      <w:r>
        <w:rPr>
          <w:noProof/>
          <w:webHidden/>
        </w:rPr>
        <w:instrText xml:space="preserve"> PAGEREF _Toc112838925 \h </w:instrText>
      </w:r>
      <w:r>
        <w:rPr>
          <w:noProof/>
          <w:webHidden/>
        </w:rPr>
      </w:r>
      <w:r>
        <w:rPr>
          <w:noProof/>
          <w:webHidden/>
        </w:rPr>
        <w:fldChar w:fldCharType="separate"/>
      </w:r>
      <w:r w:rsidR="00A90D72">
        <w:rPr>
          <w:noProof/>
          <w:webHidden/>
        </w:rPr>
        <w:t>5</w:t>
      </w:r>
      <w:r>
        <w:rPr>
          <w:noProof/>
          <w:webHidden/>
        </w:rPr>
        <w:fldChar w:fldCharType="end"/>
      </w:r>
    </w:p>
    <w:p w14:paraId="0DE0A6E1" w14:textId="77777777" w:rsidR="00557D73" w:rsidRDefault="00557D73">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_Toc112838926 \h </w:instrText>
      </w:r>
      <w:r>
        <w:rPr>
          <w:noProof/>
          <w:webHidden/>
        </w:rPr>
      </w:r>
      <w:r>
        <w:rPr>
          <w:noProof/>
          <w:webHidden/>
        </w:rPr>
        <w:fldChar w:fldCharType="separate"/>
      </w:r>
      <w:r w:rsidR="00A90D72">
        <w:rPr>
          <w:noProof/>
          <w:webHidden/>
        </w:rPr>
        <w:t>9</w:t>
      </w:r>
      <w:r>
        <w:rPr>
          <w:noProof/>
          <w:webHidden/>
        </w:rPr>
        <w:fldChar w:fldCharType="end"/>
      </w:r>
    </w:p>
    <w:p w14:paraId="7E6EC5CC" w14:textId="77777777" w:rsidR="00557D73" w:rsidRDefault="00557D73">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_Toc112838927 \h </w:instrText>
      </w:r>
      <w:r>
        <w:rPr>
          <w:noProof/>
          <w:webHidden/>
        </w:rPr>
      </w:r>
      <w:r>
        <w:rPr>
          <w:noProof/>
          <w:webHidden/>
        </w:rPr>
        <w:fldChar w:fldCharType="separate"/>
      </w:r>
      <w:r w:rsidR="00A90D72">
        <w:rPr>
          <w:noProof/>
          <w:webHidden/>
        </w:rPr>
        <w:t>10</w:t>
      </w:r>
      <w:r>
        <w:rPr>
          <w:noProof/>
          <w:webHidden/>
        </w:rPr>
        <w:fldChar w:fldCharType="end"/>
      </w:r>
    </w:p>
    <w:p w14:paraId="7AA72EEC" w14:textId="77777777" w:rsidR="00557D73" w:rsidRDefault="00557D73">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_Toc112838928 \h </w:instrText>
      </w:r>
      <w:r>
        <w:rPr>
          <w:noProof/>
          <w:webHidden/>
        </w:rPr>
      </w:r>
      <w:r>
        <w:rPr>
          <w:noProof/>
          <w:webHidden/>
        </w:rPr>
        <w:fldChar w:fldCharType="separate"/>
      </w:r>
      <w:r w:rsidR="00A90D72">
        <w:rPr>
          <w:noProof/>
          <w:webHidden/>
        </w:rPr>
        <w:t>11</w:t>
      </w:r>
      <w:r>
        <w:rPr>
          <w:noProof/>
          <w:webHidden/>
        </w:rPr>
        <w:fldChar w:fldCharType="end"/>
      </w:r>
    </w:p>
    <w:p w14:paraId="7AC011B0" w14:textId="77777777" w:rsidR="00557D73" w:rsidRDefault="00557D73">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_Toc112838929 \h </w:instrText>
      </w:r>
      <w:r>
        <w:rPr>
          <w:noProof/>
          <w:webHidden/>
        </w:rPr>
      </w:r>
      <w:r>
        <w:rPr>
          <w:noProof/>
          <w:webHidden/>
        </w:rPr>
        <w:fldChar w:fldCharType="separate"/>
      </w:r>
      <w:r w:rsidR="00A90D72">
        <w:rPr>
          <w:noProof/>
          <w:webHidden/>
        </w:rPr>
        <w:t>11</w:t>
      </w:r>
      <w:r>
        <w:rPr>
          <w:noProof/>
          <w:webHidden/>
        </w:rPr>
        <w:fldChar w:fldCharType="end"/>
      </w:r>
    </w:p>
    <w:p w14:paraId="357373D1" w14:textId="77777777" w:rsidR="00557D73" w:rsidRDefault="00557D73">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_Toc112838930 \h </w:instrText>
      </w:r>
      <w:r>
        <w:rPr>
          <w:noProof/>
          <w:webHidden/>
        </w:rPr>
      </w:r>
      <w:r>
        <w:rPr>
          <w:noProof/>
          <w:webHidden/>
        </w:rPr>
        <w:fldChar w:fldCharType="separate"/>
      </w:r>
      <w:r w:rsidR="00A90D72">
        <w:rPr>
          <w:noProof/>
          <w:webHidden/>
        </w:rPr>
        <w:t>12</w:t>
      </w:r>
      <w:r>
        <w:rPr>
          <w:noProof/>
          <w:webHidden/>
        </w:rPr>
        <w:fldChar w:fldCharType="end"/>
      </w:r>
    </w:p>
    <w:p w14:paraId="292EDB8A" w14:textId="77777777" w:rsidR="00557D73" w:rsidRDefault="00557D73">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_Toc112838931 \h </w:instrText>
      </w:r>
      <w:r>
        <w:rPr>
          <w:noProof/>
          <w:webHidden/>
        </w:rPr>
      </w:r>
      <w:r>
        <w:rPr>
          <w:noProof/>
          <w:webHidden/>
        </w:rPr>
        <w:fldChar w:fldCharType="separate"/>
      </w:r>
      <w:r w:rsidR="00A90D72">
        <w:rPr>
          <w:noProof/>
          <w:webHidden/>
        </w:rPr>
        <w:t>18</w:t>
      </w:r>
      <w:r>
        <w:rPr>
          <w:noProof/>
          <w:webHidden/>
        </w:rPr>
        <w:fldChar w:fldCharType="end"/>
      </w:r>
    </w:p>
    <w:p w14:paraId="05A902F8" w14:textId="77777777" w:rsidR="00557D73" w:rsidRDefault="00557D73">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_Toc112838932 \h </w:instrText>
      </w:r>
      <w:r>
        <w:rPr>
          <w:noProof/>
          <w:webHidden/>
        </w:rPr>
      </w:r>
      <w:r>
        <w:rPr>
          <w:noProof/>
          <w:webHidden/>
        </w:rPr>
        <w:fldChar w:fldCharType="separate"/>
      </w:r>
      <w:r w:rsidR="00A90D72">
        <w:rPr>
          <w:noProof/>
          <w:webHidden/>
        </w:rPr>
        <w:t>20</w:t>
      </w:r>
      <w:r>
        <w:rPr>
          <w:noProof/>
          <w:webHidden/>
        </w:rPr>
        <w:fldChar w:fldCharType="end"/>
      </w:r>
    </w:p>
    <w:p w14:paraId="3FE3A2A9" w14:textId="77777777" w:rsidR="00557D73" w:rsidRDefault="00557D73">
      <w:pPr>
        <w:pStyle w:val="TableofFigures"/>
        <w:rPr>
          <w:rFonts w:eastAsiaTheme="minorEastAsia"/>
          <w:noProof/>
          <w:kern w:val="0"/>
          <w:sz w:val="22"/>
          <w:szCs w:val="22"/>
        </w:rPr>
      </w:pPr>
      <w:r>
        <w:rPr>
          <w:noProof/>
        </w:rPr>
        <w:t>Table 10: Effective and Model Base Flood Elevation(BFE) Comparison after calibration</w:t>
      </w:r>
      <w:r>
        <w:rPr>
          <w:noProof/>
          <w:webHidden/>
        </w:rPr>
        <w:tab/>
      </w:r>
      <w:r>
        <w:rPr>
          <w:noProof/>
          <w:webHidden/>
        </w:rPr>
        <w:fldChar w:fldCharType="begin"/>
      </w:r>
      <w:r>
        <w:rPr>
          <w:noProof/>
          <w:webHidden/>
        </w:rPr>
        <w:instrText xml:space="preserve"> PAGEREF _Toc112838933 \h </w:instrText>
      </w:r>
      <w:r>
        <w:rPr>
          <w:noProof/>
          <w:webHidden/>
        </w:rPr>
      </w:r>
      <w:r>
        <w:rPr>
          <w:noProof/>
          <w:webHidden/>
        </w:rPr>
        <w:fldChar w:fldCharType="separate"/>
      </w:r>
      <w:r w:rsidR="00A90D72">
        <w:rPr>
          <w:noProof/>
          <w:webHidden/>
        </w:rPr>
        <w:t>21</w:t>
      </w:r>
      <w:r>
        <w:rPr>
          <w:noProof/>
          <w:webHidden/>
        </w:rPr>
        <w:fldChar w:fldCharType="end"/>
      </w:r>
    </w:p>
    <w:p w14:paraId="1AE3FA93" w14:textId="77777777" w:rsidR="00557D73" w:rsidRDefault="00557D73">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_Toc112838934 \h </w:instrText>
      </w:r>
      <w:r>
        <w:rPr>
          <w:noProof/>
          <w:webHidden/>
        </w:rPr>
      </w:r>
      <w:r>
        <w:rPr>
          <w:noProof/>
          <w:webHidden/>
        </w:rPr>
        <w:fldChar w:fldCharType="separate"/>
      </w:r>
      <w:r w:rsidR="00A90D72">
        <w:rPr>
          <w:noProof/>
          <w:webHidden/>
        </w:rPr>
        <w:t>22</w:t>
      </w:r>
      <w:r>
        <w:rPr>
          <w:noProof/>
          <w:webHidden/>
        </w:rPr>
        <w:fldChar w:fldCharType="end"/>
      </w:r>
    </w:p>
    <w:p w14:paraId="37109053" w14:textId="77777777" w:rsidR="00557D73" w:rsidRDefault="00557D73">
      <w:pPr>
        <w:pStyle w:val="TableofFigures"/>
        <w:rPr>
          <w:rFonts w:eastAsiaTheme="minorEastAsia"/>
          <w:noProof/>
          <w:kern w:val="0"/>
          <w:sz w:val="22"/>
          <w:szCs w:val="22"/>
        </w:rPr>
      </w:pPr>
      <w:r>
        <w:rPr>
          <w:noProof/>
        </w:rPr>
        <w:t>Table 12: 1-Percent Gage WSEL and RAS WSEL Comparison</w:t>
      </w:r>
      <w:r>
        <w:rPr>
          <w:noProof/>
          <w:webHidden/>
        </w:rPr>
        <w:tab/>
      </w:r>
      <w:r>
        <w:rPr>
          <w:noProof/>
          <w:webHidden/>
        </w:rPr>
        <w:fldChar w:fldCharType="begin"/>
      </w:r>
      <w:r>
        <w:rPr>
          <w:noProof/>
          <w:webHidden/>
        </w:rPr>
        <w:instrText xml:space="preserve"> PAGEREF _Toc112838935 \h </w:instrText>
      </w:r>
      <w:r>
        <w:rPr>
          <w:noProof/>
          <w:webHidden/>
        </w:rPr>
      </w:r>
      <w:r>
        <w:rPr>
          <w:noProof/>
          <w:webHidden/>
        </w:rPr>
        <w:fldChar w:fldCharType="separate"/>
      </w:r>
      <w:r w:rsidR="00A90D72">
        <w:rPr>
          <w:noProof/>
          <w:webHidden/>
        </w:rPr>
        <w:t>24</w:t>
      </w:r>
      <w:r>
        <w:rPr>
          <w:noProof/>
          <w:webHidden/>
        </w:rPr>
        <w:fldChar w:fldCharType="end"/>
      </w:r>
    </w:p>
    <w:p w14:paraId="117D9F77" w14:textId="77777777" w:rsidR="00557D73" w:rsidRDefault="00557D73">
      <w:pPr>
        <w:pStyle w:val="TableofFigures"/>
        <w:rPr>
          <w:rFonts w:eastAsiaTheme="minorEastAsia"/>
          <w:noProof/>
          <w:kern w:val="0"/>
          <w:sz w:val="22"/>
          <w:szCs w:val="22"/>
        </w:rPr>
      </w:pPr>
      <w:r>
        <w:rPr>
          <w:noProof/>
        </w:rPr>
        <w:t>Table 13: Mapping Threshold Matrix</w:t>
      </w:r>
      <w:r>
        <w:rPr>
          <w:noProof/>
          <w:webHidden/>
        </w:rPr>
        <w:tab/>
      </w:r>
      <w:r>
        <w:rPr>
          <w:noProof/>
          <w:webHidden/>
        </w:rPr>
        <w:fldChar w:fldCharType="begin"/>
      </w:r>
      <w:r>
        <w:rPr>
          <w:noProof/>
          <w:webHidden/>
        </w:rPr>
        <w:instrText xml:space="preserve"> PAGEREF _Toc112838936 \h </w:instrText>
      </w:r>
      <w:r>
        <w:rPr>
          <w:noProof/>
          <w:webHidden/>
        </w:rPr>
      </w:r>
      <w:r>
        <w:rPr>
          <w:noProof/>
          <w:webHidden/>
        </w:rPr>
        <w:fldChar w:fldCharType="separate"/>
      </w:r>
      <w:r w:rsidR="00A90D72">
        <w:rPr>
          <w:noProof/>
          <w:webHidden/>
        </w:rPr>
        <w:t>26</w:t>
      </w:r>
      <w:r>
        <w:rPr>
          <w:noProof/>
          <w:webHidden/>
        </w:rPr>
        <w:fldChar w:fldCharType="end"/>
      </w:r>
    </w:p>
    <w:p w14:paraId="1B5B4D82" w14:textId="77777777" w:rsidR="00557D73" w:rsidRDefault="00557D73">
      <w:pPr>
        <w:pStyle w:val="TableofFigures"/>
        <w:rPr>
          <w:rFonts w:eastAsiaTheme="minorEastAsia"/>
          <w:noProof/>
          <w:kern w:val="0"/>
          <w:sz w:val="22"/>
          <w:szCs w:val="22"/>
        </w:rPr>
      </w:pPr>
      <w:r>
        <w:rPr>
          <w:noProof/>
        </w:rPr>
        <w:t>Table 14:  : Zone A Initial Assessment Results</w:t>
      </w:r>
      <w:r>
        <w:rPr>
          <w:noProof/>
          <w:webHidden/>
        </w:rPr>
        <w:tab/>
      </w:r>
      <w:r>
        <w:rPr>
          <w:noProof/>
          <w:webHidden/>
        </w:rPr>
        <w:fldChar w:fldCharType="begin"/>
      </w:r>
      <w:r>
        <w:rPr>
          <w:noProof/>
          <w:webHidden/>
        </w:rPr>
        <w:instrText xml:space="preserve"> PAGEREF _Toc112838937 \h </w:instrText>
      </w:r>
      <w:r>
        <w:rPr>
          <w:noProof/>
          <w:webHidden/>
        </w:rPr>
      </w:r>
      <w:r>
        <w:rPr>
          <w:noProof/>
          <w:webHidden/>
        </w:rPr>
        <w:fldChar w:fldCharType="separate"/>
      </w:r>
      <w:r w:rsidR="00A90D72">
        <w:rPr>
          <w:noProof/>
          <w:webHidden/>
        </w:rPr>
        <w:t>28</w:t>
      </w:r>
      <w:r>
        <w:rPr>
          <w:noProof/>
          <w:webHidden/>
        </w:rPr>
        <w:fldChar w:fldCharType="end"/>
      </w:r>
    </w:p>
    <w:p w14:paraId="18B92D53" w14:textId="77777777" w:rsidR="00557D73" w:rsidRDefault="00557D73">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_Toc112838938 \h </w:instrText>
      </w:r>
      <w:r>
        <w:rPr>
          <w:noProof/>
          <w:webHidden/>
        </w:rPr>
      </w:r>
      <w:r>
        <w:rPr>
          <w:noProof/>
          <w:webHidden/>
        </w:rPr>
        <w:fldChar w:fldCharType="separate"/>
      </w:r>
      <w:r w:rsidR="00A90D72">
        <w:rPr>
          <w:noProof/>
          <w:webHidden/>
        </w:rPr>
        <w:t>29</w:t>
      </w:r>
      <w:r>
        <w:rPr>
          <w:noProof/>
          <w:webHidden/>
        </w:rPr>
        <w:fldChar w:fldCharType="end"/>
      </w:r>
    </w:p>
    <w:p w14:paraId="130C8C5E" w14:textId="77777777" w:rsidR="00557D73" w:rsidRDefault="00557D73">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_Toc112838939 \h </w:instrText>
      </w:r>
      <w:r>
        <w:rPr>
          <w:noProof/>
          <w:webHidden/>
        </w:rPr>
      </w:r>
      <w:r>
        <w:rPr>
          <w:noProof/>
          <w:webHidden/>
        </w:rPr>
        <w:fldChar w:fldCharType="separate"/>
      </w:r>
      <w:r w:rsidR="00A90D72">
        <w:rPr>
          <w:noProof/>
          <w:webHidden/>
        </w:rPr>
        <w:t>30</w:t>
      </w:r>
      <w:r>
        <w:rPr>
          <w:noProof/>
          <w:webHidden/>
        </w:rPr>
        <w:fldChar w:fldCharType="end"/>
      </w:r>
    </w:p>
    <w:p w14:paraId="6371A300" w14:textId="77777777" w:rsidR="00557D73" w:rsidRDefault="00557D73">
      <w:pPr>
        <w:pStyle w:val="TableofFigures"/>
        <w:rPr>
          <w:rFonts w:eastAsiaTheme="minorEastAsia"/>
          <w:noProof/>
          <w:kern w:val="0"/>
          <w:sz w:val="22"/>
          <w:szCs w:val="22"/>
        </w:rPr>
      </w:pPr>
      <w:r>
        <w:rPr>
          <w:noProof/>
        </w:rPr>
        <w:t>Table 17: Hazus 5.1 Results for 1-Percent-Annual-Chance (100 year) Scenario</w:t>
      </w:r>
      <w:r>
        <w:rPr>
          <w:noProof/>
          <w:webHidden/>
        </w:rPr>
        <w:tab/>
      </w:r>
      <w:r>
        <w:rPr>
          <w:noProof/>
          <w:webHidden/>
        </w:rPr>
        <w:fldChar w:fldCharType="begin"/>
      </w:r>
      <w:r>
        <w:rPr>
          <w:noProof/>
          <w:webHidden/>
        </w:rPr>
        <w:instrText xml:space="preserve"> PAGEREF _Toc112838940 \h </w:instrText>
      </w:r>
      <w:r>
        <w:rPr>
          <w:noProof/>
          <w:webHidden/>
        </w:rPr>
      </w:r>
      <w:r>
        <w:rPr>
          <w:noProof/>
          <w:webHidden/>
        </w:rPr>
        <w:fldChar w:fldCharType="separate"/>
      </w:r>
      <w:r w:rsidR="00A90D72">
        <w:rPr>
          <w:noProof/>
          <w:webHidden/>
        </w:rPr>
        <w:t>33</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_Toc112838941"/>
      <w:bookmarkStart w:id="18" w:name="BodyContent"/>
      <w:r>
        <w:lastRenderedPageBreak/>
        <w:t>Introduction</w:t>
      </w:r>
      <w:bookmarkEnd w:id="15"/>
      <w:bookmarkEnd w:id="16"/>
      <w:bookmarkEnd w:id="17"/>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4C9728F8"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F66681">
        <w:t>Leon</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19" w:name="_Hlk102076018"/>
      <w:r w:rsidR="00556934">
        <w:t>Hydrologic Unit Code (HUC)</w:t>
      </w:r>
      <w:bookmarkEnd w:id="19"/>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79375986" w:rsidR="00DC02A6" w:rsidRDefault="002A75EF" w:rsidP="002A75EF">
      <w:pPr>
        <w:pStyle w:val="BodyText"/>
      </w:pPr>
      <w:r w:rsidRPr="001F7B2E">
        <w:t xml:space="preserve">The </w:t>
      </w:r>
      <w:r w:rsidR="00F66681">
        <w:t>Leon</w:t>
      </w:r>
      <w:r w:rsidR="005F2149" w:rsidRPr="001F7B2E">
        <w:t xml:space="preserve"> </w:t>
      </w:r>
      <w:r w:rsidR="00D4000C">
        <w:t>HUC-8</w:t>
      </w:r>
      <w:r w:rsidRPr="001F7B2E">
        <w:t xml:space="preserve">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F66681">
        <w:t>10</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A90D72">
        <w:t xml:space="preserve">Figure </w:t>
      </w:r>
      <w:r w:rsidR="00A90D72">
        <w:rPr>
          <w:noProof/>
        </w:rPr>
        <w:t>1</w:t>
      </w:r>
      <w:r>
        <w:fldChar w:fldCharType="end"/>
      </w:r>
      <w:r>
        <w:t xml:space="preserve"> </w:t>
      </w:r>
      <w:r w:rsidRPr="00DC02A6">
        <w:t xml:space="preserve">depicts the </w:t>
      </w:r>
      <w:r w:rsidR="00F66681">
        <w:t>Leon</w:t>
      </w:r>
      <w:r w:rsidR="000B4D21">
        <w:t xml:space="preserve"> </w:t>
      </w:r>
      <w:r w:rsidR="005C72F6">
        <w:t>w</w:t>
      </w:r>
      <w:r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00B36F57">
            <wp:extent cx="4738817" cy="6132587"/>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Navidad_BLE\400_PRODUCTION\Engineering\_workspace\SR\Figure1_Report.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38817" cy="6132587"/>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07386C24" w:rsidR="00DC02A6" w:rsidRDefault="00DC02A6" w:rsidP="00DC02A6">
      <w:pPr>
        <w:pStyle w:val="Caption"/>
        <w:jc w:val="center"/>
      </w:pPr>
      <w:bookmarkStart w:id="20" w:name="_Ref61247089"/>
      <w:bookmarkStart w:id="21" w:name="_Toc112838908"/>
      <w:r>
        <w:t xml:space="preserve">Figure </w:t>
      </w:r>
      <w:r>
        <w:fldChar w:fldCharType="begin"/>
      </w:r>
      <w:r>
        <w:instrText xml:space="preserve"> SEQ Figure \* ARABIC </w:instrText>
      </w:r>
      <w:r>
        <w:fldChar w:fldCharType="separate"/>
      </w:r>
      <w:r w:rsidR="00A90D72">
        <w:rPr>
          <w:noProof/>
        </w:rPr>
        <w:t>1</w:t>
      </w:r>
      <w:r>
        <w:fldChar w:fldCharType="end"/>
      </w:r>
      <w:bookmarkEnd w:id="20"/>
      <w:r>
        <w:t xml:space="preserve">: </w:t>
      </w:r>
      <w:r w:rsidR="006A1EE6">
        <w:t>Leon</w:t>
      </w:r>
      <w:r w:rsidR="004D511E">
        <w:t xml:space="preserve"> </w:t>
      </w:r>
      <w:r>
        <w:t>Watershed</w:t>
      </w:r>
      <w:bookmarkEnd w:id="21"/>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12838942"/>
      <w:r w:rsidRPr="00265A9E">
        <w:lastRenderedPageBreak/>
        <w:t>2D BLE M</w:t>
      </w:r>
      <w:r w:rsidR="00E413BF">
        <w:t>odeling Inputs and Controls</w:t>
      </w:r>
      <w:bookmarkEnd w:id="22"/>
    </w:p>
    <w:p w14:paraId="74C0928E" w14:textId="6275DEA9"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F66681">
        <w:t>Leon</w:t>
      </w:r>
      <w:r w:rsidRPr="002B752A">
        <w:rPr>
          <w:color w:val="FF0000"/>
        </w:rPr>
        <w:t xml:space="preserve"> </w:t>
      </w:r>
      <w:r w:rsidR="005C72F6" w:rsidRPr="005C72F6">
        <w:t>w</w:t>
      </w:r>
      <w:r w:rsidRPr="002B752A">
        <w:t>atershed.  Inputs such as elevation data, hydrology from rain-on-grid and inflow hydrographs, and hydraulic analyses and variables ar</w:t>
      </w:r>
      <w:r w:rsidR="00857205">
        <w:t>e defined herein.  HEC-RAS 6.1</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3" w:name="_Toc112838943"/>
      <w:r>
        <w:t>T</w:t>
      </w:r>
      <w:r w:rsidR="00901BD9">
        <w:t>opographic Data</w:t>
      </w:r>
      <w:bookmarkEnd w:id="23"/>
    </w:p>
    <w:p w14:paraId="550E7799" w14:textId="7E347A3E" w:rsidR="006E2A18" w:rsidRPr="000A48CD" w:rsidRDefault="006E2A18" w:rsidP="006E2A18">
      <w:pPr>
        <w:pStyle w:val="BodyText"/>
      </w:pPr>
      <w:r w:rsidRPr="000A48CD">
        <w:t xml:space="preserve">A high resolution Digital Elevation Model (DEM) is a fundamental component for </w:t>
      </w:r>
      <w:r>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t>Leon</w:t>
      </w:r>
      <w:r w:rsidRPr="000D40D1">
        <w:t xml:space="preserve"> </w:t>
      </w:r>
      <w:r w:rsidRPr="001531A9">
        <w:t>BLE project by leveraging available high resolution gridded elevation data derived from Light Detection and Ranging (LiDAR) collections throughout the State of Texas. The</w:t>
      </w:r>
      <w:r>
        <w:t xml:space="preserve"> 1 meter</w:t>
      </w:r>
      <w:r w:rsidRPr="000A48CD">
        <w:t xml:space="preserve"> DEM developed to support the 2D BLE modeling and analysis, </w:t>
      </w:r>
      <w:r w:rsidRPr="000D40D1">
        <w:t xml:space="preserve">within the </w:t>
      </w:r>
      <w:r>
        <w:t>Leon</w:t>
      </w:r>
      <w:r w:rsidRPr="000D40D1">
        <w:t xml:space="preserve"> </w:t>
      </w:r>
      <w:r>
        <w:t>w</w:t>
      </w:r>
      <w:r w:rsidRPr="000D40D1">
        <w:t>atershed</w:t>
      </w:r>
      <w:r w:rsidRPr="000A48CD">
        <w:t>, was executed using the following steps:</w:t>
      </w:r>
    </w:p>
    <w:p w14:paraId="270F1142" w14:textId="77777777" w:rsidR="006E2A18" w:rsidRPr="000A48CD" w:rsidRDefault="006E2A18" w:rsidP="006E2A18">
      <w:pPr>
        <w:pStyle w:val="BodyText"/>
        <w:numPr>
          <w:ilvl w:val="0"/>
          <w:numId w:val="23"/>
        </w:numPr>
      </w:pPr>
      <w:r w:rsidRPr="000A48CD">
        <w:t>Available elevation data for the project area were inventoried and collected.</w:t>
      </w:r>
    </w:p>
    <w:p w14:paraId="0815E14E" w14:textId="77777777" w:rsidR="006E2A18" w:rsidRPr="000A48CD" w:rsidRDefault="006E2A18" w:rsidP="006E2A18">
      <w:pPr>
        <w:pStyle w:val="BodyText"/>
        <w:numPr>
          <w:ilvl w:val="0"/>
          <w:numId w:val="23"/>
        </w:numPr>
      </w:pPr>
      <w:r w:rsidRPr="000A48CD">
        <w:t>Leveraged elevation data were evaluated and prioritized based on source vertical accuracy, year of collection, and resolution.</w:t>
      </w:r>
    </w:p>
    <w:p w14:paraId="4A711606" w14:textId="77777777" w:rsidR="006E2A18" w:rsidRPr="000A48CD" w:rsidRDefault="006E2A18" w:rsidP="006E2A18">
      <w:pPr>
        <w:pStyle w:val="BodyText"/>
        <w:numPr>
          <w:ilvl w:val="0"/>
          <w:numId w:val="23"/>
        </w:numPr>
      </w:pPr>
      <w:r w:rsidRPr="000A48CD">
        <w:t xml:space="preserve">Seamless DEMs were processed using </w:t>
      </w:r>
      <w:r w:rsidRPr="00004B8B">
        <w:rPr>
          <w:szCs w:val="22"/>
        </w:rPr>
        <w:t xml:space="preserve">Geographic Information Systems </w:t>
      </w:r>
      <w:r>
        <w:rPr>
          <w:szCs w:val="22"/>
        </w:rPr>
        <w:t>(</w:t>
      </w:r>
      <w:r w:rsidRPr="000A48CD">
        <w:t>GIS</w:t>
      </w:r>
      <w:r>
        <w:t>)</w:t>
      </w:r>
      <w:r w:rsidRPr="000A48CD">
        <w:t>.</w:t>
      </w:r>
    </w:p>
    <w:p w14:paraId="6F66AFDB" w14:textId="77777777" w:rsidR="006E2A18" w:rsidRPr="000A48CD" w:rsidRDefault="006E2A18" w:rsidP="006E2A18">
      <w:pPr>
        <w:pStyle w:val="BodyText"/>
        <w:numPr>
          <w:ilvl w:val="0"/>
          <w:numId w:val="23"/>
        </w:numPr>
      </w:pPr>
      <w:r w:rsidRPr="000A48CD">
        <w:t xml:space="preserve">Quality was assured using quantitative and qualitative assessment.  </w:t>
      </w:r>
    </w:p>
    <w:p w14:paraId="74F06E0E" w14:textId="573B75CE" w:rsidR="002B752A" w:rsidRPr="000A48CD" w:rsidRDefault="006E2A18" w:rsidP="006E2A18">
      <w:pPr>
        <w:pStyle w:val="BodyText"/>
      </w:pPr>
      <w:r w:rsidRPr="000A48CD">
        <w:t>Documentation regarding leveraged data including coverage, accuracy, acquisition dates, and source contact/agency are presented in the figures, tables and text within</w:t>
      </w:r>
      <w:r>
        <w:t xml:space="preserve"> Section </w:t>
      </w:r>
      <w:r>
        <w:rPr>
          <w:highlight w:val="yellow"/>
        </w:rPr>
        <w:fldChar w:fldCharType="begin"/>
      </w:r>
      <w:r>
        <w:instrText xml:space="preserve"> REF _Ref61591656 \r \h </w:instrText>
      </w:r>
      <w:r>
        <w:rPr>
          <w:highlight w:val="yellow"/>
        </w:rPr>
      </w:r>
      <w:r>
        <w:rPr>
          <w:highlight w:val="yellow"/>
        </w:rPr>
        <w:fldChar w:fldCharType="separate"/>
      </w:r>
      <w:r w:rsidR="00A90D72">
        <w:t>2.1.2</w:t>
      </w:r>
      <w:r>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t>liant submittal content for the Leon</w:t>
      </w:r>
      <w:r w:rsidRPr="001531A9">
        <w:rPr>
          <w:color w:val="FF0000"/>
        </w:rPr>
        <w:t xml:space="preserve"> </w:t>
      </w:r>
      <w:r w:rsidRPr="005C72F6">
        <w:t>watershed</w:t>
      </w:r>
      <w:r w:rsidR="002B752A" w:rsidRPr="001531A9">
        <w:t>.</w:t>
      </w:r>
    </w:p>
    <w:p w14:paraId="46BAFE0E" w14:textId="77777777" w:rsidR="00E413BF" w:rsidRDefault="00E413BF" w:rsidP="00E413BF">
      <w:pPr>
        <w:pStyle w:val="Heading3"/>
      </w:pPr>
      <w:bookmarkStart w:id="24" w:name="_Toc112838944"/>
      <w:r>
        <w:t>Inventory</w:t>
      </w:r>
      <w:bookmarkEnd w:id="24"/>
    </w:p>
    <w:p w14:paraId="0EB13961" w14:textId="7BC5AAF4" w:rsidR="00A02D2F" w:rsidRDefault="00A02D2F" w:rsidP="00A02D2F">
      <w:pPr>
        <w:pStyle w:val="BodyText"/>
      </w:pPr>
      <w:r w:rsidRPr="000A48CD">
        <w:t xml:space="preserve">An inventory of existing topographic data was conducted for the </w:t>
      </w:r>
      <w:r w:rsidR="00F66681">
        <w:t>Leon</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A90D72">
        <w:t xml:space="preserve">Figure </w:t>
      </w:r>
      <w:r w:rsidR="00A90D72">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02829D02" w:rsidR="00A02D2F" w:rsidRDefault="006E2A18" w:rsidP="00A02D2F">
      <w:pPr>
        <w:pStyle w:val="BodyText"/>
        <w:keepNext/>
        <w:jc w:val="center"/>
      </w:pPr>
      <w:r>
        <w:rPr>
          <w:noProof/>
        </w:rPr>
        <w:lastRenderedPageBreak/>
        <w:drawing>
          <wp:inline distT="0" distB="0" distL="0" distR="0" wp14:anchorId="0CC1A78A" wp14:editId="7C451D51">
            <wp:extent cx="4718303" cy="3629463"/>
            <wp:effectExtent l="19050" t="19050" r="2540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18303" cy="362946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C2E2B81" w14:textId="46C5025C" w:rsidR="00EE179E" w:rsidRPr="00EE179E" w:rsidRDefault="00A02D2F" w:rsidP="00EE179E">
      <w:pPr>
        <w:pStyle w:val="Caption"/>
        <w:jc w:val="center"/>
      </w:pPr>
      <w:bookmarkStart w:id="25" w:name="_Ref61591734"/>
      <w:bookmarkStart w:id="26" w:name="_Toc112838909"/>
      <w:r>
        <w:t xml:space="preserve">Figure </w:t>
      </w:r>
      <w:r>
        <w:fldChar w:fldCharType="begin"/>
      </w:r>
      <w:r>
        <w:instrText xml:space="preserve"> SEQ Figure \* ARABIC </w:instrText>
      </w:r>
      <w:r>
        <w:fldChar w:fldCharType="separate"/>
      </w:r>
      <w:r w:rsidR="00A90D72">
        <w:rPr>
          <w:noProof/>
        </w:rPr>
        <w:t>2</w:t>
      </w:r>
      <w:r>
        <w:fldChar w:fldCharType="end"/>
      </w:r>
      <w:bookmarkEnd w:id="25"/>
      <w:r>
        <w:t xml:space="preserve">: </w:t>
      </w:r>
      <w:r w:rsidR="00F66681">
        <w:t>Leon</w:t>
      </w:r>
      <w:r w:rsidRPr="00674855">
        <w:rPr>
          <w:color w:val="FF0000"/>
        </w:rPr>
        <w:t xml:space="preserve"> </w:t>
      </w:r>
      <w:r>
        <w:t>Watershed BLE Source Terrain Data</w:t>
      </w:r>
      <w:bookmarkEnd w:id="26"/>
    </w:p>
    <w:p w14:paraId="60D02F66" w14:textId="77777777" w:rsidR="00E413BF" w:rsidRDefault="00E413BF" w:rsidP="00E413BF">
      <w:pPr>
        <w:pStyle w:val="Heading3"/>
      </w:pPr>
      <w:bookmarkStart w:id="27" w:name="_Ref61591656"/>
      <w:bookmarkStart w:id="28" w:name="_Toc112838945"/>
      <w:r>
        <w:t>Evaluation</w:t>
      </w:r>
      <w:bookmarkEnd w:id="27"/>
      <w:bookmarkEnd w:id="28"/>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A90D72">
        <w:t xml:space="preserve">Table </w:t>
      </w:r>
      <w:r w:rsidR="00A90D72">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67CE1916" w:rsidR="006D72FD" w:rsidRDefault="006604C7" w:rsidP="005269D3">
      <w:pPr>
        <w:pStyle w:val="BodyText"/>
      </w:pPr>
      <w:r>
        <w:fldChar w:fldCharType="begin"/>
      </w:r>
      <w:r>
        <w:instrText xml:space="preserve"> REF _Ref81923729 \h </w:instrText>
      </w:r>
      <w:r>
        <w:fldChar w:fldCharType="separate"/>
      </w:r>
      <w:r w:rsidR="00A90D72">
        <w:t xml:space="preserve">Table </w:t>
      </w:r>
      <w:r w:rsidR="00A90D72">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29" w:name="_Ref81923729"/>
      <w:bookmarkStart w:id="30" w:name="_Toc112838924"/>
      <w:r>
        <w:t xml:space="preserve">Table </w:t>
      </w:r>
      <w:r>
        <w:fldChar w:fldCharType="begin"/>
      </w:r>
      <w:r>
        <w:instrText xml:space="preserve"> SEQ Table \* ARABIC </w:instrText>
      </w:r>
      <w:r>
        <w:fldChar w:fldCharType="separate"/>
      </w:r>
      <w:r w:rsidR="00A90D72">
        <w:rPr>
          <w:noProof/>
        </w:rPr>
        <w:t>1</w:t>
      </w:r>
      <w:r>
        <w:fldChar w:fldCharType="end"/>
      </w:r>
      <w:bookmarkEnd w:id="29"/>
      <w:r>
        <w:t>: FEMA Vertical Accuracy Requirements for Leveraged Data</w:t>
      </w:r>
      <w:bookmarkEnd w:id="30"/>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1" w:name="_Toc432412967"/>
    <w:p w14:paraId="3022D34E" w14:textId="2780F287" w:rsidR="001531A9" w:rsidRDefault="005E3A8C" w:rsidP="001531A9">
      <w:pPr>
        <w:pStyle w:val="BodyText"/>
      </w:pPr>
      <w:r>
        <w:lastRenderedPageBreak/>
        <w:fldChar w:fldCharType="begin"/>
      </w:r>
      <w:r>
        <w:instrText xml:space="preserve"> REF _Ref85201199 \h </w:instrText>
      </w:r>
      <w:r>
        <w:fldChar w:fldCharType="separate"/>
      </w:r>
      <w:r w:rsidR="00A90D72">
        <w:t xml:space="preserve">Table </w:t>
      </w:r>
      <w:r w:rsidR="00A90D72">
        <w:rPr>
          <w:noProof/>
        </w:rPr>
        <w:t>2</w:t>
      </w:r>
      <w:r>
        <w:fldChar w:fldCharType="end"/>
      </w:r>
      <w:r>
        <w:t xml:space="preserve"> </w:t>
      </w:r>
      <w:r w:rsidR="00BA24A7">
        <w:t>depicts the complete list of source elevation data and attributes</w:t>
      </w:r>
      <w:r w:rsidR="00532CF0">
        <w:t xml:space="preserve"> leveraged for the </w:t>
      </w:r>
      <w:r w:rsidR="00F66681">
        <w:t>Leon</w:t>
      </w:r>
      <w:r w:rsidR="00BA24A7">
        <w:t xml:space="preserve"> </w:t>
      </w:r>
      <w:r w:rsidR="005C72F6" w:rsidRPr="005C72F6">
        <w:t>watershed</w:t>
      </w:r>
      <w:r w:rsidR="001531A9" w:rsidRPr="001531A9">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A90D72">
        <w:t xml:space="preserve">Table </w:t>
      </w:r>
      <w:r w:rsidR="00A90D72">
        <w:rPr>
          <w:noProof/>
        </w:rPr>
        <w:t>1</w:t>
      </w:r>
      <w:r w:rsidR="00782D9E">
        <w:fldChar w:fldCharType="end"/>
      </w:r>
      <w:r w:rsidR="006B4EA6" w:rsidRPr="004D0A69">
        <w:t>.</w:t>
      </w:r>
      <w:r w:rsidR="006B4EA6">
        <w:t xml:space="preserve"> </w:t>
      </w:r>
      <w:r w:rsidR="001531A9" w:rsidRPr="001531A9">
        <w:t>The following datasets were evaluated and prioritized as best available:</w:t>
      </w:r>
    </w:p>
    <w:p w14:paraId="79C8928D" w14:textId="499FFF12" w:rsidR="00BA24A7" w:rsidRDefault="00BA24A7" w:rsidP="00BA24A7">
      <w:pPr>
        <w:pStyle w:val="Caption"/>
        <w:jc w:val="center"/>
      </w:pPr>
      <w:bookmarkStart w:id="32" w:name="_Ref85201199"/>
      <w:bookmarkStart w:id="33" w:name="_Toc112838925"/>
      <w:r>
        <w:t xml:space="preserve">Table </w:t>
      </w:r>
      <w:r>
        <w:fldChar w:fldCharType="begin"/>
      </w:r>
      <w:r>
        <w:instrText xml:space="preserve"> SEQ Table \* ARABIC </w:instrText>
      </w:r>
      <w:r>
        <w:fldChar w:fldCharType="separate"/>
      </w:r>
      <w:r w:rsidR="00A90D72">
        <w:rPr>
          <w:noProof/>
        </w:rPr>
        <w:t>2</w:t>
      </w:r>
      <w:r>
        <w:fldChar w:fldCharType="end"/>
      </w:r>
      <w:bookmarkEnd w:id="32"/>
      <w:r>
        <w:t xml:space="preserve">: LiDAR Topographic Data Available for the </w:t>
      </w:r>
      <w:r w:rsidR="00F66681">
        <w:t>Leon</w:t>
      </w:r>
      <w:r>
        <w:t xml:space="preserve"> Watershed</w:t>
      </w:r>
      <w:bookmarkEnd w:id="33"/>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6D72FD">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BA24A7" w:rsidRPr="00712569" w14:paraId="341BE55E" w14:textId="77777777" w:rsidTr="006D72F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69C129F" w14:textId="77451D2A" w:rsidR="00BA24A7" w:rsidRPr="006C6C77" w:rsidRDefault="006E2A18" w:rsidP="001F4E43">
            <w:pPr>
              <w:pStyle w:val="3TableText"/>
              <w:rPr>
                <w:rFonts w:cs="Calibri"/>
                <w:szCs w:val="20"/>
              </w:rPr>
            </w:pPr>
            <w:r w:rsidRPr="006C6C77">
              <w:rPr>
                <w:rFonts w:cs="Calibri"/>
                <w:szCs w:val="20"/>
              </w:rPr>
              <w:t>2019</w:t>
            </w:r>
          </w:p>
        </w:tc>
        <w:tc>
          <w:tcPr>
            <w:tcW w:w="4078" w:type="dxa"/>
          </w:tcPr>
          <w:p w14:paraId="1C831B94" w14:textId="1F20E2A5" w:rsidR="00BA24A7" w:rsidRPr="006C6C77" w:rsidRDefault="00EA7F53" w:rsidP="006E2A18">
            <w:pPr>
              <w:pStyle w:val="3TableText"/>
              <w:rPr>
                <w:rFonts w:cs="Calibri"/>
                <w:szCs w:val="20"/>
              </w:rPr>
            </w:pPr>
            <w:r w:rsidRPr="006C6C77">
              <w:rPr>
                <w:rFonts w:cs="Calibri"/>
                <w:szCs w:val="20"/>
              </w:rPr>
              <w:t>201</w:t>
            </w:r>
            <w:r w:rsidR="006E2A18" w:rsidRPr="006C6C77">
              <w:rPr>
                <w:rFonts w:cs="Calibri"/>
                <w:szCs w:val="20"/>
              </w:rPr>
              <w:t>9</w:t>
            </w:r>
            <w:r w:rsidRPr="006C6C77">
              <w:rPr>
                <w:rFonts w:cs="Calibri"/>
                <w:szCs w:val="20"/>
              </w:rPr>
              <w:t xml:space="preserve"> </w:t>
            </w:r>
            <w:r w:rsidR="006E2A18" w:rsidRPr="006C6C77">
              <w:rPr>
                <w:rFonts w:cs="Calibri"/>
                <w:szCs w:val="20"/>
              </w:rPr>
              <w:t>Pecos Dallas TX LiDAR</w:t>
            </w:r>
            <w:r w:rsidR="006D72FD" w:rsidRPr="006C6C77">
              <w:rPr>
                <w:rFonts w:cs="Calibri"/>
                <w:szCs w:val="20"/>
              </w:rPr>
              <w:t xml:space="preserve"> </w:t>
            </w:r>
          </w:p>
        </w:tc>
        <w:tc>
          <w:tcPr>
            <w:tcW w:w="1431" w:type="dxa"/>
            <w:vAlign w:val="top"/>
          </w:tcPr>
          <w:p w14:paraId="6CC5D0FC" w14:textId="77777777" w:rsidR="00BA24A7" w:rsidRPr="006C6C77" w:rsidRDefault="00BA24A7" w:rsidP="001F4E43">
            <w:pPr>
              <w:pStyle w:val="3TableText"/>
              <w:jc w:val="center"/>
              <w:rPr>
                <w:rFonts w:cs="Calibri"/>
                <w:szCs w:val="20"/>
              </w:rPr>
            </w:pPr>
            <w:r w:rsidRPr="006C6C77">
              <w:rPr>
                <w:rFonts w:cs="Calibri"/>
                <w:szCs w:val="20"/>
              </w:rPr>
              <w:t>TNRIS/TWDB</w:t>
            </w:r>
          </w:p>
        </w:tc>
        <w:tc>
          <w:tcPr>
            <w:tcW w:w="1164" w:type="dxa"/>
          </w:tcPr>
          <w:p w14:paraId="7BEF33AD" w14:textId="2540BEEA" w:rsidR="00BA24A7" w:rsidRPr="006C6C77" w:rsidRDefault="008E2745" w:rsidP="006E2A18">
            <w:pPr>
              <w:pStyle w:val="3TableText"/>
              <w:jc w:val="center"/>
              <w:rPr>
                <w:rFonts w:cs="Calibri"/>
                <w:szCs w:val="20"/>
              </w:rPr>
            </w:pPr>
            <w:r w:rsidRPr="006C6C77">
              <w:rPr>
                <w:rFonts w:cs="Calibri"/>
                <w:szCs w:val="20"/>
              </w:rPr>
              <w:t>7.</w:t>
            </w:r>
            <w:r w:rsidR="006E2A18" w:rsidRPr="006C6C77">
              <w:rPr>
                <w:rFonts w:cs="Calibri"/>
                <w:szCs w:val="20"/>
              </w:rPr>
              <w:t>3</w:t>
            </w:r>
            <w:r w:rsidR="00595F0B" w:rsidRPr="006C6C77">
              <w:rPr>
                <w:rFonts w:cs="Calibri"/>
                <w:szCs w:val="20"/>
              </w:rPr>
              <w:t xml:space="preserve"> cm</w:t>
            </w:r>
          </w:p>
        </w:tc>
        <w:tc>
          <w:tcPr>
            <w:tcW w:w="2003" w:type="dxa"/>
          </w:tcPr>
          <w:p w14:paraId="229E75DA" w14:textId="3AED1398" w:rsidR="00BA24A7" w:rsidRPr="006C6C77" w:rsidRDefault="006C6C77" w:rsidP="006C6C77">
            <w:pPr>
              <w:pStyle w:val="3TableText"/>
              <w:jc w:val="center"/>
              <w:rPr>
                <w:rFonts w:cs="Calibri"/>
                <w:szCs w:val="20"/>
              </w:rPr>
            </w:pPr>
            <w:r w:rsidRPr="006C6C77">
              <w:rPr>
                <w:rFonts w:cs="Calibri"/>
                <w:szCs w:val="20"/>
              </w:rPr>
              <w:t>33</w:t>
            </w:r>
          </w:p>
        </w:tc>
      </w:tr>
      <w:tr w:rsidR="00BA24A7" w:rsidRPr="00712569" w14:paraId="36CCABC8" w14:textId="77777777" w:rsidTr="006C6C77">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2D3B1154" w14:textId="74DE2555" w:rsidR="00BA24A7" w:rsidRPr="006C6C77" w:rsidRDefault="00EA7F53" w:rsidP="001F4E43">
            <w:pPr>
              <w:pStyle w:val="3TableText"/>
              <w:rPr>
                <w:rFonts w:cs="Calibri"/>
                <w:szCs w:val="20"/>
              </w:rPr>
            </w:pPr>
            <w:r w:rsidRPr="006C6C77">
              <w:rPr>
                <w:rFonts w:cs="Calibri"/>
                <w:szCs w:val="20"/>
              </w:rPr>
              <w:t>2017</w:t>
            </w:r>
          </w:p>
        </w:tc>
        <w:tc>
          <w:tcPr>
            <w:tcW w:w="4078" w:type="dxa"/>
          </w:tcPr>
          <w:p w14:paraId="4E14969C" w14:textId="12C7721E" w:rsidR="00BA24A7" w:rsidRPr="006C6C77" w:rsidRDefault="00AB1003" w:rsidP="00AB1003">
            <w:pPr>
              <w:pStyle w:val="3TableText"/>
              <w:rPr>
                <w:rFonts w:cs="Calibri"/>
                <w:szCs w:val="20"/>
              </w:rPr>
            </w:pPr>
            <w:r w:rsidRPr="006C6C77">
              <w:rPr>
                <w:rFonts w:cs="Calibri"/>
                <w:szCs w:val="20"/>
              </w:rPr>
              <w:t>2017 FEMA Region 6 TX – Brazos River QL2 LiDAR</w:t>
            </w:r>
          </w:p>
        </w:tc>
        <w:tc>
          <w:tcPr>
            <w:tcW w:w="1431" w:type="dxa"/>
          </w:tcPr>
          <w:p w14:paraId="06E2C960" w14:textId="09BC9E39" w:rsidR="00BA24A7" w:rsidRPr="006C6C77" w:rsidRDefault="00AB1003" w:rsidP="006C6C77">
            <w:pPr>
              <w:pStyle w:val="3TableText"/>
              <w:jc w:val="center"/>
              <w:rPr>
                <w:rFonts w:cs="Calibri"/>
                <w:szCs w:val="20"/>
              </w:rPr>
            </w:pPr>
            <w:r w:rsidRPr="006C6C77">
              <w:rPr>
                <w:rFonts w:cs="Calibri"/>
                <w:szCs w:val="20"/>
              </w:rPr>
              <w:t>FEMA</w:t>
            </w:r>
          </w:p>
        </w:tc>
        <w:tc>
          <w:tcPr>
            <w:tcW w:w="1164" w:type="dxa"/>
          </w:tcPr>
          <w:p w14:paraId="45540E2A" w14:textId="334ED067" w:rsidR="00BA24A7" w:rsidRPr="006C6C77" w:rsidRDefault="00AB1003" w:rsidP="008E2745">
            <w:pPr>
              <w:pStyle w:val="3TableText"/>
              <w:jc w:val="center"/>
              <w:rPr>
                <w:rFonts w:cs="Calibri"/>
                <w:szCs w:val="20"/>
              </w:rPr>
            </w:pPr>
            <w:r w:rsidRPr="006C6C77">
              <w:rPr>
                <w:rFonts w:cs="Calibri"/>
                <w:szCs w:val="20"/>
              </w:rPr>
              <w:t>7.9</w:t>
            </w:r>
            <w:r w:rsidR="00BA24A7" w:rsidRPr="006C6C77">
              <w:rPr>
                <w:rFonts w:cs="Calibri"/>
                <w:szCs w:val="20"/>
              </w:rPr>
              <w:t xml:space="preserve"> cm</w:t>
            </w:r>
          </w:p>
        </w:tc>
        <w:tc>
          <w:tcPr>
            <w:tcW w:w="2003" w:type="dxa"/>
          </w:tcPr>
          <w:p w14:paraId="44B03421" w14:textId="7A464075" w:rsidR="00BA24A7" w:rsidRPr="006C6C77" w:rsidRDefault="006C6C77" w:rsidP="00AB1003">
            <w:pPr>
              <w:pStyle w:val="3TableText"/>
              <w:jc w:val="center"/>
              <w:rPr>
                <w:rFonts w:cs="Calibri"/>
                <w:szCs w:val="20"/>
              </w:rPr>
            </w:pPr>
            <w:r w:rsidRPr="006C6C77">
              <w:rPr>
                <w:rFonts w:cs="Calibri"/>
                <w:szCs w:val="20"/>
              </w:rPr>
              <w:t>3,184</w:t>
            </w:r>
          </w:p>
        </w:tc>
      </w:tr>
      <w:tr w:rsidR="00BA24A7" w:rsidRPr="00712569" w14:paraId="2772CB7B" w14:textId="77777777" w:rsidTr="006C6C77">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64E6F0AB" w14:textId="1CEAD258" w:rsidR="00BA24A7" w:rsidRPr="006C6C77" w:rsidRDefault="00BA24A7" w:rsidP="001F4E43">
            <w:pPr>
              <w:pStyle w:val="3TableText"/>
              <w:rPr>
                <w:rFonts w:cs="Calibri"/>
                <w:szCs w:val="20"/>
                <w:vertAlign w:val="superscript"/>
              </w:rPr>
            </w:pPr>
            <w:r w:rsidRPr="006C6C77">
              <w:rPr>
                <w:rFonts w:cs="Calibri"/>
                <w:szCs w:val="20"/>
              </w:rPr>
              <w:t>201</w:t>
            </w:r>
            <w:r w:rsidR="00AB1003" w:rsidRPr="006C6C77">
              <w:rPr>
                <w:rFonts w:cs="Calibri"/>
                <w:szCs w:val="20"/>
              </w:rPr>
              <w:t>1</w:t>
            </w:r>
          </w:p>
        </w:tc>
        <w:tc>
          <w:tcPr>
            <w:tcW w:w="4078" w:type="dxa"/>
          </w:tcPr>
          <w:p w14:paraId="0AABC83C" w14:textId="09EC2BCB" w:rsidR="00BA24A7" w:rsidRPr="006C6C77" w:rsidRDefault="00AB1003" w:rsidP="00AB1003">
            <w:pPr>
              <w:pStyle w:val="3TableText"/>
              <w:rPr>
                <w:rFonts w:cs="Calibri"/>
                <w:szCs w:val="20"/>
              </w:rPr>
            </w:pPr>
            <w:r w:rsidRPr="006C6C77">
              <w:rPr>
                <w:rFonts w:cs="Calibri"/>
                <w:szCs w:val="20"/>
              </w:rPr>
              <w:t>2011 TNRIS LiDAR: Bell, Burnet, and McLennan Counties</w:t>
            </w:r>
          </w:p>
        </w:tc>
        <w:tc>
          <w:tcPr>
            <w:tcW w:w="1431" w:type="dxa"/>
          </w:tcPr>
          <w:p w14:paraId="7B2D5FCA" w14:textId="0E7753DC" w:rsidR="00BA24A7" w:rsidRPr="006C6C77" w:rsidRDefault="00AB1003" w:rsidP="006C6C77">
            <w:pPr>
              <w:pStyle w:val="3TableText"/>
              <w:jc w:val="center"/>
              <w:rPr>
                <w:rFonts w:cs="Calibri"/>
                <w:szCs w:val="20"/>
              </w:rPr>
            </w:pPr>
            <w:r w:rsidRPr="006C6C77">
              <w:rPr>
                <w:rFonts w:cs="Calibri"/>
                <w:szCs w:val="20"/>
              </w:rPr>
              <w:t>TNRIS</w:t>
            </w:r>
          </w:p>
        </w:tc>
        <w:tc>
          <w:tcPr>
            <w:tcW w:w="1164" w:type="dxa"/>
          </w:tcPr>
          <w:p w14:paraId="16C0B8DA" w14:textId="247C542D" w:rsidR="00BA24A7" w:rsidRPr="006C6C77" w:rsidRDefault="00AB1003" w:rsidP="001F4E43">
            <w:pPr>
              <w:pStyle w:val="3TableText"/>
              <w:jc w:val="center"/>
              <w:rPr>
                <w:rFonts w:cs="Calibri"/>
                <w:szCs w:val="20"/>
              </w:rPr>
            </w:pPr>
            <w:r w:rsidRPr="006C6C77">
              <w:rPr>
                <w:rFonts w:cs="Calibri"/>
                <w:szCs w:val="20"/>
              </w:rPr>
              <w:t>9.445 cm</w:t>
            </w:r>
          </w:p>
        </w:tc>
        <w:tc>
          <w:tcPr>
            <w:tcW w:w="2003" w:type="dxa"/>
          </w:tcPr>
          <w:p w14:paraId="7A804F65" w14:textId="1D6167B6" w:rsidR="00BA24A7" w:rsidRPr="006C6C77" w:rsidRDefault="006C6C77" w:rsidP="00AB1003">
            <w:pPr>
              <w:pStyle w:val="3TableText"/>
              <w:jc w:val="center"/>
              <w:rPr>
                <w:rFonts w:cs="Calibri"/>
                <w:szCs w:val="20"/>
              </w:rPr>
            </w:pPr>
            <w:r w:rsidRPr="006C6C77">
              <w:rPr>
                <w:rFonts w:cs="Calibri"/>
                <w:szCs w:val="20"/>
              </w:rPr>
              <w:t>576</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1"/>
    </w:p>
    <w:p w14:paraId="2B9220B1" w14:textId="6D688E09" w:rsidR="005269D3" w:rsidRDefault="00F66681" w:rsidP="005269D3">
      <w:pPr>
        <w:pStyle w:val="Heading4"/>
      </w:pPr>
      <w:bookmarkStart w:id="34" w:name="_Toc112838946"/>
      <w:r>
        <w:t>Leon</w:t>
      </w:r>
      <w:r w:rsidR="00EA7F53">
        <w:t xml:space="preserve"> </w:t>
      </w:r>
      <w:r w:rsidR="00595F0B">
        <w:t xml:space="preserve">Watershed Source Terrain </w:t>
      </w:r>
      <w:r w:rsidR="006B4EA6">
        <w:t>Data</w:t>
      </w:r>
      <w:bookmarkEnd w:id="34"/>
    </w:p>
    <w:p w14:paraId="34D56CFE" w14:textId="1E80EF6C" w:rsidR="00595F0B" w:rsidRDefault="00595F0B" w:rsidP="00E64AC2">
      <w:pPr>
        <w:pStyle w:val="BodyText"/>
      </w:pPr>
      <w:r w:rsidRPr="006D72FD">
        <w:t xml:space="preserve">The source elevation data for the </w:t>
      </w:r>
      <w:r w:rsidR="00F66681">
        <w:t>Leon</w:t>
      </w:r>
      <w:r w:rsidRPr="006D72FD">
        <w:t xml:space="preserve"> </w:t>
      </w:r>
      <w:r w:rsidR="005C72F6" w:rsidRPr="005C72F6">
        <w:t>watershed</w:t>
      </w:r>
      <w:r w:rsidRPr="006D72FD">
        <w:t xml:space="preserve"> are DEMs derived from the 201</w:t>
      </w:r>
      <w:r w:rsidR="00E24F6E">
        <w:t>9 Pecos Dallas TX LiDAR</w:t>
      </w:r>
      <w:r w:rsidR="00832A01" w:rsidRPr="006D72FD">
        <w:t>;</w:t>
      </w:r>
      <w:r w:rsidRPr="006D72FD">
        <w:t xml:space="preserve"> the 201</w:t>
      </w:r>
      <w:r w:rsidR="00E24F6E">
        <w:t>7</w:t>
      </w:r>
      <w:r w:rsidR="006D72FD" w:rsidRPr="006D72FD">
        <w:t xml:space="preserve"> </w:t>
      </w:r>
      <w:r w:rsidR="00E24F6E">
        <w:t>FEMA Region 6 TX – Brazos River QL2 LiDAR</w:t>
      </w:r>
      <w:r w:rsidRPr="006D72FD">
        <w:t>; and the</w:t>
      </w:r>
      <w:r w:rsidR="006D72FD" w:rsidRPr="006D72FD">
        <w:t xml:space="preserve"> 201</w:t>
      </w:r>
      <w:r w:rsidR="00E24F6E">
        <w:t>1</w:t>
      </w:r>
      <w:r w:rsidR="006D72FD" w:rsidRPr="006D72FD">
        <w:t xml:space="preserve"> TNRIS LiDAR: </w:t>
      </w:r>
      <w:r w:rsidR="00E24F6E">
        <w:t>Bell, Burnet, and McLennan Counties</w:t>
      </w:r>
      <w:r w:rsidR="006D72FD" w:rsidRPr="006D72FD">
        <w:t>.</w:t>
      </w:r>
      <w:r w:rsidR="005E3A8C" w:rsidRPr="006D72FD">
        <w:t xml:space="preserve"> </w:t>
      </w:r>
      <w:r w:rsidRPr="006D72FD">
        <w:t xml:space="preserve">Only points classified as “ground” points (i.e., bare earth) were imported from the LiDAR and used for development of the project </w:t>
      </w:r>
      <w:proofErr w:type="spellStart"/>
      <w:r w:rsidRPr="006D72FD">
        <w:t>DEMs.</w:t>
      </w:r>
      <w:proofErr w:type="spellEnd"/>
      <w:r w:rsidRPr="006D72FD">
        <w:t xml:space="preserve"> Bare-earth LiDAR data are typically made by filtering non-ground returns (e.g. buildings, vegetation, etc.) from the raw laser returns. </w:t>
      </w:r>
      <w:r w:rsidR="005E3A8C" w:rsidRPr="006D72FD">
        <w:fldChar w:fldCharType="begin"/>
      </w:r>
      <w:r w:rsidR="005E3A8C" w:rsidRPr="006D72FD">
        <w:instrText xml:space="preserve"> REF _Ref61591734 \h </w:instrText>
      </w:r>
      <w:r w:rsidR="00E64AC2" w:rsidRPr="006D72FD">
        <w:instrText xml:space="preserve"> \* MERGEFORMAT </w:instrText>
      </w:r>
      <w:r w:rsidR="005E3A8C" w:rsidRPr="006D72FD">
        <w:fldChar w:fldCharType="separate"/>
      </w:r>
      <w:r w:rsidR="00A90D72">
        <w:t>Figure 2</w:t>
      </w:r>
      <w:r w:rsidR="005E3A8C" w:rsidRPr="006D72FD">
        <w:fldChar w:fldCharType="end"/>
      </w:r>
      <w:r w:rsidR="005E3A8C" w:rsidRPr="006D72FD">
        <w:t xml:space="preserve"> </w:t>
      </w:r>
      <w:r w:rsidRPr="006D72FD">
        <w:t xml:space="preserve">depicts the extent of the data defined in </w:t>
      </w:r>
      <w:r w:rsidR="005E3A8C" w:rsidRPr="006D72FD">
        <w:fldChar w:fldCharType="begin"/>
      </w:r>
      <w:r w:rsidR="005E3A8C" w:rsidRPr="006D72FD">
        <w:instrText xml:space="preserve"> REF _Ref85201199 \h </w:instrText>
      </w:r>
      <w:r w:rsidR="00E64AC2" w:rsidRPr="006D72FD">
        <w:instrText xml:space="preserve"> \* MERGEFORMAT </w:instrText>
      </w:r>
      <w:r w:rsidR="005E3A8C" w:rsidRPr="006D72FD">
        <w:fldChar w:fldCharType="separate"/>
      </w:r>
      <w:r w:rsidR="00A90D72">
        <w:t>Table 2</w:t>
      </w:r>
      <w:r w:rsidR="005E3A8C" w:rsidRPr="006D72FD">
        <w:fldChar w:fldCharType="end"/>
      </w:r>
      <w:r w:rsidRPr="006D72FD">
        <w:t>.</w:t>
      </w:r>
    </w:p>
    <w:p w14:paraId="3464D0D8" w14:textId="1B441D0F" w:rsidR="006D72FD" w:rsidRDefault="006D72FD" w:rsidP="006D72FD">
      <w:pPr>
        <w:pStyle w:val="Heading5"/>
      </w:pPr>
      <w:r>
        <w:t>201</w:t>
      </w:r>
      <w:r w:rsidR="006E2A18">
        <w:t>9</w:t>
      </w:r>
      <w:r>
        <w:t xml:space="preserve"> </w:t>
      </w:r>
      <w:r w:rsidR="006E2A18">
        <w:t>Pecos Dallas TX L</w:t>
      </w:r>
      <w:r>
        <w:t xml:space="preserve">iDAR </w:t>
      </w:r>
    </w:p>
    <w:p w14:paraId="6DFB2C74" w14:textId="77777777" w:rsidR="006E2A18" w:rsidRDefault="006E2A18" w:rsidP="006E2A18">
      <w:pPr>
        <w:pStyle w:val="BodyText"/>
        <w:jc w:val="both"/>
      </w:pPr>
      <w:r>
        <w:rPr>
          <w:szCs w:val="22"/>
        </w:rPr>
        <w:t xml:space="preserve">Digital Aerial Solutions LLC was tasked to collect and process </w:t>
      </w:r>
      <w:proofErr w:type="spellStart"/>
      <w:r>
        <w:rPr>
          <w:szCs w:val="22"/>
        </w:rPr>
        <w:t>lidar</w:t>
      </w:r>
      <w:proofErr w:type="spellEnd"/>
      <w:r>
        <w:rPr>
          <w:szCs w:val="22"/>
        </w:rPr>
        <w:t xml:space="preserve"> for three areas of interest (AOIs) covering approximately 9,557 square miles in the following Texas counties: Collin, Crane, Culberson, Dallas, Denton, Eastland, Ellis, Erath, Johnson, Kaufman, Loving, Palo Pinto, Parker, Reeves, Rockwall, Smith, Stephens, Tarrant, Ward, Winkler, and Wise. The </w:t>
      </w:r>
      <w:proofErr w:type="spellStart"/>
      <w:r>
        <w:rPr>
          <w:szCs w:val="22"/>
        </w:rPr>
        <w:t>lidar</w:t>
      </w:r>
      <w:proofErr w:type="spellEnd"/>
      <w:r>
        <w:rPr>
          <w:szCs w:val="22"/>
        </w:rPr>
        <w:t xml:space="preserve"> aerial acquisition was conducted between January 26, 2019 and July 12, 2019. </w:t>
      </w:r>
      <w:r>
        <w:t>The horizontal datum for the data was North American Datum of 1983 (NAD83 2011) Universal Transverse Mercator (UTM) Zone 14N with units in meters and the vertical datum is North American Vertical Datum of 1988 (NAVD88) with the elevation units in meters realized with GEOID12B.</w:t>
      </w:r>
    </w:p>
    <w:p w14:paraId="1CD55326" w14:textId="57E54205" w:rsidR="006D72FD" w:rsidRPr="0093134A" w:rsidRDefault="006E2A18" w:rsidP="006E2A18">
      <w:pPr>
        <w:pStyle w:val="BodyText"/>
      </w:pPr>
      <w:r>
        <w:t>For the 2019 Pecos Dallas TX Lidar, the tested Root Mean Square Error (</w:t>
      </w:r>
      <w:proofErr w:type="spellStart"/>
      <w:r>
        <w:t>RMSEz</w:t>
      </w:r>
      <w:proofErr w:type="spellEnd"/>
      <w:r>
        <w:t xml:space="preserve">) of the classified </w:t>
      </w:r>
      <w:proofErr w:type="spellStart"/>
      <w:r>
        <w:t>lidar</w:t>
      </w:r>
      <w:proofErr w:type="spellEnd"/>
      <w:r>
        <w:t xml:space="preserve"> data is 7.3cm</w:t>
      </w:r>
      <w:r w:rsidR="0078584D">
        <w:t>.</w:t>
      </w:r>
    </w:p>
    <w:p w14:paraId="594E0C32" w14:textId="03914004" w:rsidR="006D72FD" w:rsidRDefault="006D72FD" w:rsidP="006D72FD">
      <w:pPr>
        <w:pStyle w:val="Heading5"/>
      </w:pPr>
      <w:bookmarkStart w:id="35" w:name="_Toc50108768"/>
      <w:r>
        <w:t>201</w:t>
      </w:r>
      <w:r w:rsidR="00AB1003">
        <w:t>7</w:t>
      </w:r>
      <w:r>
        <w:t xml:space="preserve"> </w:t>
      </w:r>
      <w:bookmarkEnd w:id="35"/>
      <w:r w:rsidR="00AB1003">
        <w:t>FEMA Region 6 TX – Brazos River QL2 LiDAR</w:t>
      </w:r>
    </w:p>
    <w:p w14:paraId="40E2EDF1" w14:textId="77777777" w:rsidR="00AB1003" w:rsidRPr="00AB1003" w:rsidRDefault="00AB1003" w:rsidP="00AB1003">
      <w:pPr>
        <w:pStyle w:val="BodyText"/>
      </w:pPr>
      <w:r w:rsidRPr="00AB1003">
        <w:t xml:space="preserve">The area covered by the Brazos portion of the Texas Red River FEMA Region 6 Lidar project includes the counties of Archer, Baylor, Bell, Bosque, Brown, Callahan, Coleman, Comanche, Coryell, Dickens, Eastland, Erath, Fisher, Hamilton, Jack, Jones, King, Knox, Lampasas, McLennan, Mills, Palo Pinto, Runnels, Shackelford, Stephens, Stonewall, Taylor, Throckmorton, and Young. The </w:t>
      </w:r>
      <w:proofErr w:type="spellStart"/>
      <w:r w:rsidRPr="00AB1003">
        <w:t>lidar</w:t>
      </w:r>
      <w:proofErr w:type="spellEnd"/>
      <w:r w:rsidRPr="00AB1003">
        <w:t xml:space="preserve"> aerial acquisition was conducted between January 1, 2017 and May 28, 2018. The horizontal datum for the data was NAD83 (CORS 2011) UTM Zone 14N with units in meters and the vertical datum is NAVD88 with the elevation units in meters realized with GEOID12B.</w:t>
      </w:r>
    </w:p>
    <w:p w14:paraId="2236CB9C" w14:textId="5CCF109D" w:rsidR="006D72FD" w:rsidRDefault="00AB1003" w:rsidP="00AB1003">
      <w:pPr>
        <w:pStyle w:val="BodyText"/>
        <w:rPr>
          <w:szCs w:val="22"/>
        </w:rPr>
      </w:pPr>
      <w:r w:rsidRPr="00AB1003">
        <w:t xml:space="preserve">For the Brazos Basin Texas FEMA R6 Lidar Project, the tested </w:t>
      </w:r>
      <w:proofErr w:type="spellStart"/>
      <w:r w:rsidRPr="00AB1003">
        <w:t>RMSEz</w:t>
      </w:r>
      <w:proofErr w:type="spellEnd"/>
      <w:r w:rsidRPr="00AB1003">
        <w:t xml:space="preserve"> of the classified </w:t>
      </w:r>
      <w:proofErr w:type="spellStart"/>
      <w:r w:rsidRPr="00AB1003">
        <w:t>lidar</w:t>
      </w:r>
      <w:proofErr w:type="spellEnd"/>
      <w:r w:rsidRPr="00AB1003">
        <w:t xml:space="preserve"> data is 7.9cm</w:t>
      </w:r>
      <w:r w:rsidR="006D72FD">
        <w:rPr>
          <w:szCs w:val="22"/>
        </w:rPr>
        <w:t>.</w:t>
      </w:r>
    </w:p>
    <w:p w14:paraId="65B3A975" w14:textId="27FC325B" w:rsidR="006D72FD" w:rsidRPr="00291176" w:rsidRDefault="006D72FD" w:rsidP="006D72FD">
      <w:pPr>
        <w:pStyle w:val="Heading5"/>
      </w:pPr>
      <w:bookmarkStart w:id="36" w:name="_Toc50108769"/>
      <w:r w:rsidRPr="00291176">
        <w:t>201</w:t>
      </w:r>
      <w:bookmarkEnd w:id="36"/>
      <w:r w:rsidR="00AB1003">
        <w:t>1</w:t>
      </w:r>
      <w:r>
        <w:t xml:space="preserve"> TNRIS LiDAR: </w:t>
      </w:r>
      <w:r w:rsidR="00AB1003">
        <w:t>Bell, Burnet, and McLennan Counties</w:t>
      </w:r>
    </w:p>
    <w:p w14:paraId="3901DDEB" w14:textId="35927F6B" w:rsidR="006B4EA6" w:rsidRPr="006B4EA6" w:rsidRDefault="00AB1003" w:rsidP="00E24F6E">
      <w:pPr>
        <w:pStyle w:val="BodyText"/>
        <w:rPr>
          <w:rFonts w:asciiTheme="majorHAnsi" w:eastAsiaTheme="majorEastAsia" w:hAnsiTheme="majorHAnsi" w:cstheme="majorBidi"/>
          <w:b/>
          <w:color w:val="00B5E2" w:themeColor="accent1"/>
        </w:rPr>
      </w:pPr>
      <w:r w:rsidRPr="00334248">
        <w:t xml:space="preserve">The area covered by the 2011 TNRIS Lidar: Bell, Burnet, and McLennan Counties project is approximately 2,349 square miles and includes portions of Bell, Burnet, Coryell, Falls, Lampasas, and McLennan counties. The </w:t>
      </w:r>
      <w:proofErr w:type="spellStart"/>
      <w:r w:rsidRPr="00334248">
        <w:t>lidar</w:t>
      </w:r>
      <w:proofErr w:type="spellEnd"/>
      <w:r w:rsidRPr="00334248">
        <w:t xml:space="preserve"> aerial acquisition was conducted between March 11, 2011 and July 1, 2011. The horizontal datum of the data was NAD83 UTM Zone 14N with units in meters and the vertical datum of the data was NAVD88 with elevation units in meters realized with GEOID03. The </w:t>
      </w:r>
      <w:proofErr w:type="spellStart"/>
      <w:r w:rsidRPr="00334248">
        <w:t>lidar</w:t>
      </w:r>
      <w:proofErr w:type="spellEnd"/>
      <w:r w:rsidRPr="00334248">
        <w:t xml:space="preserve"> data tested at 9.445cm </w:t>
      </w:r>
      <w:proofErr w:type="spellStart"/>
      <w:r w:rsidRPr="00334248">
        <w:t>RMSEz</w:t>
      </w:r>
      <w:proofErr w:type="spellEnd"/>
      <w:r w:rsidR="006D72FD" w:rsidRPr="005D1A9E">
        <w:t>.</w:t>
      </w:r>
      <w:r w:rsidR="006D72FD" w:rsidRPr="005D1A9E">
        <w:rPr>
          <w:noProof/>
          <w:szCs w:val="22"/>
        </w:rPr>
        <w:t xml:space="preserve"> </w:t>
      </w:r>
    </w:p>
    <w:p w14:paraId="17AB641A" w14:textId="77777777" w:rsidR="00E413BF" w:rsidRDefault="00E413BF" w:rsidP="00E413BF">
      <w:pPr>
        <w:pStyle w:val="Heading3"/>
      </w:pPr>
      <w:bookmarkStart w:id="37" w:name="_Toc112838947"/>
      <w:r>
        <w:t xml:space="preserve">Data </w:t>
      </w:r>
      <w:r w:rsidR="00663126">
        <w:t>Processing</w:t>
      </w:r>
      <w:bookmarkEnd w:id="37"/>
    </w:p>
    <w:p w14:paraId="0D60DCCA" w14:textId="7CFE2283" w:rsidR="00E24F6E" w:rsidRPr="0063201D" w:rsidRDefault="00E24F6E" w:rsidP="00E24F6E">
      <w:pPr>
        <w:pStyle w:val="BodyText"/>
        <w:jc w:val="both"/>
        <w:rPr>
          <w:szCs w:val="22"/>
        </w:rPr>
      </w:pPr>
      <w:r>
        <w:rPr>
          <w:szCs w:val="22"/>
        </w:rPr>
        <w:t>ArcGIS</w:t>
      </w:r>
      <w:r w:rsidRPr="0063201D">
        <w:rPr>
          <w:szCs w:val="22"/>
        </w:rPr>
        <w:t xml:space="preserve"> software was utilized in order to create a digital surface model for the </w:t>
      </w:r>
      <w:r>
        <w:rPr>
          <w:szCs w:val="22"/>
        </w:rPr>
        <w:t>Leon</w:t>
      </w:r>
      <w:r w:rsidRPr="0063201D">
        <w:rPr>
          <w:szCs w:val="22"/>
        </w:rPr>
        <w:t xml:space="preserve"> HUC</w:t>
      </w:r>
      <w:r>
        <w:rPr>
          <w:szCs w:val="22"/>
        </w:rPr>
        <w:t>-</w:t>
      </w:r>
      <w:r w:rsidRPr="0063201D">
        <w:rPr>
          <w:szCs w:val="22"/>
        </w:rPr>
        <w:t xml:space="preserve">8 </w:t>
      </w:r>
      <w:r>
        <w:rPr>
          <w:szCs w:val="22"/>
        </w:rPr>
        <w:t>w</w:t>
      </w:r>
      <w:r w:rsidRPr="0063201D">
        <w:rPr>
          <w:szCs w:val="22"/>
        </w:rPr>
        <w:t xml:space="preserve">atershed project area. </w:t>
      </w:r>
      <w:r>
        <w:rPr>
          <w:szCs w:val="22"/>
        </w:rPr>
        <w:t xml:space="preserve">The LiDAR datasets were added to a mosaic dataset and prioritized by date with the most recent dataset taking the first priority. If two datasets are from the same year or flown at similar dates, the accuracy was reviewed to determine </w:t>
      </w:r>
      <w:r>
        <w:rPr>
          <w:szCs w:val="22"/>
        </w:rPr>
        <w:lastRenderedPageBreak/>
        <w:t xml:space="preserve">the priority. The mosaic dataset was exported to make a seamless bare earth </w:t>
      </w:r>
      <w:r w:rsidRPr="00334C87">
        <w:rPr>
          <w:szCs w:val="22"/>
        </w:rPr>
        <w:t>1-meter DEM for mapping and modeling according to the model area extents, including a 1,000 foot buffer</w:t>
      </w:r>
      <w:r>
        <w:rPr>
          <w:szCs w:val="22"/>
        </w:rPr>
        <w:t>.</w:t>
      </w:r>
      <w:r w:rsidRPr="0063201D">
        <w:rPr>
          <w:szCs w:val="22"/>
        </w:rPr>
        <w:t xml:space="preserve"> </w:t>
      </w:r>
    </w:p>
    <w:p w14:paraId="28ACD6C3" w14:textId="0334F089" w:rsidR="006B140F" w:rsidRDefault="00E24F6E" w:rsidP="00663126">
      <w:pPr>
        <w:pStyle w:val="BodyText"/>
        <w:jc w:val="both"/>
        <w:rPr>
          <w:szCs w:val="22"/>
        </w:rPr>
      </w:pPr>
      <w:r>
        <w:rPr>
          <w:szCs w:val="22"/>
        </w:rPr>
        <w:t>The exported DEM was reviewed through automated quality control (QC) to check for anomalies and outlier locations based on slope and cells that exceed z value differences from surrounding cells.  Visual review was also performed to check for ground differences at the extents of the datasets for differences in ground values</w:t>
      </w:r>
      <w:r w:rsidR="00663126">
        <w:rPr>
          <w:szCs w:val="22"/>
        </w:rPr>
        <w:t>.</w:t>
      </w:r>
      <w:r w:rsidR="00663126" w:rsidRPr="0063201D">
        <w:rPr>
          <w:szCs w:val="22"/>
        </w:rPr>
        <w:t xml:space="preserve"> </w:t>
      </w:r>
    </w:p>
    <w:p w14:paraId="40DB896C" w14:textId="77777777" w:rsidR="00E413BF" w:rsidRDefault="00E413BF" w:rsidP="00E413BF">
      <w:pPr>
        <w:pStyle w:val="Heading3"/>
      </w:pPr>
      <w:bookmarkStart w:id="38" w:name="_Toc112838948"/>
      <w:r>
        <w:t>DEM QA/QC</w:t>
      </w:r>
      <w:bookmarkEnd w:id="38"/>
    </w:p>
    <w:p w14:paraId="4133BB7E" w14:textId="40C05271" w:rsidR="009D25EB" w:rsidRPr="000B5E8E" w:rsidRDefault="009D25EB" w:rsidP="009D25EB">
      <w:pPr>
        <w:pStyle w:val="BodyText"/>
      </w:pPr>
      <w:r w:rsidRPr="000B5E8E">
        <w:t xml:space="preserve">DEMs developed for use in </w:t>
      </w:r>
      <w:r w:rsidR="00EB6F9E">
        <w:t xml:space="preserve">the </w:t>
      </w:r>
      <w:r w:rsidR="00F66681">
        <w:t>Leon</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proofErr w:type="spellStart"/>
      <w:r w:rsidRPr="000B5E8E">
        <w:t>NoData</w:t>
      </w:r>
      <w:proofErr w:type="spellEnd"/>
      <w:r w:rsidRPr="000B5E8E">
        <w:t xml:space="preserve"> Value Check to ensure no null values</w:t>
      </w:r>
    </w:p>
    <w:p w14:paraId="0589B9FE" w14:textId="77777777" w:rsidR="009D25EB" w:rsidRPr="000B5E8E" w:rsidRDefault="009D25EB" w:rsidP="006C0F38">
      <w:pPr>
        <w:pStyle w:val="BodyText"/>
        <w:numPr>
          <w:ilvl w:val="0"/>
          <w:numId w:val="26"/>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5FCB4290" w:rsidR="00E413BF" w:rsidRPr="00E413BF" w:rsidRDefault="009D25EB" w:rsidP="00E413BF">
      <w:pPr>
        <w:pStyle w:val="BodyText"/>
      </w:pPr>
      <w:r w:rsidRPr="000B5E8E">
        <w:t xml:space="preserve">The final DEM data developed </w:t>
      </w:r>
      <w:r w:rsidRPr="00723CB7">
        <w:t xml:space="preserve">for the </w:t>
      </w:r>
      <w:r w:rsidR="00F66681">
        <w:t>Leon</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39" w:name="_Toc112838949"/>
      <w:r>
        <w:t>2D BLE</w:t>
      </w:r>
      <w:r w:rsidR="00E413BF">
        <w:t xml:space="preserve"> Methods</w:t>
      </w:r>
      <w:bookmarkEnd w:id="39"/>
    </w:p>
    <w:p w14:paraId="790DC7E1" w14:textId="20549F42" w:rsidR="0048315A" w:rsidRPr="0048315A" w:rsidRDefault="0048315A" w:rsidP="001C6876">
      <w:pPr>
        <w:pStyle w:val="BodyText"/>
      </w:pPr>
      <w:r>
        <w:t xml:space="preserve">HEC-RAS </w:t>
      </w:r>
      <w:r w:rsidR="0057197F">
        <w:t>6.1 (RAS6</w:t>
      </w:r>
      <w:r>
        <w:t xml:space="preserve">)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0" w:name="_Toc112838950"/>
      <w:r w:rsidRPr="00265A9E">
        <w:t>2D Computational Mesh and Settings</w:t>
      </w:r>
      <w:bookmarkEnd w:id="40"/>
    </w:p>
    <w:p w14:paraId="66152424" w14:textId="33483167" w:rsidR="003C754B" w:rsidRDefault="00A9311D" w:rsidP="0048315A">
      <w:pPr>
        <w:pStyle w:val="BodyText"/>
      </w:pPr>
      <w:r w:rsidRPr="00A9311D">
        <w:t xml:space="preserve">Due to the size of the </w:t>
      </w:r>
      <w:r w:rsidR="00F66681">
        <w:t>Leon</w:t>
      </w:r>
      <w:r w:rsidRPr="00A9311D">
        <w:t xml:space="preserve"> watershed (approximately </w:t>
      </w:r>
      <w:r w:rsidR="00857205">
        <w:t>3</w:t>
      </w:r>
      <w:r w:rsidR="00425C96">
        <w:t>,</w:t>
      </w:r>
      <w:r w:rsidR="00857205">
        <w:t>021</w:t>
      </w:r>
      <w:r w:rsidRPr="00A9311D">
        <w:t xml:space="preserve"> </w:t>
      </w:r>
      <w:proofErr w:type="spellStart"/>
      <w:r w:rsidRPr="00A9311D">
        <w:t>sqmi</w:t>
      </w:r>
      <w:proofErr w:type="spellEnd"/>
      <w:r w:rsidRPr="00A9311D">
        <w:t>) and presence of highly populated and urbanized areas,</w:t>
      </w:r>
      <w:r w:rsidR="00425C96">
        <w:t xml:space="preserve"> and to account for computational and </w:t>
      </w:r>
      <w:proofErr w:type="spellStart"/>
      <w:r w:rsidR="00425C96">
        <w:t>modling</w:t>
      </w:r>
      <w:proofErr w:type="spellEnd"/>
      <w:r w:rsidR="00425C96">
        <w:t xml:space="preserve"> </w:t>
      </w:r>
      <w:proofErr w:type="spellStart"/>
      <w:r w:rsidR="00425C96">
        <w:t>limitits</w:t>
      </w:r>
      <w:proofErr w:type="spellEnd"/>
      <w:r w:rsidR="00425C96">
        <w:t>,</w:t>
      </w:r>
      <w:r w:rsidRPr="00425C96">
        <w:t xml:space="preserve"> </w:t>
      </w:r>
      <w:r w:rsidR="00D4000C">
        <w:t xml:space="preserve">the </w:t>
      </w:r>
      <w:r w:rsidRPr="00A9311D">
        <w:t xml:space="preserve">HUC-8 was split into </w:t>
      </w:r>
      <w:r w:rsidR="00425C96">
        <w:t xml:space="preserve">five </w:t>
      </w:r>
      <w:r w:rsidRPr="00A9311D">
        <w:t>separate HEC-RAS geometries</w:t>
      </w:r>
      <w:r w:rsidR="00425C96">
        <w:t xml:space="preserve"> </w:t>
      </w:r>
      <w:r w:rsidRPr="00A9311D">
        <w:t xml:space="preserve">as shown in </w:t>
      </w:r>
      <w:r>
        <w:fldChar w:fldCharType="begin"/>
      </w:r>
      <w:r>
        <w:instrText xml:space="preserve"> REF _Ref61261356 \h </w:instrText>
      </w:r>
      <w:r>
        <w:fldChar w:fldCharType="separate"/>
      </w:r>
      <w:r w:rsidR="00A90D72">
        <w:t xml:space="preserve">Figure </w:t>
      </w:r>
      <w:r w:rsidR="00A90D72">
        <w:rPr>
          <w:noProof/>
        </w:rPr>
        <w:t>3</w:t>
      </w:r>
      <w:r>
        <w:fldChar w:fldCharType="end"/>
      </w:r>
      <w:r w:rsidRPr="00A9311D">
        <w:t>. The HUC-8 was split into</w:t>
      </w:r>
      <w:r w:rsidR="00EA67DE">
        <w:t xml:space="preserve"> </w:t>
      </w:r>
      <w:r w:rsidRPr="00A9311D">
        <w:t xml:space="preserve">modeling areas as </w:t>
      </w:r>
      <w:r w:rsidR="00FD06A5">
        <w:t>Leon 1, 2, 3, 4, and 5</w:t>
      </w:r>
      <w:r>
        <w:t>. Minor adjustments have been made to HUC-10 boundaries to improve modeling efficiency.</w:t>
      </w:r>
      <w:r w:rsidR="00FD06A5" w:rsidRPr="00FD06A5">
        <w:t xml:space="preserve"> </w:t>
      </w:r>
      <w:r w:rsidR="00FD06A5" w:rsidRPr="007824FF">
        <w:t xml:space="preserve">The most downstream portion of the </w:t>
      </w:r>
      <w:proofErr w:type="spellStart"/>
      <w:r w:rsidR="00FD06A5" w:rsidRPr="007824FF">
        <w:t>Cowhouse</w:t>
      </w:r>
      <w:proofErr w:type="spellEnd"/>
      <w:r w:rsidR="00FD06A5" w:rsidRPr="007824FF">
        <w:t xml:space="preserve"> HUC-8 watershed, that contains a portion of Belton Lake, was removed from the </w:t>
      </w:r>
      <w:proofErr w:type="spellStart"/>
      <w:r w:rsidR="00FD06A5" w:rsidRPr="007824FF">
        <w:t>Cowhouse</w:t>
      </w:r>
      <w:proofErr w:type="spellEnd"/>
      <w:r w:rsidR="00FD06A5" w:rsidRPr="007824FF">
        <w:t xml:space="preserve"> 2D BLE model area, and instead </w:t>
      </w:r>
      <w:r w:rsidR="00FD06A5">
        <w:t xml:space="preserve">is </w:t>
      </w:r>
      <w:r w:rsidR="00FD06A5" w:rsidRPr="007824FF">
        <w:t>modeled as part of th</w:t>
      </w:r>
      <w:r w:rsidR="00B47BF3">
        <w:t>is</w:t>
      </w:r>
      <w:r w:rsidR="00FD06A5" w:rsidRPr="007824FF">
        <w:t xml:space="preserve"> Leon HUC-8 2D BLE project</w:t>
      </w:r>
      <w:r w:rsidR="00425C96">
        <w:t xml:space="preserve"> (added to model area Leon 5)</w:t>
      </w:r>
      <w:r w:rsidR="00FD06A5" w:rsidRPr="007824FF">
        <w:t>. This was done to allow Belton Lake to be modeled within one 2D mesh</w:t>
      </w:r>
      <w:r w:rsidR="00B47BF3">
        <w:t xml:space="preserve"> (Leon 5)</w:t>
      </w:r>
      <w:r w:rsidR="00FD06A5" w:rsidRPr="007824FF">
        <w:t xml:space="preserve">, and assist in the tie-in between the two </w:t>
      </w:r>
      <w:r w:rsidR="00425C96">
        <w:t xml:space="preserve">BLE watersheds. Therefore, </w:t>
      </w:r>
      <w:r w:rsidR="00B47BF3">
        <w:t xml:space="preserve">users should note that while the mapped floodplains and other datasets will be consistent with the original HUC-8 watershed boundaries, the modeling footprints will represent the edits to the </w:t>
      </w:r>
      <w:r w:rsidR="00B47BF3">
        <w:lastRenderedPageBreak/>
        <w:t>boundaries described abo</w:t>
      </w:r>
      <w:bookmarkStart w:id="41" w:name="_GoBack"/>
      <w:bookmarkEnd w:id="41"/>
      <w:r w:rsidR="00B47BF3">
        <w:t>ve near Belton Lake</w:t>
      </w:r>
      <w:r w:rsidR="00D4000C">
        <w:t>.</w:t>
      </w:r>
      <w:r>
        <w:t xml:space="preserve"> </w:t>
      </w:r>
      <w:r w:rsidR="00EA67DE">
        <w:t>The RAS6</w:t>
      </w:r>
      <w:r w:rsidR="003C754B" w:rsidRPr="003C754B">
        <w:t xml:space="preserve"> </w:t>
      </w:r>
      <w:r w:rsidR="00B42F58">
        <w:t xml:space="preserve">watershed </w:t>
      </w:r>
      <w:r w:rsidR="00CA5549">
        <w:t>boundaries were</w:t>
      </w:r>
      <w:r w:rsidR="003C754B" w:rsidRPr="003C754B">
        <w:t xml:space="preserve"> created for the </w:t>
      </w:r>
      <w:r w:rsidR="00F66681">
        <w:t>Leon</w:t>
      </w:r>
      <w:r w:rsidR="003C754B" w:rsidRPr="003C754B">
        <w:t xml:space="preserve"> model area</w:t>
      </w:r>
      <w:r w:rsidR="00CA5549">
        <w:t>s</w:t>
      </w:r>
      <w:r w:rsidR="003C754B" w:rsidRPr="003C754B">
        <w:t xml:space="preserve"> using ArcGIS toolsets, which reduce the need for manual</w:t>
      </w:r>
      <w:r w:rsidR="00EA67DE">
        <w:t xml:space="preserve"> edits to mesh cells within RAS6</w:t>
      </w:r>
      <w:r w:rsidR="003C754B" w:rsidRPr="003C754B">
        <w:t xml:space="preserve"> that result </w:t>
      </w:r>
      <w:r w:rsidR="00EA67DE">
        <w:t xml:space="preserve">in error generation. </w:t>
      </w:r>
      <w:r w:rsidR="003C754B">
        <w:t xml:space="preserve">The </w:t>
      </w:r>
      <w:r w:rsidR="00FD06A5">
        <w:t>Leon 1, 2, 3, 4, and 5</w:t>
      </w:r>
      <w:r w:rsidR="003C754B" w:rsidRPr="004828B3">
        <w:t xml:space="preserve"> 2D mesh</w:t>
      </w:r>
      <w:r w:rsidR="003C754B">
        <w:t>es</w:t>
      </w:r>
      <w:r w:rsidR="003C754B" w:rsidRPr="004828B3">
        <w:t xml:space="preserve"> </w:t>
      </w:r>
      <w:r w:rsidR="003C754B">
        <w:t xml:space="preserve">contain </w:t>
      </w:r>
      <w:r w:rsidR="0057197F">
        <w:t xml:space="preserve">697,343, </w:t>
      </w:r>
      <w:r w:rsidR="00251FE5">
        <w:t xml:space="preserve">606,502, </w:t>
      </w:r>
      <w:r w:rsidR="00E769D4">
        <w:t>617,634, 826,072</w:t>
      </w:r>
      <w:r w:rsidR="00B77943">
        <w:t>, and</w:t>
      </w:r>
      <w:r w:rsidR="00C76E1E">
        <w:t xml:space="preserve"> </w:t>
      </w:r>
      <w:r w:rsidR="00694DE3">
        <w:t>1</w:t>
      </w:r>
      <w:r w:rsidR="00B1142E">
        <w:t>,</w:t>
      </w:r>
      <w:r w:rsidR="00694DE3">
        <w:t>5</w:t>
      </w:r>
      <w:r w:rsidR="00FE173A">
        <w:t xml:space="preserve">10,988 </w:t>
      </w:r>
      <w:r w:rsidR="003C754B" w:rsidRPr="003658E8">
        <w:t>cells</w:t>
      </w:r>
      <w:r w:rsidR="003C754B">
        <w:t>, 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D4000C">
        <w:t xml:space="preserve">, and </w:t>
      </w:r>
      <w:r w:rsidR="00E54194" w:rsidRPr="003C754B">
        <w:t>50 foot cells within community boundaries</w:t>
      </w:r>
      <w:r w:rsidR="001C6876" w:rsidRPr="003C754B">
        <w:t xml:space="preserve"> using refinement regions</w:t>
      </w:r>
      <w:r w:rsidR="0048315A" w:rsidRPr="003C754B">
        <w:t>.</w:t>
      </w:r>
      <w:r w:rsidR="00E54194" w:rsidRPr="003C754B">
        <w:t xml:space="preserve"> </w:t>
      </w:r>
      <w:r w:rsidR="00694DE3">
        <w:t>Within community boundaries the streamline</w:t>
      </w:r>
      <w:r w:rsidR="00CA5549">
        <w:t>s</w:t>
      </w:r>
      <w:r w:rsidR="00694DE3">
        <w:t xml:space="preserve"> </w:t>
      </w:r>
      <w:r w:rsidR="00CA5549">
        <w:t>were also</w:t>
      </w:r>
      <w:r w:rsidR="00694DE3">
        <w:t xml:space="preserve"> extended to</w:t>
      </w:r>
      <w:r w:rsidR="00CA5549">
        <w:t xml:space="preserve"> the</w:t>
      </w:r>
      <w:r w:rsidR="00694DE3">
        <w:t xml:space="preserve"> 0.5 square mile </w:t>
      </w:r>
      <w:r w:rsidR="00CA5549">
        <w:t>extent</w:t>
      </w:r>
      <w:r w:rsidR="00694DE3">
        <w:t xml:space="preserve"> </w:t>
      </w:r>
      <w:r w:rsidR="00CA5549">
        <w:t>and assigned 50 foot cell spacing</w:t>
      </w:r>
      <w:r w:rsidR="00694DE3">
        <w:t xml:space="preserve"> in order to be more detailed. </w:t>
      </w:r>
      <w:r w:rsidR="00E54194" w:rsidRPr="003C754B">
        <w:t xml:space="preserve">Internal connections were used to extract flow readings </w:t>
      </w:r>
      <w:r w:rsidR="001C6876" w:rsidRPr="003C754B">
        <w:t xml:space="preserve">for gage locations throughout the model, while profile lines were used for all other flow extractions. </w:t>
      </w:r>
      <w:r w:rsidR="0048315A" w:rsidRPr="003C754B">
        <w:t>An adaptive 30</w:t>
      </w:r>
      <w:r w:rsidR="00DD0D67">
        <w:t xml:space="preserve"> </w:t>
      </w:r>
      <w:r w:rsidR="0048315A" w:rsidRPr="003C754B">
        <w:t xml:space="preserve">second 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8B19E1">
        <w:t>For Leon models 1, 2, 3, and 5, t</w:t>
      </w:r>
      <w:r w:rsidR="006803FB" w:rsidRPr="003C754B">
        <w:t xml:space="preserve">he time </w:t>
      </w:r>
      <w:r w:rsidR="00E54194" w:rsidRPr="003C754B">
        <w:t xml:space="preserve">step was allowed to </w:t>
      </w:r>
      <w:r w:rsidR="00E54194" w:rsidRPr="00140C4E">
        <w:t xml:space="preserve">reach </w:t>
      </w:r>
      <w:r w:rsidR="00BA7296" w:rsidRPr="00140C4E">
        <w:t>120</w:t>
      </w:r>
      <w:r w:rsidR="00E54194" w:rsidRPr="00140C4E">
        <w:t xml:space="preserve"> seconds for a maximum and </w:t>
      </w:r>
      <w:r w:rsidR="00BA7296" w:rsidRPr="00140C4E">
        <w:t>3.75</w:t>
      </w:r>
      <w:r w:rsidR="00E54194" w:rsidRPr="00140C4E">
        <w:t xml:space="preserve"> seconds</w:t>
      </w:r>
      <w:r w:rsidR="00E54194" w:rsidRPr="003C754B">
        <w:t xml:space="preserve"> for the minimum.</w:t>
      </w:r>
      <w:r w:rsidR="008B19E1">
        <w:t xml:space="preserve"> For Leon 4, the time step was allowed to reach 120 seconds for a maximum and 7.5 seconds for a minimum.</w:t>
      </w:r>
      <w:r w:rsidR="0057197F">
        <w:t xml:space="preserve"> The RAS6</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2" w:name="_Toc112838951"/>
      <w:r>
        <w:t>Model and Boundary Condition Setup</w:t>
      </w:r>
      <w:bookmarkEnd w:id="42"/>
    </w:p>
    <w:p w14:paraId="50420CA1" w14:textId="0B698637" w:rsidR="003C754B" w:rsidRDefault="00EA67DE" w:rsidP="003C754B">
      <w:pPr>
        <w:pStyle w:val="BodyText"/>
      </w:pPr>
      <w:r>
        <w:t>Using RAS6</w:t>
      </w:r>
      <w:r w:rsidR="003C754B" w:rsidRPr="0048315A">
        <w:t xml:space="preserve"> rain-on-grid modeling requires a 2D computational mesh boundary and often requires defining inflow boundary conditions and application of excess precipitation. </w:t>
      </w:r>
      <w:r w:rsidR="003C754B">
        <w:t>Excess precipitation was applied to the 2D mesh as a precipitation boundary condition</w:t>
      </w:r>
      <w:r w:rsidR="003C754B" w:rsidRPr="0048315A">
        <w:t>.</w:t>
      </w:r>
      <w:r w:rsidR="003C754B">
        <w:t xml:space="preserve"> The process to determine the excess precipitation to be applied is outlined in the hydrology section. </w:t>
      </w:r>
      <w:r w:rsidR="003C754B" w:rsidRPr="0048315A">
        <w:t xml:space="preserve"> </w:t>
      </w:r>
      <w:r w:rsidR="00270D3A">
        <w:fldChar w:fldCharType="begin"/>
      </w:r>
      <w:r w:rsidR="00270D3A">
        <w:instrText xml:space="preserve"> REF _Ref61261356 \h </w:instrText>
      </w:r>
      <w:r w:rsidR="00270D3A">
        <w:fldChar w:fldCharType="separate"/>
      </w:r>
      <w:r w:rsidR="00A90D72">
        <w:t xml:space="preserve">Figure </w:t>
      </w:r>
      <w:r w:rsidR="00A90D72">
        <w:rPr>
          <w:noProof/>
        </w:rPr>
        <w:t>3</w:t>
      </w:r>
      <w:r w:rsidR="00270D3A">
        <w:fldChar w:fldCharType="end"/>
      </w:r>
      <w:r w:rsidR="00270D3A">
        <w:t xml:space="preserve"> </w:t>
      </w:r>
      <w:r w:rsidR="003C754B" w:rsidRPr="0048315A">
        <w:t xml:space="preserve">depicts the </w:t>
      </w:r>
      <w:r w:rsidR="00FD06A5">
        <w:t>Leon 1, 2, 3, 4, and 5</w:t>
      </w:r>
      <w:r w:rsidR="00C76E1E" w:rsidRPr="00A1432D">
        <w:t xml:space="preserve"> </w:t>
      </w:r>
      <w:r w:rsidR="000A4DFC">
        <w:t>mode</w:t>
      </w:r>
      <w:r w:rsidR="003C754B" w:rsidRPr="00A1432D">
        <w:t xml:space="preserve">l </w:t>
      </w:r>
      <w:r w:rsidR="003C754B">
        <w:t>boundaries, flow transition points between models, and USGS stream gages used in the study.</w:t>
      </w:r>
    </w:p>
    <w:p w14:paraId="1A273B0A" w14:textId="4E9AE03F" w:rsidR="003C754B" w:rsidRDefault="003C754B" w:rsidP="003C754B">
      <w:pPr>
        <w:pStyle w:val="BodyText"/>
      </w:pPr>
      <w:r>
        <w:t xml:space="preserve">Because the </w:t>
      </w:r>
      <w:r w:rsidR="00F66681">
        <w:t>Leon</w:t>
      </w:r>
      <w:r>
        <w:t xml:space="preserve"> HUC-8 was split into </w:t>
      </w:r>
      <w:r w:rsidR="00C76E1E">
        <w:t>five</w:t>
      </w:r>
      <w:r>
        <w:t xml:space="preserve"> work areas, the outflow</w:t>
      </w:r>
      <w:r w:rsidR="00C76E1E">
        <w:t>s</w:t>
      </w:r>
      <w:r>
        <w:t xml:space="preserve"> from the </w:t>
      </w:r>
      <w:r w:rsidR="00FD06A5">
        <w:t>upstream</w:t>
      </w:r>
      <w:r w:rsidR="00C76E1E">
        <w:t xml:space="preserve"> </w:t>
      </w:r>
      <w:r>
        <w:t>model</w:t>
      </w:r>
      <w:r w:rsidR="00C76E1E">
        <w:t>s</w:t>
      </w:r>
      <w:r>
        <w:t xml:space="preserve"> along the </w:t>
      </w:r>
      <w:r w:rsidR="00F66681">
        <w:t>Leon</w:t>
      </w:r>
      <w:r w:rsidR="00C76E1E">
        <w:t xml:space="preserve"> River were extracted and used</w:t>
      </w:r>
      <w:r>
        <w:t xml:space="preserve"> for the </w:t>
      </w:r>
      <w:r w:rsidR="00C76E1E">
        <w:t xml:space="preserve">downstream work areas. </w:t>
      </w:r>
      <w:r w:rsidR="00FE173A">
        <w:t>T</w:t>
      </w:r>
      <w:r w:rsidR="00C76E1E">
        <w:t>he</w:t>
      </w:r>
      <w:r>
        <w:t xml:space="preserve"> hydrograph</w:t>
      </w:r>
      <w:r w:rsidR="00C76E1E">
        <w:t>s were</w:t>
      </w:r>
      <w:r>
        <w:t xml:space="preserve"> extracted from the </w:t>
      </w:r>
      <w:r w:rsidR="00FD06A5">
        <w:t>upstream</w:t>
      </w:r>
      <w:r>
        <w:t xml:space="preserve"> model using a 2D </w:t>
      </w:r>
      <w:r w:rsidR="00C76E1E">
        <w:t>connection, and then placed as a</w:t>
      </w:r>
      <w:r>
        <w:t xml:space="preserve"> </w:t>
      </w:r>
      <w:r w:rsidR="00C76E1E">
        <w:t>stage</w:t>
      </w:r>
      <w:r>
        <w:t xml:space="preserve"> hydrograph external boundary condition for the </w:t>
      </w:r>
      <w:r w:rsidR="00FD06A5">
        <w:t>downstream</w:t>
      </w:r>
      <w:r>
        <w:t xml:space="preserve"> model.</w:t>
      </w:r>
    </w:p>
    <w:p w14:paraId="2F58C651" w14:textId="0C7BE108" w:rsidR="003C754B" w:rsidRPr="003C754B" w:rsidRDefault="00CA5549" w:rsidP="0048315A">
      <w:pPr>
        <w:pStyle w:val="BodyText"/>
        <w:rPr>
          <w:noProof/>
        </w:rPr>
      </w:pPr>
      <w:r>
        <w:t>Outflow</w:t>
      </w:r>
      <w:r w:rsidR="003C754B" w:rsidRPr="0048315A">
        <w:t xml:space="preserve">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3E94C05A" w:rsidR="000E758C" w:rsidRDefault="00A9311D" w:rsidP="00E40918">
      <w:pPr>
        <w:pStyle w:val="BodyText"/>
        <w:keepNext/>
        <w:jc w:val="center"/>
      </w:pPr>
      <w:r>
        <w:rPr>
          <w:noProof/>
        </w:rPr>
        <w:lastRenderedPageBreak/>
        <w:drawing>
          <wp:inline distT="0" distB="0" distL="0" distR="0" wp14:anchorId="6BA421D9" wp14:editId="2D4B5F4C">
            <wp:extent cx="4154458" cy="53763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154458" cy="5376358"/>
                    </a:xfrm>
                    <a:prstGeom prst="rect">
                      <a:avLst/>
                    </a:prstGeom>
                    <a:noFill/>
                    <a:ln>
                      <a:noFill/>
                    </a:ln>
                  </pic:spPr>
                </pic:pic>
              </a:graphicData>
            </a:graphic>
          </wp:inline>
        </w:drawing>
      </w:r>
    </w:p>
    <w:p w14:paraId="072308CC" w14:textId="4C4DFE8F" w:rsidR="003C754B" w:rsidRPr="003C754B" w:rsidRDefault="000E758C" w:rsidP="00140C4E">
      <w:pPr>
        <w:pStyle w:val="Caption"/>
        <w:jc w:val="center"/>
      </w:pPr>
      <w:bookmarkStart w:id="43" w:name="_Ref61261356"/>
      <w:bookmarkStart w:id="44" w:name="_Toc112838910"/>
      <w:r>
        <w:t xml:space="preserve">Figure </w:t>
      </w:r>
      <w:r w:rsidR="00CA2514">
        <w:fldChar w:fldCharType="begin"/>
      </w:r>
      <w:r w:rsidR="00CA2514">
        <w:instrText xml:space="preserve"> SEQ Figure \* ARABIC </w:instrText>
      </w:r>
      <w:r w:rsidR="00CA2514">
        <w:fldChar w:fldCharType="separate"/>
      </w:r>
      <w:r w:rsidR="00A90D72">
        <w:rPr>
          <w:noProof/>
        </w:rPr>
        <w:t>3</w:t>
      </w:r>
      <w:r w:rsidR="00CA2514">
        <w:fldChar w:fldCharType="end"/>
      </w:r>
      <w:bookmarkEnd w:id="43"/>
      <w:r>
        <w:t xml:space="preserve">: </w:t>
      </w:r>
      <w:r w:rsidRPr="00645BE9">
        <w:t>R</w:t>
      </w:r>
      <w:r w:rsidR="008D3C4C">
        <w:t>AS6</w:t>
      </w:r>
      <w:r w:rsidRPr="00645BE9">
        <w:t xml:space="preserve"> 2D Computational Mesh and Boundary Conditions and USGS Peak Streamflow Gages</w:t>
      </w:r>
      <w:bookmarkEnd w:id="44"/>
    </w:p>
    <w:p w14:paraId="76602BAB" w14:textId="77777777" w:rsidR="00976A14" w:rsidRDefault="00976A14" w:rsidP="00E413BF">
      <w:pPr>
        <w:pStyle w:val="Heading3"/>
      </w:pPr>
      <w:bookmarkStart w:id="45" w:name="_Toc112838952"/>
      <w:r>
        <w:t>Hydrology</w:t>
      </w:r>
      <w:bookmarkEnd w:id="45"/>
    </w:p>
    <w:p w14:paraId="48D527E2" w14:textId="1AC6C19B" w:rsidR="003C754B" w:rsidRDefault="003C754B" w:rsidP="003C754B">
      <w:pPr>
        <w:pStyle w:val="BodyText"/>
      </w:pPr>
      <w:r w:rsidRPr="0048315A">
        <w:t>Precipitation frequency data (NOAA, 201</w:t>
      </w:r>
      <w:r w:rsidR="00997BE7">
        <w:t>8</w:t>
      </w:r>
      <w:r w:rsidRPr="0048315A">
        <w:t>) was used for this study. Th</w:t>
      </w:r>
      <w:r w:rsidR="00C76E1E">
        <w:t>is</w:t>
      </w:r>
      <w:r w:rsidRPr="0048315A">
        <w:t xml:space="preserve"> data w</w:t>
      </w:r>
      <w:r w:rsidR="00C76E1E">
        <w:t>as</w:t>
      </w:r>
      <w:r w:rsidRPr="0048315A">
        <w:t xml:space="preserv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w:t>
      </w:r>
      <w:r w:rsidR="00C76E1E">
        <w:t>all</w:t>
      </w:r>
      <w:r w:rsidRPr="00FD1C87">
        <w:t xml:space="preserve"> model areas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A90D72">
        <w:t>2.2.3.1</w:t>
      </w:r>
      <w:r>
        <w:fldChar w:fldCharType="end"/>
      </w:r>
      <w:r w:rsidRPr="000E392F">
        <w:t xml:space="preserve"> </w:t>
      </w:r>
      <w:r w:rsidRPr="004D0A69">
        <w:t>USGS streamflow gage data w</w:t>
      </w:r>
      <w:r w:rsidR="00C76E1E">
        <w:t>as</w:t>
      </w:r>
      <w:r w:rsidRPr="004D0A69">
        <w:t xml:space="preserve"> leveraged to estimate peak flows for downstream gages within each work area for calibration purposes, as discussed in Section </w:t>
      </w:r>
      <w:r>
        <w:fldChar w:fldCharType="begin"/>
      </w:r>
      <w:r>
        <w:instrText xml:space="preserve"> REF _Ref63069192 \r \h </w:instrText>
      </w:r>
      <w:r>
        <w:fldChar w:fldCharType="separate"/>
      </w:r>
      <w:r w:rsidR="00A90D72">
        <w:t>3.1</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3467F6DF" w14:textId="65AACEAD" w:rsidR="003C754B" w:rsidRDefault="00C76E1E" w:rsidP="006B0ED0">
      <w:pPr>
        <w:pStyle w:val="BodyText"/>
        <w:spacing w:after="0"/>
      </w:pPr>
      <w:r>
        <w:t>The m</w:t>
      </w:r>
      <w:r w:rsidR="003C754B">
        <w:t xml:space="preserve">odels </w:t>
      </w:r>
      <w:r>
        <w:t>were</w:t>
      </w:r>
      <w:r w:rsidR="003C754B">
        <w:t xml:space="preserve"> compared to known USGS peak flows to</w:t>
      </w:r>
      <w:r>
        <w:t xml:space="preserve"> validate</w:t>
      </w:r>
      <w:r w:rsidR="00EC0029">
        <w:t xml:space="preserve"> model results.</w:t>
      </w:r>
      <w:r w:rsidR="003C754B">
        <w:t xml:space="preserve"> USGS stream gages with less than 10 years of record</w:t>
      </w:r>
      <w:r w:rsidR="00794005">
        <w:t>, or no daily stream discharge data</w:t>
      </w:r>
      <w:r w:rsidR="003C754B">
        <w:t xml:space="preserve"> were not considered for this study.</w:t>
      </w:r>
      <w:r w:rsidR="00DD0D67">
        <w:t xml:space="preserve"> </w:t>
      </w:r>
      <w:r w:rsidR="00B53DEF">
        <w:t>Twelve</w:t>
      </w:r>
      <w:r w:rsidR="00593662">
        <w:t xml:space="preserve"> </w:t>
      </w:r>
      <w:r w:rsidR="00794005">
        <w:t xml:space="preserve">USGS </w:t>
      </w:r>
      <w:r w:rsidR="00593662">
        <w:t xml:space="preserve">stream </w:t>
      </w:r>
      <w:r w:rsidR="00794005">
        <w:t xml:space="preserve">gages existed within our study area. </w:t>
      </w:r>
      <w:r w:rsidR="00593662" w:rsidRPr="00593662">
        <w:t xml:space="preserve">Gages </w:t>
      </w:r>
      <w:r w:rsidR="00593662">
        <w:t xml:space="preserve">08098470, </w:t>
      </w:r>
      <w:r w:rsidR="004F6079">
        <w:t>08099382</w:t>
      </w:r>
      <w:r w:rsidR="00593662">
        <w:t>, 08100630,</w:t>
      </w:r>
      <w:r w:rsidR="008C1B16">
        <w:t xml:space="preserve"> 08102590</w:t>
      </w:r>
      <w:r w:rsidR="00B53DEF">
        <w:t xml:space="preserve">, </w:t>
      </w:r>
      <w:r w:rsidR="00593662">
        <w:t>08102595</w:t>
      </w:r>
      <w:r w:rsidR="00B53DEF">
        <w:t>, and 08102600</w:t>
      </w:r>
      <w:r w:rsidR="008C1B16">
        <w:t xml:space="preserve"> were not utilized because the gages do not provide daily discharge data with more than 10 years of record, or are no longer active sites and have data that is out-of-date</w:t>
      </w:r>
      <w:r w:rsidR="00794005" w:rsidRPr="00593662">
        <w:t>.</w:t>
      </w:r>
      <w:r w:rsidR="002B691E">
        <w:t xml:space="preserve"> Gage</w:t>
      </w:r>
      <w:r w:rsidR="008D3C4C">
        <w:t>s</w:t>
      </w:r>
      <w:r w:rsidR="002B691E">
        <w:t xml:space="preserve"> 08099500</w:t>
      </w:r>
      <w:r w:rsidR="008D3C4C">
        <w:t xml:space="preserve"> and 08102500 were</w:t>
      </w:r>
      <w:r w:rsidR="002B691E">
        <w:t xml:space="preserve"> discarded due to </w:t>
      </w:r>
      <w:r w:rsidR="008D3C4C">
        <w:t>their</w:t>
      </w:r>
      <w:r w:rsidR="002B691E">
        <w:t xml:space="preserve"> close proximity to Proctor Dam</w:t>
      </w:r>
      <w:r w:rsidR="008D3C4C">
        <w:t xml:space="preserve"> and Lake Belton </w:t>
      </w:r>
      <w:r w:rsidR="00311BFB">
        <w:t>Dam</w:t>
      </w:r>
      <w:r w:rsidR="002B691E">
        <w:t>. The flow values for gage</w:t>
      </w:r>
      <w:r w:rsidR="00311BFB">
        <w:t>s</w:t>
      </w:r>
      <w:r w:rsidR="002B691E">
        <w:t xml:space="preserve"> 080995</w:t>
      </w:r>
      <w:r w:rsidR="001B310E">
        <w:t>0</w:t>
      </w:r>
      <w:r w:rsidR="002B691E">
        <w:t>0</w:t>
      </w:r>
      <w:r w:rsidR="00311BFB">
        <w:t xml:space="preserve"> and 08102500</w:t>
      </w:r>
      <w:r w:rsidR="002B691E">
        <w:t xml:space="preserve"> are controlled by the release rates of the</w:t>
      </w:r>
      <w:r w:rsidR="00311BFB">
        <w:t>ir respectiv</w:t>
      </w:r>
      <w:r w:rsidR="00B30CF5">
        <w:t>e</w:t>
      </w:r>
      <w:r w:rsidR="002B691E">
        <w:t xml:space="preserve"> dam</w:t>
      </w:r>
      <w:r w:rsidR="00311BFB">
        <w:t>s</w:t>
      </w:r>
      <w:r w:rsidR="002B691E">
        <w:t>, and due to the scope of this study the extensive ef</w:t>
      </w:r>
      <w:r w:rsidR="00311BFB">
        <w:t xml:space="preserve">forts required to calibrate </w:t>
      </w:r>
      <w:r w:rsidR="00B30CF5">
        <w:t xml:space="preserve">to </w:t>
      </w:r>
      <w:r w:rsidR="00311BFB">
        <w:t>these</w:t>
      </w:r>
      <w:r w:rsidR="002B691E">
        <w:t xml:space="preserve"> gage</w:t>
      </w:r>
      <w:r w:rsidR="00311BFB">
        <w:t>s is</w:t>
      </w:r>
      <w:r w:rsidR="002B691E">
        <w:t xml:space="preserve"> not feasible.</w:t>
      </w:r>
      <w:r w:rsidR="00B53DEF">
        <w:t xml:space="preserve"> Other USGS gages classified as ‘lake’ gages were present in the model but </w:t>
      </w:r>
      <w:r w:rsidR="00140C4E">
        <w:lastRenderedPageBreak/>
        <w:t xml:space="preserve">were not used </w:t>
      </w:r>
      <w:r w:rsidR="00B53DEF">
        <w:t xml:space="preserve">in calibration so they </w:t>
      </w:r>
      <w:r w:rsidR="00140C4E">
        <w:t>are not listed here</w:t>
      </w:r>
      <w:r w:rsidR="00B53DEF">
        <w:t xml:space="preserve">. </w:t>
      </w:r>
      <w:r w:rsidR="00B410B5">
        <w:t>USGS gages 08099100, 08099300</w:t>
      </w:r>
      <w:r w:rsidR="008D3C4C">
        <w:t>, 08100000, and 08100500</w:t>
      </w:r>
      <w:r w:rsidR="00B410B5">
        <w:t>, t</w:t>
      </w:r>
      <w:r w:rsidR="003C754B">
        <w:t xml:space="preserve">he </w:t>
      </w:r>
      <w:r w:rsidR="003C754B" w:rsidRPr="0048315A">
        <w:t xml:space="preserve">gages used for </w:t>
      </w:r>
      <w:r w:rsidR="003C754B">
        <w:t>analysis in this study</w:t>
      </w:r>
      <w:r w:rsidR="00B410B5">
        <w:t>,</w:t>
      </w:r>
      <w:r w:rsidR="003C754B">
        <w:t xml:space="preserve"> are listed in </w:t>
      </w:r>
      <w:r w:rsidR="003C754B">
        <w:fldChar w:fldCharType="begin"/>
      </w:r>
      <w:r w:rsidR="003C754B">
        <w:instrText xml:space="preserve"> REF _Ref61260494 \h </w:instrText>
      </w:r>
      <w:r w:rsidR="003C754B">
        <w:fldChar w:fldCharType="separate"/>
      </w:r>
      <w:r w:rsidR="00A90D72">
        <w:t xml:space="preserve">Table </w:t>
      </w:r>
      <w:r w:rsidR="00A90D72">
        <w:rPr>
          <w:noProof/>
        </w:rPr>
        <w:t>3</w:t>
      </w:r>
      <w:r w:rsidR="003C754B">
        <w:fldChar w:fldCharType="end"/>
      </w:r>
      <w:r w:rsidR="003C754B" w:rsidRPr="0048315A">
        <w:t>.</w:t>
      </w:r>
      <w:r w:rsidR="003C754B">
        <w:t xml:space="preserve">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46" w:name="_Ref61260494"/>
      <w:bookmarkStart w:id="47" w:name="_Toc112838926"/>
      <w:r>
        <w:t xml:space="preserve">Table </w:t>
      </w:r>
      <w:r>
        <w:fldChar w:fldCharType="begin"/>
      </w:r>
      <w:r>
        <w:instrText xml:space="preserve"> SEQ Table \* ARABIC </w:instrText>
      </w:r>
      <w:r>
        <w:fldChar w:fldCharType="separate"/>
      </w:r>
      <w:r w:rsidR="00A90D72">
        <w:rPr>
          <w:noProof/>
        </w:rPr>
        <w:t>3</w:t>
      </w:r>
      <w:r>
        <w:fldChar w:fldCharType="end"/>
      </w:r>
      <w:bookmarkEnd w:id="46"/>
      <w:r>
        <w:t>: USGS Peak Streamflow Gage</w:t>
      </w:r>
      <w:r w:rsidR="00C55775">
        <w:t>s</w:t>
      </w:r>
      <w:bookmarkEnd w:id="47"/>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6949B5"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13DA0B90" w:rsidR="006949B5" w:rsidRPr="009D2586" w:rsidDel="00D369D3" w:rsidRDefault="00B53DEF" w:rsidP="006A25D1">
            <w:pPr>
              <w:tabs>
                <w:tab w:val="clear" w:pos="284"/>
              </w:tabs>
              <w:spacing w:before="20" w:after="20" w:line="240" w:lineRule="auto"/>
              <w:rPr>
                <w:rFonts w:eastAsia="Times New Roman" w:cs="Times New Roman"/>
                <w:kern w:val="0"/>
                <w:szCs w:val="20"/>
              </w:rPr>
            </w:pPr>
            <w:r>
              <w:rPr>
                <w:rFonts w:cs="Calibri"/>
                <w:color w:val="auto"/>
                <w:kern w:val="0"/>
                <w:szCs w:val="20"/>
              </w:rPr>
              <w:t>0809910</w:t>
            </w:r>
            <w:r w:rsidR="00B410B5">
              <w:rPr>
                <w:rFonts w:cs="Calibri"/>
                <w:color w:val="auto"/>
                <w:kern w:val="0"/>
                <w:szCs w:val="20"/>
              </w:rPr>
              <w:t>0</w:t>
            </w:r>
          </w:p>
        </w:tc>
        <w:tc>
          <w:tcPr>
            <w:tcW w:w="3692" w:type="dxa"/>
            <w:vAlign w:val="top"/>
          </w:tcPr>
          <w:p w14:paraId="2D9396E3" w14:textId="6B61E8B7" w:rsidR="006949B5" w:rsidRPr="009D2586" w:rsidRDefault="00B410B5" w:rsidP="00B410B5">
            <w:pPr>
              <w:tabs>
                <w:tab w:val="clear" w:pos="284"/>
              </w:tabs>
              <w:spacing w:before="20" w:after="20" w:line="240" w:lineRule="auto"/>
              <w:rPr>
                <w:rFonts w:eastAsia="Times New Roman" w:cs="Times New Roman"/>
                <w:kern w:val="0"/>
                <w:szCs w:val="20"/>
              </w:rPr>
            </w:pPr>
            <w:r>
              <w:rPr>
                <w:rFonts w:eastAsia="Times New Roman" w:cs="Times New Roman"/>
                <w:kern w:val="0"/>
                <w:szCs w:val="20"/>
              </w:rPr>
              <w:t xml:space="preserve">Leon </w:t>
            </w:r>
            <w:proofErr w:type="spellStart"/>
            <w:r>
              <w:rPr>
                <w:rFonts w:eastAsia="Times New Roman" w:cs="Times New Roman"/>
                <w:kern w:val="0"/>
                <w:szCs w:val="20"/>
              </w:rPr>
              <w:t>Rv</w:t>
            </w:r>
            <w:proofErr w:type="spellEnd"/>
            <w:r>
              <w:rPr>
                <w:rFonts w:eastAsia="Times New Roman" w:cs="Times New Roman"/>
                <w:kern w:val="0"/>
                <w:szCs w:val="20"/>
              </w:rPr>
              <w:t xml:space="preserve"> </w:t>
            </w:r>
            <w:proofErr w:type="spellStart"/>
            <w:r>
              <w:rPr>
                <w:rFonts w:eastAsia="Times New Roman" w:cs="Times New Roman"/>
                <w:kern w:val="0"/>
                <w:szCs w:val="20"/>
              </w:rPr>
              <w:t>nr</w:t>
            </w:r>
            <w:proofErr w:type="spellEnd"/>
            <w:r>
              <w:rPr>
                <w:rFonts w:eastAsia="Times New Roman" w:cs="Times New Roman"/>
                <w:kern w:val="0"/>
                <w:szCs w:val="20"/>
              </w:rPr>
              <w:t xml:space="preserve"> De Leon, TX</w:t>
            </w:r>
          </w:p>
        </w:tc>
        <w:tc>
          <w:tcPr>
            <w:tcW w:w="1900" w:type="dxa"/>
            <w:vAlign w:val="top"/>
          </w:tcPr>
          <w:p w14:paraId="12104C7F" w14:textId="206DB09A" w:rsidR="006949B5" w:rsidRPr="009D2586" w:rsidRDefault="00B410B5" w:rsidP="006A25D1">
            <w:pPr>
              <w:tabs>
                <w:tab w:val="clear" w:pos="284"/>
              </w:tabs>
              <w:spacing w:before="20" w:after="20" w:line="240" w:lineRule="auto"/>
              <w:jc w:val="center"/>
              <w:rPr>
                <w:rFonts w:eastAsia="Times New Roman" w:cs="Times New Roman"/>
                <w:kern w:val="0"/>
                <w:szCs w:val="20"/>
              </w:rPr>
            </w:pPr>
            <w:r>
              <w:rPr>
                <w:rFonts w:cs="Calibri"/>
                <w:color w:val="auto"/>
                <w:kern w:val="0"/>
                <w:szCs w:val="20"/>
              </w:rPr>
              <w:t>479</w:t>
            </w:r>
          </w:p>
        </w:tc>
        <w:tc>
          <w:tcPr>
            <w:tcW w:w="1624" w:type="dxa"/>
            <w:vAlign w:val="top"/>
          </w:tcPr>
          <w:p w14:paraId="1653694C" w14:textId="0867B3E4" w:rsidR="006949B5" w:rsidRPr="009D2586" w:rsidRDefault="00B410B5" w:rsidP="006A25D1">
            <w:pPr>
              <w:tabs>
                <w:tab w:val="clear" w:pos="284"/>
              </w:tabs>
              <w:spacing w:line="240" w:lineRule="auto"/>
              <w:jc w:val="center"/>
              <w:rPr>
                <w:rFonts w:eastAsia="Calibri" w:cs="Times New Roman"/>
                <w:kern w:val="0"/>
                <w:szCs w:val="20"/>
              </w:rPr>
            </w:pPr>
            <w:r>
              <w:rPr>
                <w:rFonts w:cs="Calibri"/>
                <w:color w:val="auto"/>
                <w:kern w:val="0"/>
                <w:szCs w:val="20"/>
              </w:rPr>
              <w:t>1961-2021</w:t>
            </w:r>
          </w:p>
        </w:tc>
      </w:tr>
      <w:tr w:rsidR="006949B5"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56713767" w:rsidR="006949B5" w:rsidRPr="006B0ED0" w:rsidDel="00D369D3" w:rsidRDefault="00B410B5" w:rsidP="006A25D1">
            <w:pPr>
              <w:tabs>
                <w:tab w:val="clear" w:pos="284"/>
              </w:tabs>
              <w:spacing w:before="20" w:after="20" w:line="240" w:lineRule="auto"/>
              <w:rPr>
                <w:rFonts w:eastAsia="Times New Roman" w:cs="Times New Roman"/>
                <w:kern w:val="0"/>
                <w:szCs w:val="20"/>
              </w:rPr>
            </w:pPr>
            <w:r>
              <w:rPr>
                <w:rFonts w:cs="Calibri"/>
                <w:color w:val="auto"/>
                <w:kern w:val="0"/>
                <w:szCs w:val="20"/>
              </w:rPr>
              <w:t>08099300</w:t>
            </w:r>
          </w:p>
        </w:tc>
        <w:tc>
          <w:tcPr>
            <w:tcW w:w="3692" w:type="dxa"/>
            <w:vAlign w:val="top"/>
          </w:tcPr>
          <w:p w14:paraId="7F018984" w14:textId="265F0DD8" w:rsidR="006949B5" w:rsidRPr="006B0ED0" w:rsidRDefault="00B410B5" w:rsidP="00B410B5">
            <w:pPr>
              <w:tabs>
                <w:tab w:val="clear" w:pos="284"/>
              </w:tabs>
              <w:spacing w:before="20" w:after="20" w:line="240" w:lineRule="auto"/>
              <w:rPr>
                <w:rFonts w:eastAsia="Times New Roman" w:cs="Times New Roman"/>
                <w:kern w:val="0"/>
                <w:szCs w:val="20"/>
              </w:rPr>
            </w:pPr>
            <w:proofErr w:type="spellStart"/>
            <w:r>
              <w:rPr>
                <w:rFonts w:eastAsia="Times New Roman" w:cs="Times New Roman"/>
                <w:kern w:val="0"/>
                <w:szCs w:val="20"/>
              </w:rPr>
              <w:t>Sabana</w:t>
            </w:r>
            <w:proofErr w:type="spellEnd"/>
            <w:r>
              <w:rPr>
                <w:rFonts w:eastAsia="Times New Roman" w:cs="Times New Roman"/>
                <w:kern w:val="0"/>
                <w:szCs w:val="20"/>
              </w:rPr>
              <w:t xml:space="preserve"> </w:t>
            </w:r>
            <w:proofErr w:type="spellStart"/>
            <w:r>
              <w:rPr>
                <w:rFonts w:eastAsia="Times New Roman" w:cs="Times New Roman"/>
                <w:kern w:val="0"/>
                <w:szCs w:val="20"/>
              </w:rPr>
              <w:t>Rv</w:t>
            </w:r>
            <w:proofErr w:type="spellEnd"/>
            <w:r>
              <w:rPr>
                <w:rFonts w:eastAsia="Times New Roman" w:cs="Times New Roman"/>
                <w:kern w:val="0"/>
                <w:szCs w:val="20"/>
              </w:rPr>
              <w:t xml:space="preserve"> </w:t>
            </w:r>
            <w:proofErr w:type="spellStart"/>
            <w:r>
              <w:rPr>
                <w:rFonts w:eastAsia="Times New Roman" w:cs="Times New Roman"/>
                <w:kern w:val="0"/>
                <w:szCs w:val="20"/>
              </w:rPr>
              <w:t>nr</w:t>
            </w:r>
            <w:proofErr w:type="spellEnd"/>
            <w:r>
              <w:rPr>
                <w:rFonts w:eastAsia="Times New Roman" w:cs="Times New Roman"/>
                <w:kern w:val="0"/>
                <w:szCs w:val="20"/>
              </w:rPr>
              <w:t xml:space="preserve"> De Leon, TX</w:t>
            </w:r>
          </w:p>
        </w:tc>
        <w:tc>
          <w:tcPr>
            <w:tcW w:w="1900" w:type="dxa"/>
            <w:vAlign w:val="top"/>
          </w:tcPr>
          <w:p w14:paraId="79058BF4" w14:textId="3F06AABF" w:rsidR="006949B5" w:rsidRPr="006B0ED0" w:rsidRDefault="00B410B5" w:rsidP="006A25D1">
            <w:pPr>
              <w:tabs>
                <w:tab w:val="clear" w:pos="284"/>
              </w:tabs>
              <w:spacing w:before="20" w:after="20" w:line="240" w:lineRule="auto"/>
              <w:jc w:val="center"/>
              <w:rPr>
                <w:rFonts w:eastAsia="Times New Roman" w:cs="Times New Roman"/>
                <w:kern w:val="0"/>
                <w:szCs w:val="20"/>
              </w:rPr>
            </w:pPr>
            <w:r>
              <w:rPr>
                <w:rFonts w:eastAsia="Times New Roman" w:cs="Times New Roman"/>
                <w:color w:val="auto"/>
                <w:kern w:val="0"/>
                <w:szCs w:val="20"/>
              </w:rPr>
              <w:t>264</w:t>
            </w:r>
          </w:p>
        </w:tc>
        <w:tc>
          <w:tcPr>
            <w:tcW w:w="1624" w:type="dxa"/>
            <w:vAlign w:val="top"/>
          </w:tcPr>
          <w:p w14:paraId="64D70B58" w14:textId="60CB3B5E" w:rsidR="006949B5" w:rsidRPr="006B0ED0" w:rsidRDefault="00B410B5" w:rsidP="006A25D1">
            <w:pPr>
              <w:tabs>
                <w:tab w:val="clear" w:pos="284"/>
              </w:tabs>
              <w:spacing w:line="240" w:lineRule="auto"/>
              <w:jc w:val="center"/>
              <w:rPr>
                <w:rFonts w:eastAsia="Calibri" w:cs="Times New Roman"/>
                <w:kern w:val="0"/>
                <w:szCs w:val="20"/>
              </w:rPr>
            </w:pPr>
            <w:r>
              <w:rPr>
                <w:rFonts w:cs="Calibri"/>
                <w:color w:val="auto"/>
                <w:kern w:val="0"/>
                <w:szCs w:val="20"/>
              </w:rPr>
              <w:t>1961-2021</w:t>
            </w:r>
          </w:p>
        </w:tc>
      </w:tr>
      <w:tr w:rsidR="006949B5" w:rsidRPr="0048315A" w14:paraId="55393CFC"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6407B76B" w14:textId="635A17FC" w:rsidR="006949B5" w:rsidRDefault="006949B5" w:rsidP="00B410B5">
            <w:pPr>
              <w:tabs>
                <w:tab w:val="clear" w:pos="284"/>
              </w:tabs>
              <w:spacing w:before="20" w:after="20" w:line="240" w:lineRule="auto"/>
              <w:rPr>
                <w:rFonts w:cs="Calibri"/>
                <w:kern w:val="0"/>
                <w:szCs w:val="20"/>
              </w:rPr>
            </w:pPr>
            <w:r w:rsidRPr="00163487">
              <w:rPr>
                <w:rFonts w:cs="Calibri"/>
                <w:color w:val="auto"/>
                <w:kern w:val="0"/>
                <w:szCs w:val="20"/>
              </w:rPr>
              <w:t>081</w:t>
            </w:r>
            <w:r w:rsidR="00B410B5">
              <w:rPr>
                <w:rFonts w:cs="Calibri"/>
                <w:color w:val="auto"/>
                <w:kern w:val="0"/>
                <w:szCs w:val="20"/>
              </w:rPr>
              <w:t>00000</w:t>
            </w:r>
          </w:p>
        </w:tc>
        <w:tc>
          <w:tcPr>
            <w:tcW w:w="3692" w:type="dxa"/>
            <w:vAlign w:val="top"/>
          </w:tcPr>
          <w:p w14:paraId="17147431" w14:textId="013F5711" w:rsidR="006949B5" w:rsidRDefault="00B410B5" w:rsidP="006A25D1">
            <w:pPr>
              <w:tabs>
                <w:tab w:val="clear" w:pos="284"/>
              </w:tabs>
              <w:spacing w:before="20" w:after="20" w:line="240" w:lineRule="auto"/>
              <w:rPr>
                <w:rFonts w:cs="Calibri"/>
                <w:kern w:val="0"/>
                <w:szCs w:val="20"/>
              </w:rPr>
            </w:pPr>
            <w:r>
              <w:rPr>
                <w:rFonts w:cs="Calibri"/>
                <w:kern w:val="0"/>
                <w:szCs w:val="20"/>
              </w:rPr>
              <w:t xml:space="preserve">Leon </w:t>
            </w:r>
            <w:proofErr w:type="spellStart"/>
            <w:r>
              <w:rPr>
                <w:rFonts w:cs="Calibri"/>
                <w:kern w:val="0"/>
                <w:szCs w:val="20"/>
              </w:rPr>
              <w:t>Rv</w:t>
            </w:r>
            <w:proofErr w:type="spellEnd"/>
            <w:r>
              <w:rPr>
                <w:rFonts w:cs="Calibri"/>
                <w:kern w:val="0"/>
                <w:szCs w:val="20"/>
              </w:rPr>
              <w:t xml:space="preserve"> </w:t>
            </w:r>
            <w:proofErr w:type="spellStart"/>
            <w:r>
              <w:rPr>
                <w:rFonts w:cs="Calibri"/>
                <w:kern w:val="0"/>
                <w:szCs w:val="20"/>
              </w:rPr>
              <w:t>nr</w:t>
            </w:r>
            <w:proofErr w:type="spellEnd"/>
            <w:r>
              <w:rPr>
                <w:rFonts w:cs="Calibri"/>
                <w:kern w:val="0"/>
                <w:szCs w:val="20"/>
              </w:rPr>
              <w:t xml:space="preserve"> Hamilton, TX</w:t>
            </w:r>
          </w:p>
        </w:tc>
        <w:tc>
          <w:tcPr>
            <w:tcW w:w="1900" w:type="dxa"/>
            <w:vAlign w:val="top"/>
          </w:tcPr>
          <w:p w14:paraId="06BA39FF" w14:textId="3EA8701C" w:rsidR="006949B5" w:rsidRDefault="00B410B5" w:rsidP="006A25D1">
            <w:pPr>
              <w:tabs>
                <w:tab w:val="clear" w:pos="284"/>
              </w:tabs>
              <w:spacing w:before="20" w:after="20" w:line="240" w:lineRule="auto"/>
              <w:jc w:val="center"/>
              <w:rPr>
                <w:rFonts w:eastAsia="Times New Roman" w:cs="Times New Roman"/>
                <w:kern w:val="0"/>
                <w:szCs w:val="20"/>
              </w:rPr>
            </w:pPr>
            <w:r>
              <w:rPr>
                <w:rFonts w:cs="Calibri"/>
                <w:color w:val="auto"/>
                <w:kern w:val="0"/>
                <w:szCs w:val="20"/>
              </w:rPr>
              <w:t>1</w:t>
            </w:r>
            <w:r w:rsidR="008D3C4C">
              <w:rPr>
                <w:rFonts w:cs="Calibri"/>
                <w:color w:val="auto"/>
                <w:kern w:val="0"/>
                <w:szCs w:val="20"/>
              </w:rPr>
              <w:t>,</w:t>
            </w:r>
            <w:r>
              <w:rPr>
                <w:rFonts w:cs="Calibri"/>
                <w:color w:val="auto"/>
                <w:kern w:val="0"/>
                <w:szCs w:val="20"/>
              </w:rPr>
              <w:t>891</w:t>
            </w:r>
          </w:p>
        </w:tc>
        <w:tc>
          <w:tcPr>
            <w:tcW w:w="1624" w:type="dxa"/>
            <w:vAlign w:val="top"/>
          </w:tcPr>
          <w:p w14:paraId="314F95F9" w14:textId="6C465C0F" w:rsidR="006949B5" w:rsidRDefault="00B410B5" w:rsidP="006A25D1">
            <w:pPr>
              <w:tabs>
                <w:tab w:val="clear" w:pos="284"/>
              </w:tabs>
              <w:spacing w:line="240" w:lineRule="auto"/>
              <w:jc w:val="center"/>
              <w:rPr>
                <w:rFonts w:eastAsia="Calibri" w:cs="Times New Roman"/>
                <w:kern w:val="0"/>
                <w:szCs w:val="20"/>
              </w:rPr>
            </w:pPr>
            <w:r>
              <w:rPr>
                <w:rFonts w:cs="Calibri"/>
                <w:color w:val="auto"/>
                <w:kern w:val="0"/>
                <w:szCs w:val="20"/>
              </w:rPr>
              <w:t>1908-2021</w:t>
            </w:r>
          </w:p>
        </w:tc>
      </w:tr>
      <w:tr w:rsidR="006949B5" w:rsidRPr="0048315A" w14:paraId="02671477"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4C116F2E" w14:textId="2FF0A3B4" w:rsidR="006949B5" w:rsidRDefault="006949B5" w:rsidP="00B410B5">
            <w:pPr>
              <w:tabs>
                <w:tab w:val="clear" w:pos="284"/>
              </w:tabs>
              <w:spacing w:before="20" w:after="20" w:line="240" w:lineRule="auto"/>
              <w:rPr>
                <w:rFonts w:cs="Calibri"/>
                <w:kern w:val="0"/>
                <w:szCs w:val="20"/>
              </w:rPr>
            </w:pPr>
            <w:r w:rsidRPr="00163487">
              <w:rPr>
                <w:rFonts w:cs="Calibri"/>
                <w:color w:val="auto"/>
                <w:kern w:val="0"/>
                <w:szCs w:val="20"/>
              </w:rPr>
              <w:t>081</w:t>
            </w:r>
            <w:r w:rsidR="00B410B5">
              <w:rPr>
                <w:rFonts w:cs="Calibri"/>
                <w:color w:val="auto"/>
                <w:kern w:val="0"/>
                <w:szCs w:val="20"/>
              </w:rPr>
              <w:t>00500</w:t>
            </w:r>
          </w:p>
        </w:tc>
        <w:tc>
          <w:tcPr>
            <w:tcW w:w="3692" w:type="dxa"/>
            <w:vAlign w:val="top"/>
          </w:tcPr>
          <w:p w14:paraId="53E30F00" w14:textId="4A0C103F" w:rsidR="006949B5" w:rsidRDefault="00B410B5" w:rsidP="006A25D1">
            <w:pPr>
              <w:tabs>
                <w:tab w:val="clear" w:pos="284"/>
              </w:tabs>
              <w:spacing w:before="20" w:after="20" w:line="240" w:lineRule="auto"/>
              <w:rPr>
                <w:rFonts w:cs="Calibri"/>
                <w:kern w:val="0"/>
                <w:szCs w:val="20"/>
              </w:rPr>
            </w:pPr>
            <w:r>
              <w:rPr>
                <w:rFonts w:cs="Calibri"/>
                <w:kern w:val="0"/>
                <w:szCs w:val="20"/>
              </w:rPr>
              <w:t xml:space="preserve">Leon </w:t>
            </w:r>
            <w:proofErr w:type="spellStart"/>
            <w:r>
              <w:rPr>
                <w:rFonts w:cs="Calibri"/>
                <w:kern w:val="0"/>
                <w:szCs w:val="20"/>
              </w:rPr>
              <w:t>Rv</w:t>
            </w:r>
            <w:proofErr w:type="spellEnd"/>
            <w:r>
              <w:rPr>
                <w:rFonts w:cs="Calibri"/>
                <w:kern w:val="0"/>
                <w:szCs w:val="20"/>
              </w:rPr>
              <w:t xml:space="preserve"> at Gatesville, TX</w:t>
            </w:r>
          </w:p>
        </w:tc>
        <w:tc>
          <w:tcPr>
            <w:tcW w:w="1900" w:type="dxa"/>
            <w:vAlign w:val="top"/>
          </w:tcPr>
          <w:p w14:paraId="48C3644B" w14:textId="1480802B" w:rsidR="006949B5" w:rsidRDefault="00B410B5" w:rsidP="006A25D1">
            <w:pPr>
              <w:tabs>
                <w:tab w:val="clear" w:pos="284"/>
              </w:tabs>
              <w:spacing w:before="20" w:after="20" w:line="240" w:lineRule="auto"/>
              <w:jc w:val="center"/>
              <w:rPr>
                <w:rFonts w:eastAsia="Times New Roman" w:cs="Times New Roman"/>
                <w:kern w:val="0"/>
                <w:szCs w:val="20"/>
              </w:rPr>
            </w:pPr>
            <w:r>
              <w:rPr>
                <w:rFonts w:cs="Calibri"/>
                <w:color w:val="auto"/>
                <w:kern w:val="0"/>
                <w:szCs w:val="20"/>
              </w:rPr>
              <w:t>2</w:t>
            </w:r>
            <w:r w:rsidR="008D3C4C">
              <w:rPr>
                <w:rFonts w:cs="Calibri"/>
                <w:color w:val="auto"/>
                <w:kern w:val="0"/>
                <w:szCs w:val="20"/>
              </w:rPr>
              <w:t>,</w:t>
            </w:r>
            <w:r>
              <w:rPr>
                <w:rFonts w:cs="Calibri"/>
                <w:color w:val="auto"/>
                <w:kern w:val="0"/>
                <w:szCs w:val="20"/>
              </w:rPr>
              <w:t>342</w:t>
            </w:r>
          </w:p>
        </w:tc>
        <w:tc>
          <w:tcPr>
            <w:tcW w:w="1624" w:type="dxa"/>
            <w:vAlign w:val="top"/>
          </w:tcPr>
          <w:p w14:paraId="0AEB5D4D" w14:textId="0B482BF2" w:rsidR="006949B5" w:rsidRDefault="00B410B5" w:rsidP="006A25D1">
            <w:pPr>
              <w:tabs>
                <w:tab w:val="clear" w:pos="284"/>
              </w:tabs>
              <w:spacing w:line="240" w:lineRule="auto"/>
              <w:jc w:val="center"/>
              <w:rPr>
                <w:rFonts w:eastAsia="Calibri" w:cs="Times New Roman"/>
                <w:kern w:val="0"/>
                <w:szCs w:val="20"/>
              </w:rPr>
            </w:pPr>
            <w:r>
              <w:rPr>
                <w:rFonts w:cs="Calibri"/>
                <w:color w:val="auto"/>
                <w:kern w:val="0"/>
                <w:szCs w:val="20"/>
              </w:rPr>
              <w:t>1908-2021</w:t>
            </w:r>
          </w:p>
        </w:tc>
      </w:tr>
    </w:tbl>
    <w:p w14:paraId="7601C56F" w14:textId="77777777" w:rsidR="001F2D00" w:rsidRDefault="001F2D00" w:rsidP="0048315A">
      <w:pPr>
        <w:pStyle w:val="BodyText"/>
      </w:pPr>
    </w:p>
    <w:p w14:paraId="3D002F08" w14:textId="77777777" w:rsidR="00E40918" w:rsidRDefault="00976A14" w:rsidP="00E413BF">
      <w:pPr>
        <w:pStyle w:val="Heading4"/>
      </w:pPr>
      <w:bookmarkStart w:id="48" w:name="_Ref81923609"/>
      <w:bookmarkStart w:id="49" w:name="_Toc112838953"/>
      <w:r w:rsidRPr="00E413BF">
        <w:t>Excess Precipitation for 2D Computational Mesh</w:t>
      </w:r>
      <w:bookmarkEnd w:id="48"/>
      <w:bookmarkEnd w:id="49"/>
    </w:p>
    <w:p w14:paraId="30C5A23B" w14:textId="0329E942" w:rsidR="00DB7F14" w:rsidRPr="004D0A69" w:rsidRDefault="00D20B5C" w:rsidP="00E40918">
      <w:pPr>
        <w:pStyle w:val="BodyText"/>
      </w:pPr>
      <w:r>
        <w:t>HEC-HMS version 4.8</w:t>
      </w:r>
      <w:r w:rsidR="00E40918" w:rsidRPr="004D0A69">
        <w:t xml:space="preserve"> was used to apply the </w:t>
      </w:r>
      <w:r w:rsidR="00E40918">
        <w:t>Soil Conservation Service (</w:t>
      </w:r>
      <w:r w:rsidR="00E40918" w:rsidRPr="004D0A69">
        <w:t>SCS</w:t>
      </w:r>
      <w:r w:rsidR="00E40918">
        <w:t>)</w:t>
      </w:r>
      <w:r w:rsidR="00E40918" w:rsidRPr="004D0A69">
        <w:t xml:space="preserve"> Curve Number</w:t>
      </w:r>
      <w:r w:rsidR="009742D9">
        <w:t xml:space="preserve"> (CN)</w:t>
      </w:r>
      <w:r w:rsidR="00E40918" w:rsidRPr="004D0A69">
        <w:t xml:space="preserve"> method to calculate losses and define excess precipitation for </w:t>
      </w:r>
      <w:r w:rsidR="00E40918">
        <w:t>this</w:t>
      </w:r>
      <w:r w:rsidR="00E40918" w:rsidRPr="004D0A69">
        <w:t xml:space="preserve"> watershed</w:t>
      </w:r>
      <w:r w:rsidR="00E40918" w:rsidRPr="0004147B">
        <w:t>. Temporal distributions of point rainfall totals were defined using 24-</w:t>
      </w:r>
      <w:r w:rsidR="006228F2" w:rsidRPr="0004147B">
        <w:t>hour, frequency-based</w:t>
      </w:r>
      <w:r w:rsidR="00E40918" w:rsidRPr="0004147B">
        <w:t xml:space="preserve"> storm distributions.</w:t>
      </w:r>
      <w:r w:rsidR="00E40918" w:rsidRPr="004D0A69">
        <w:t xml:space="preserve"> The plus and minus standard error for the 1</w:t>
      </w:r>
      <w:r w:rsidR="005C72F6">
        <w:t>-percent</w:t>
      </w:r>
      <w:r w:rsidR="00E40918" w:rsidRPr="004D0A69">
        <w:t xml:space="preserve"> annual chance precipitation depths were determined as the upper and lower 84% confidence limits on the nominal 1</w:t>
      </w:r>
      <w:r w:rsidR="005C72F6">
        <w:t>-percent</w:t>
      </w:r>
      <w:r w:rsidR="00E40918"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7223D90C"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w:t>
      </w:r>
      <w:r w:rsidR="00092000">
        <w:fldChar w:fldCharType="begin"/>
      </w:r>
      <w:r w:rsidR="00092000">
        <w:instrText xml:space="preserve"> REF _Ref61506489 \h </w:instrText>
      </w:r>
      <w:r w:rsidR="00092000">
        <w:fldChar w:fldCharType="separate"/>
      </w:r>
      <w:r w:rsidR="00A90D72">
        <w:t xml:space="preserve">Table </w:t>
      </w:r>
      <w:r w:rsidR="00A90D72">
        <w:rPr>
          <w:noProof/>
        </w:rPr>
        <w:t>6</w:t>
      </w:r>
      <w:r w:rsidR="00092000">
        <w:fldChar w:fldCharType="end"/>
      </w:r>
      <w:r w:rsidR="00092000">
        <w:t xml:space="preserve"> </w:t>
      </w:r>
      <w:r w:rsidR="00773C8E">
        <w:t xml:space="preserve">later in this section. </w:t>
      </w:r>
      <w:r w:rsidR="0050705B">
        <w:t xml:space="preserve"> </w:t>
      </w:r>
    </w:p>
    <w:p w14:paraId="241852F7" w14:textId="53DDC6F8" w:rsidR="00976A14" w:rsidRDefault="00E40918" w:rsidP="00F5455A">
      <w:pPr>
        <w:pStyle w:val="BodyText"/>
      </w:pPr>
      <w:r w:rsidRPr="004D0A69">
        <w:t xml:space="preserve">Curve </w:t>
      </w:r>
      <w:r>
        <w:t>n</w:t>
      </w:r>
      <w:r w:rsidRPr="004D0A69">
        <w:t>umbers were computed by intersecting the National Land Cover Dataset (NLCD) 201</w:t>
      </w:r>
      <w:r w:rsidR="009742D9">
        <w:t>9</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A90D72">
        <w:t xml:space="preserve">Table </w:t>
      </w:r>
      <w:r w:rsidR="00A90D72">
        <w:rPr>
          <w:noProof/>
        </w:rPr>
        <w:t>4</w:t>
      </w:r>
      <w:r>
        <w:fldChar w:fldCharType="end"/>
      </w:r>
      <w:r w:rsidRPr="004D0A69">
        <w:t>.</w:t>
      </w:r>
      <w:r w:rsidR="00F5455A" w:rsidRPr="00E413BF">
        <w:t xml:space="preserve"> </w:t>
      </w:r>
    </w:p>
    <w:p w14:paraId="67AB0B83" w14:textId="27E599E7" w:rsidR="00320CAA" w:rsidRPr="00E413BF" w:rsidRDefault="00320CAA" w:rsidP="00320CAA">
      <w:pPr>
        <w:tabs>
          <w:tab w:val="clear" w:pos="284"/>
        </w:tabs>
        <w:spacing w:line="240" w:lineRule="auto"/>
      </w:pPr>
      <w:r>
        <w:br w:type="page"/>
      </w:r>
    </w:p>
    <w:p w14:paraId="543386FA" w14:textId="575A6396" w:rsidR="00EA2332" w:rsidRDefault="00EA2332" w:rsidP="00EA2332">
      <w:pPr>
        <w:pStyle w:val="Caption"/>
        <w:jc w:val="center"/>
      </w:pPr>
      <w:bookmarkStart w:id="50" w:name="_Ref61506020"/>
      <w:bookmarkStart w:id="51" w:name="_Toc112838927"/>
      <w:r>
        <w:lastRenderedPageBreak/>
        <w:t xml:space="preserve">Table </w:t>
      </w:r>
      <w:r>
        <w:fldChar w:fldCharType="begin"/>
      </w:r>
      <w:r>
        <w:instrText xml:space="preserve"> SEQ Table \* ARABIC </w:instrText>
      </w:r>
      <w:r>
        <w:fldChar w:fldCharType="separate"/>
      </w:r>
      <w:r w:rsidR="00A90D72">
        <w:rPr>
          <w:noProof/>
        </w:rPr>
        <w:t>4</w:t>
      </w:r>
      <w:r>
        <w:fldChar w:fldCharType="end"/>
      </w:r>
      <w:bookmarkEnd w:id="50"/>
      <w:r>
        <w:t xml:space="preserve">: </w:t>
      </w:r>
      <w:r w:rsidRPr="00B83059">
        <w:t>Land Use</w:t>
      </w:r>
      <w:r w:rsidR="00EC0029">
        <w:t>(LU)</w:t>
      </w:r>
      <w:r w:rsidRPr="00B83059">
        <w:t>-Soils-CN Matrix for Defining Initial Curve Number</w:t>
      </w:r>
      <w:bookmarkEnd w:id="51"/>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proofErr w:type="spellStart"/>
            <w:r w:rsidRPr="006B0ED0">
              <w:rPr>
                <w:rFonts w:ascii="Calibri" w:eastAsia="Times New Roman" w:hAnsi="Calibri" w:cs="Arial"/>
                <w:b/>
                <w:bCs/>
                <w:color w:val="FFFFFF"/>
                <w:sz w:val="20"/>
                <w:szCs w:val="20"/>
              </w:rPr>
              <w:t>LU_GridCode</w:t>
            </w:r>
            <w:proofErr w:type="spellEnd"/>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6A863865" w:rsidR="00E40918" w:rsidRPr="004D0A69" w:rsidRDefault="00773C8E" w:rsidP="00E40918">
      <w:pPr>
        <w:pStyle w:val="BodyText"/>
      </w:pPr>
      <w:r w:rsidRPr="00773C8E">
        <w:t>In addition to rainfall, the 1-percent plus and minus event estimates were further refined by adjustment of thei</w:t>
      </w:r>
      <w:r>
        <w:t xml:space="preserve">r respective </w:t>
      </w:r>
      <w:r w:rsidR="009742D9">
        <w:t>CNs</w:t>
      </w:r>
      <w:r>
        <w:t xml:space="preserve">. </w:t>
      </w:r>
      <w:r w:rsidR="00E40918" w:rsidRPr="004D0A69">
        <w:t xml:space="preserve">A </w:t>
      </w:r>
      <w:r w:rsidR="009742D9">
        <w:t>CN</w:t>
      </w:r>
      <w:r w:rsidR="00E40918" w:rsidRPr="004D0A69">
        <w:t xml:space="preserve">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B47BF3"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w:lastRenderedPageBreak/>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45D2F172"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initially computed </w:t>
      </w:r>
      <w:r w:rsidR="00C200F4">
        <w:t xml:space="preserve">and the </w:t>
      </w:r>
      <w:proofErr w:type="spellStart"/>
      <w:r w:rsidR="009742D9">
        <w:t>verfied</w:t>
      </w:r>
      <w:proofErr w:type="spellEnd"/>
      <w:r w:rsidR="00C200F4">
        <w:t xml:space="preserve"> values. The Leon 4 model was the only model that needed to have its CNs revised in order to calibrate properly. Those values are shown in the table as well.</w:t>
      </w:r>
    </w:p>
    <w:p w14:paraId="5775BD55" w14:textId="3D0D6FBF" w:rsidR="00161A02" w:rsidRDefault="00161A02" w:rsidP="00B908E0">
      <w:pPr>
        <w:pStyle w:val="Caption"/>
        <w:jc w:val="center"/>
      </w:pPr>
      <w:bookmarkStart w:id="52" w:name="_Toc112838928"/>
      <w:r>
        <w:t xml:space="preserve">Table </w:t>
      </w:r>
      <w:r w:rsidR="0047146E">
        <w:fldChar w:fldCharType="begin"/>
      </w:r>
      <w:r w:rsidR="0047146E">
        <w:instrText xml:space="preserve"> SEQ Table \* ARABIC </w:instrText>
      </w:r>
      <w:r w:rsidR="0047146E">
        <w:fldChar w:fldCharType="separate"/>
      </w:r>
      <w:r w:rsidR="00A90D72">
        <w:rPr>
          <w:noProof/>
        </w:rPr>
        <w:t>5</w:t>
      </w:r>
      <w:r w:rsidR="0047146E">
        <w:fldChar w:fldCharType="end"/>
      </w:r>
      <w:r>
        <w:t>: Rainfall-Runoff Curve Numbers</w:t>
      </w:r>
      <w:bookmarkEnd w:id="52"/>
    </w:p>
    <w:tbl>
      <w:tblPr>
        <w:tblStyle w:val="CompassTable"/>
        <w:tblW w:w="7869" w:type="dxa"/>
        <w:jc w:val="center"/>
        <w:tblLook w:val="04A0" w:firstRow="1" w:lastRow="0" w:firstColumn="1" w:lastColumn="0" w:noHBand="0" w:noVBand="1"/>
      </w:tblPr>
      <w:tblGrid>
        <w:gridCol w:w="2339"/>
        <w:gridCol w:w="1422"/>
        <w:gridCol w:w="1426"/>
        <w:gridCol w:w="1311"/>
        <w:gridCol w:w="1371"/>
      </w:tblGrid>
      <w:tr w:rsidR="00161A02" w:rsidRPr="00161A02" w14:paraId="1EC16C0B" w14:textId="77777777" w:rsidTr="005C72F6">
        <w:trPr>
          <w:cnfStyle w:val="100000000000" w:firstRow="1" w:lastRow="0" w:firstColumn="0" w:lastColumn="0" w:oddVBand="0" w:evenVBand="0" w:oddHBand="0" w:evenHBand="0" w:firstRowFirstColumn="0" w:firstRowLastColumn="0" w:lastRowFirstColumn="0" w:lastRowLastColumn="0"/>
          <w:trHeight w:val="770"/>
          <w:jc w:val="center"/>
        </w:trPr>
        <w:tc>
          <w:tcPr>
            <w:tcW w:w="2339"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2"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D5A9DC9" w14:textId="75DEC82F" w:rsidR="002C0A89" w:rsidRPr="007123E3" w:rsidRDefault="00F66681" w:rsidP="0094114E">
            <w:pPr>
              <w:tabs>
                <w:tab w:val="clear" w:pos="284"/>
              </w:tabs>
              <w:spacing w:line="240" w:lineRule="auto"/>
              <w:jc w:val="center"/>
              <w:rPr>
                <w:rFonts w:eastAsia="Times New Roman" w:cs="Times New Roman"/>
                <w:color w:val="auto"/>
                <w:kern w:val="0"/>
                <w:szCs w:val="20"/>
                <w:highlight w:val="yellow"/>
              </w:rPr>
            </w:pPr>
            <w:r>
              <w:rPr>
                <w:color w:val="auto"/>
                <w:szCs w:val="20"/>
              </w:rPr>
              <w:t>Leon</w:t>
            </w:r>
            <w:r w:rsidR="002C0A89">
              <w:rPr>
                <w:color w:val="auto"/>
                <w:szCs w:val="20"/>
              </w:rPr>
              <w:t xml:space="preserve"> – </w:t>
            </w:r>
            <w:r w:rsidR="0094114E">
              <w:rPr>
                <w:color w:val="auto"/>
                <w:szCs w:val="20"/>
              </w:rPr>
              <w:t>1</w:t>
            </w:r>
          </w:p>
        </w:tc>
        <w:tc>
          <w:tcPr>
            <w:tcW w:w="1422" w:type="dxa"/>
            <w:vAlign w:val="top"/>
          </w:tcPr>
          <w:p w14:paraId="18642647" w14:textId="59F67880" w:rsidR="002C0A89" w:rsidRPr="007123E3" w:rsidRDefault="0094114E" w:rsidP="00F05FD6">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66.95</w:t>
            </w:r>
          </w:p>
        </w:tc>
        <w:tc>
          <w:tcPr>
            <w:tcW w:w="1426" w:type="dxa"/>
            <w:vAlign w:val="top"/>
          </w:tcPr>
          <w:p w14:paraId="551D27D1" w14:textId="5F79B924" w:rsidR="002C0A89" w:rsidRPr="007123E3" w:rsidRDefault="0094114E" w:rsidP="00F05FD6">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66.95</w:t>
            </w:r>
          </w:p>
        </w:tc>
        <w:tc>
          <w:tcPr>
            <w:tcW w:w="1311" w:type="dxa"/>
            <w:vAlign w:val="top"/>
          </w:tcPr>
          <w:p w14:paraId="5A8D5557" w14:textId="5BC07078" w:rsidR="002C0A89" w:rsidRPr="007123E3" w:rsidRDefault="0094114E" w:rsidP="00161A02">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52.45</w:t>
            </w:r>
          </w:p>
        </w:tc>
        <w:tc>
          <w:tcPr>
            <w:tcW w:w="1371" w:type="dxa"/>
            <w:vAlign w:val="top"/>
          </w:tcPr>
          <w:p w14:paraId="7B0FD154" w14:textId="00A795FF" w:rsidR="002C0A89" w:rsidRPr="007123E3" w:rsidRDefault="0094114E" w:rsidP="00F05FD6">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78.86</w:t>
            </w:r>
          </w:p>
        </w:tc>
      </w:tr>
      <w:tr w:rsidR="002C0A89" w:rsidRPr="00161A02" w14:paraId="1C1F5BCC"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4C1D2F02" w14:textId="24C04891" w:rsidR="002C0A89" w:rsidRDefault="00F66681" w:rsidP="0094114E">
            <w:pPr>
              <w:tabs>
                <w:tab w:val="clear" w:pos="284"/>
              </w:tabs>
              <w:spacing w:line="240" w:lineRule="auto"/>
              <w:jc w:val="center"/>
              <w:rPr>
                <w:szCs w:val="20"/>
              </w:rPr>
            </w:pPr>
            <w:r>
              <w:rPr>
                <w:szCs w:val="20"/>
              </w:rPr>
              <w:t>Leon</w:t>
            </w:r>
            <w:r w:rsidR="002C0A89">
              <w:rPr>
                <w:szCs w:val="20"/>
              </w:rPr>
              <w:t xml:space="preserve"> – </w:t>
            </w:r>
            <w:r w:rsidR="0094114E">
              <w:rPr>
                <w:szCs w:val="20"/>
              </w:rPr>
              <w:t>2</w:t>
            </w:r>
          </w:p>
        </w:tc>
        <w:tc>
          <w:tcPr>
            <w:tcW w:w="1422" w:type="dxa"/>
            <w:vAlign w:val="top"/>
          </w:tcPr>
          <w:p w14:paraId="16A136DF" w14:textId="1BF9F573" w:rsidR="002C0A89" w:rsidRPr="007123E3" w:rsidRDefault="00767E7B" w:rsidP="00F05FD6">
            <w:pPr>
              <w:tabs>
                <w:tab w:val="clear" w:pos="284"/>
              </w:tabs>
              <w:spacing w:line="240" w:lineRule="auto"/>
              <w:jc w:val="center"/>
              <w:rPr>
                <w:szCs w:val="20"/>
              </w:rPr>
            </w:pPr>
            <w:r>
              <w:rPr>
                <w:szCs w:val="20"/>
              </w:rPr>
              <w:t>64.89</w:t>
            </w:r>
          </w:p>
        </w:tc>
        <w:tc>
          <w:tcPr>
            <w:tcW w:w="1426" w:type="dxa"/>
            <w:vAlign w:val="top"/>
          </w:tcPr>
          <w:p w14:paraId="41C2C601" w14:textId="5F49F532" w:rsidR="002C0A89" w:rsidRPr="007123E3" w:rsidRDefault="00767E7B" w:rsidP="00F05FD6">
            <w:pPr>
              <w:tabs>
                <w:tab w:val="clear" w:pos="284"/>
              </w:tabs>
              <w:spacing w:line="240" w:lineRule="auto"/>
              <w:jc w:val="center"/>
              <w:rPr>
                <w:szCs w:val="20"/>
              </w:rPr>
            </w:pPr>
            <w:r>
              <w:rPr>
                <w:szCs w:val="20"/>
              </w:rPr>
              <w:t>64.89</w:t>
            </w:r>
          </w:p>
        </w:tc>
        <w:tc>
          <w:tcPr>
            <w:tcW w:w="1311" w:type="dxa"/>
            <w:vAlign w:val="top"/>
          </w:tcPr>
          <w:p w14:paraId="6832E8A8" w14:textId="335076C0" w:rsidR="002C0A89" w:rsidRDefault="00767E7B" w:rsidP="00161A02">
            <w:pPr>
              <w:tabs>
                <w:tab w:val="clear" w:pos="284"/>
              </w:tabs>
              <w:spacing w:line="240" w:lineRule="auto"/>
              <w:jc w:val="center"/>
              <w:rPr>
                <w:szCs w:val="20"/>
              </w:rPr>
            </w:pPr>
            <w:r>
              <w:rPr>
                <w:szCs w:val="20"/>
              </w:rPr>
              <w:t>50.47</w:t>
            </w:r>
          </w:p>
        </w:tc>
        <w:tc>
          <w:tcPr>
            <w:tcW w:w="1371" w:type="dxa"/>
            <w:vAlign w:val="top"/>
          </w:tcPr>
          <w:p w14:paraId="04145C23" w14:textId="30E879B2" w:rsidR="002C0A89" w:rsidRPr="007123E3" w:rsidRDefault="00767E7B" w:rsidP="00F05FD6">
            <w:pPr>
              <w:tabs>
                <w:tab w:val="clear" w:pos="284"/>
              </w:tabs>
              <w:spacing w:line="240" w:lineRule="auto"/>
              <w:jc w:val="center"/>
              <w:rPr>
                <w:szCs w:val="20"/>
              </w:rPr>
            </w:pPr>
            <w:r>
              <w:rPr>
                <w:szCs w:val="20"/>
              </w:rPr>
              <w:t>77.09</w:t>
            </w:r>
          </w:p>
        </w:tc>
      </w:tr>
      <w:tr w:rsidR="0094114E" w:rsidRPr="00161A02" w14:paraId="46E475C9"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32F0B75C" w14:textId="4774485A" w:rsidR="0094114E" w:rsidRDefault="0094114E" w:rsidP="0094114E">
            <w:pPr>
              <w:tabs>
                <w:tab w:val="clear" w:pos="284"/>
              </w:tabs>
              <w:spacing w:line="240" w:lineRule="auto"/>
              <w:jc w:val="center"/>
              <w:rPr>
                <w:szCs w:val="20"/>
              </w:rPr>
            </w:pPr>
            <w:r>
              <w:rPr>
                <w:szCs w:val="20"/>
              </w:rPr>
              <w:t>Leon – 3</w:t>
            </w:r>
          </w:p>
        </w:tc>
        <w:tc>
          <w:tcPr>
            <w:tcW w:w="1422" w:type="dxa"/>
            <w:vAlign w:val="top"/>
          </w:tcPr>
          <w:p w14:paraId="57B7132C" w14:textId="30B7F3A2" w:rsidR="0094114E" w:rsidRDefault="003F4592" w:rsidP="00F05FD6">
            <w:pPr>
              <w:tabs>
                <w:tab w:val="clear" w:pos="284"/>
              </w:tabs>
              <w:spacing w:line="240" w:lineRule="auto"/>
              <w:jc w:val="center"/>
              <w:rPr>
                <w:szCs w:val="20"/>
              </w:rPr>
            </w:pPr>
            <w:r>
              <w:rPr>
                <w:szCs w:val="20"/>
              </w:rPr>
              <w:t>69.51</w:t>
            </w:r>
          </w:p>
        </w:tc>
        <w:tc>
          <w:tcPr>
            <w:tcW w:w="1426" w:type="dxa"/>
            <w:vAlign w:val="top"/>
          </w:tcPr>
          <w:p w14:paraId="25675527" w14:textId="3155AE55" w:rsidR="0094114E" w:rsidRPr="008209FD" w:rsidRDefault="003F4592" w:rsidP="00F05FD6">
            <w:pPr>
              <w:tabs>
                <w:tab w:val="clear" w:pos="284"/>
              </w:tabs>
              <w:spacing w:line="240" w:lineRule="auto"/>
              <w:jc w:val="center"/>
              <w:rPr>
                <w:szCs w:val="20"/>
              </w:rPr>
            </w:pPr>
            <w:r>
              <w:rPr>
                <w:szCs w:val="20"/>
              </w:rPr>
              <w:t>69.51</w:t>
            </w:r>
          </w:p>
        </w:tc>
        <w:tc>
          <w:tcPr>
            <w:tcW w:w="1311" w:type="dxa"/>
            <w:vAlign w:val="top"/>
          </w:tcPr>
          <w:p w14:paraId="083A8EAA" w14:textId="1C0A649F" w:rsidR="0094114E" w:rsidRPr="008209FD" w:rsidRDefault="003F4592" w:rsidP="00161A02">
            <w:pPr>
              <w:tabs>
                <w:tab w:val="clear" w:pos="284"/>
              </w:tabs>
              <w:spacing w:line="240" w:lineRule="auto"/>
              <w:jc w:val="center"/>
              <w:rPr>
                <w:szCs w:val="20"/>
              </w:rPr>
            </w:pPr>
            <w:r>
              <w:rPr>
                <w:szCs w:val="20"/>
              </w:rPr>
              <w:t>55.05</w:t>
            </w:r>
          </w:p>
        </w:tc>
        <w:tc>
          <w:tcPr>
            <w:tcW w:w="1371" w:type="dxa"/>
            <w:vAlign w:val="top"/>
          </w:tcPr>
          <w:p w14:paraId="497FCCE6" w14:textId="55C2E846" w:rsidR="0094114E" w:rsidRPr="008209FD" w:rsidRDefault="003F4592" w:rsidP="00F05FD6">
            <w:pPr>
              <w:tabs>
                <w:tab w:val="clear" w:pos="284"/>
              </w:tabs>
              <w:spacing w:line="240" w:lineRule="auto"/>
              <w:jc w:val="center"/>
              <w:rPr>
                <w:szCs w:val="20"/>
              </w:rPr>
            </w:pPr>
            <w:r>
              <w:rPr>
                <w:szCs w:val="20"/>
              </w:rPr>
              <w:t>81.00</w:t>
            </w:r>
          </w:p>
        </w:tc>
      </w:tr>
      <w:tr w:rsidR="0094114E" w:rsidRPr="00161A02" w14:paraId="61913CDA"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5B90D868" w14:textId="3EACB391" w:rsidR="0094114E" w:rsidRDefault="0094114E" w:rsidP="0094114E">
            <w:pPr>
              <w:tabs>
                <w:tab w:val="clear" w:pos="284"/>
              </w:tabs>
              <w:spacing w:line="240" w:lineRule="auto"/>
              <w:jc w:val="center"/>
              <w:rPr>
                <w:szCs w:val="20"/>
              </w:rPr>
            </w:pPr>
            <w:r>
              <w:rPr>
                <w:szCs w:val="20"/>
              </w:rPr>
              <w:t>Leon – 4</w:t>
            </w:r>
          </w:p>
        </w:tc>
        <w:tc>
          <w:tcPr>
            <w:tcW w:w="1422" w:type="dxa"/>
            <w:vAlign w:val="top"/>
          </w:tcPr>
          <w:p w14:paraId="5ECAF927" w14:textId="3F0DB1BE" w:rsidR="0094114E" w:rsidRDefault="003F4592" w:rsidP="00F05FD6">
            <w:pPr>
              <w:tabs>
                <w:tab w:val="clear" w:pos="284"/>
              </w:tabs>
              <w:spacing w:line="240" w:lineRule="auto"/>
              <w:jc w:val="center"/>
              <w:rPr>
                <w:szCs w:val="20"/>
              </w:rPr>
            </w:pPr>
            <w:r>
              <w:rPr>
                <w:szCs w:val="20"/>
              </w:rPr>
              <w:t>74.45</w:t>
            </w:r>
          </w:p>
        </w:tc>
        <w:tc>
          <w:tcPr>
            <w:tcW w:w="1426" w:type="dxa"/>
            <w:vAlign w:val="top"/>
          </w:tcPr>
          <w:p w14:paraId="2BC5322C" w14:textId="0B68AF14" w:rsidR="0094114E" w:rsidRPr="008209FD" w:rsidRDefault="003F4592" w:rsidP="00F05FD6">
            <w:pPr>
              <w:tabs>
                <w:tab w:val="clear" w:pos="284"/>
              </w:tabs>
              <w:spacing w:line="240" w:lineRule="auto"/>
              <w:jc w:val="center"/>
              <w:rPr>
                <w:szCs w:val="20"/>
              </w:rPr>
            </w:pPr>
            <w:r>
              <w:rPr>
                <w:szCs w:val="20"/>
              </w:rPr>
              <w:t>82</w:t>
            </w:r>
          </w:p>
        </w:tc>
        <w:tc>
          <w:tcPr>
            <w:tcW w:w="1311" w:type="dxa"/>
            <w:vAlign w:val="top"/>
          </w:tcPr>
          <w:p w14:paraId="47229621" w14:textId="2C02087F" w:rsidR="0094114E" w:rsidRPr="008209FD" w:rsidRDefault="00B56A3E" w:rsidP="00161A02">
            <w:pPr>
              <w:tabs>
                <w:tab w:val="clear" w:pos="284"/>
              </w:tabs>
              <w:spacing w:line="240" w:lineRule="auto"/>
              <w:jc w:val="center"/>
              <w:rPr>
                <w:szCs w:val="20"/>
              </w:rPr>
            </w:pPr>
            <w:r>
              <w:rPr>
                <w:szCs w:val="20"/>
              </w:rPr>
              <w:t>89.8</w:t>
            </w:r>
          </w:p>
        </w:tc>
        <w:tc>
          <w:tcPr>
            <w:tcW w:w="1371" w:type="dxa"/>
            <w:vAlign w:val="top"/>
          </w:tcPr>
          <w:p w14:paraId="14E64928" w14:textId="650CC82D" w:rsidR="0094114E" w:rsidRPr="008209FD" w:rsidRDefault="00B56A3E" w:rsidP="00F05FD6">
            <w:pPr>
              <w:tabs>
                <w:tab w:val="clear" w:pos="284"/>
              </w:tabs>
              <w:spacing w:line="240" w:lineRule="auto"/>
              <w:jc w:val="center"/>
              <w:rPr>
                <w:szCs w:val="20"/>
              </w:rPr>
            </w:pPr>
            <w:r>
              <w:rPr>
                <w:szCs w:val="20"/>
              </w:rPr>
              <w:t>70.1</w:t>
            </w:r>
          </w:p>
        </w:tc>
      </w:tr>
      <w:tr w:rsidR="0094114E" w:rsidRPr="00161A02" w14:paraId="24031364"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5C0F937D" w14:textId="228280BA" w:rsidR="0094114E" w:rsidRDefault="0094114E" w:rsidP="0094114E">
            <w:pPr>
              <w:tabs>
                <w:tab w:val="clear" w:pos="284"/>
              </w:tabs>
              <w:spacing w:line="240" w:lineRule="auto"/>
              <w:jc w:val="center"/>
              <w:rPr>
                <w:szCs w:val="20"/>
              </w:rPr>
            </w:pPr>
            <w:r>
              <w:rPr>
                <w:szCs w:val="20"/>
              </w:rPr>
              <w:t xml:space="preserve">Leon – 5 </w:t>
            </w:r>
          </w:p>
        </w:tc>
        <w:tc>
          <w:tcPr>
            <w:tcW w:w="1422" w:type="dxa"/>
            <w:vAlign w:val="top"/>
          </w:tcPr>
          <w:p w14:paraId="5C99FE92" w14:textId="7953D706" w:rsidR="0094114E" w:rsidRDefault="00767E7B" w:rsidP="00F05FD6">
            <w:pPr>
              <w:tabs>
                <w:tab w:val="clear" w:pos="284"/>
              </w:tabs>
              <w:spacing w:line="240" w:lineRule="auto"/>
              <w:jc w:val="center"/>
              <w:rPr>
                <w:szCs w:val="20"/>
              </w:rPr>
            </w:pPr>
            <w:r>
              <w:rPr>
                <w:szCs w:val="20"/>
              </w:rPr>
              <w:t>80.76</w:t>
            </w:r>
          </w:p>
        </w:tc>
        <w:tc>
          <w:tcPr>
            <w:tcW w:w="1426" w:type="dxa"/>
            <w:vAlign w:val="top"/>
          </w:tcPr>
          <w:p w14:paraId="1AC810EA" w14:textId="206CF6BF" w:rsidR="0094114E" w:rsidRPr="008209FD" w:rsidRDefault="00767E7B" w:rsidP="00F05FD6">
            <w:pPr>
              <w:tabs>
                <w:tab w:val="clear" w:pos="284"/>
              </w:tabs>
              <w:spacing w:line="240" w:lineRule="auto"/>
              <w:jc w:val="center"/>
              <w:rPr>
                <w:szCs w:val="20"/>
              </w:rPr>
            </w:pPr>
            <w:r>
              <w:rPr>
                <w:szCs w:val="20"/>
              </w:rPr>
              <w:t>80.76</w:t>
            </w:r>
          </w:p>
        </w:tc>
        <w:tc>
          <w:tcPr>
            <w:tcW w:w="1311" w:type="dxa"/>
            <w:vAlign w:val="top"/>
          </w:tcPr>
          <w:p w14:paraId="083DADBD" w14:textId="0F42B0B7" w:rsidR="0094114E" w:rsidRPr="008209FD" w:rsidRDefault="00767E7B" w:rsidP="00161A02">
            <w:pPr>
              <w:tabs>
                <w:tab w:val="clear" w:pos="284"/>
              </w:tabs>
              <w:spacing w:line="240" w:lineRule="auto"/>
              <w:jc w:val="center"/>
              <w:rPr>
                <w:szCs w:val="20"/>
              </w:rPr>
            </w:pPr>
            <w:r>
              <w:rPr>
                <w:szCs w:val="20"/>
              </w:rPr>
              <w:t>69.16</w:t>
            </w:r>
          </w:p>
        </w:tc>
        <w:tc>
          <w:tcPr>
            <w:tcW w:w="1371" w:type="dxa"/>
            <w:vAlign w:val="top"/>
          </w:tcPr>
          <w:p w14:paraId="413EDF23" w14:textId="0C822038" w:rsidR="0094114E" w:rsidRPr="008209FD" w:rsidRDefault="00767E7B" w:rsidP="00F05FD6">
            <w:pPr>
              <w:tabs>
                <w:tab w:val="clear" w:pos="284"/>
              </w:tabs>
              <w:spacing w:line="240" w:lineRule="auto"/>
              <w:jc w:val="center"/>
              <w:rPr>
                <w:szCs w:val="20"/>
              </w:rPr>
            </w:pPr>
            <w:r>
              <w:rPr>
                <w:szCs w:val="20"/>
              </w:rPr>
              <w:t>88.83</w:t>
            </w:r>
          </w:p>
        </w:tc>
      </w:tr>
    </w:tbl>
    <w:p w14:paraId="7B9B19B9" w14:textId="77777777" w:rsidR="00161A02" w:rsidRDefault="00161A02" w:rsidP="0048315A">
      <w:pPr>
        <w:pStyle w:val="BodyText"/>
      </w:pPr>
    </w:p>
    <w:p w14:paraId="0836C473" w14:textId="57A1CE3F" w:rsidR="00146EA2" w:rsidRDefault="00146EA2" w:rsidP="00146EA2">
      <w:r w:rsidRPr="004D0A69">
        <w:t xml:space="preserve">NRCS rainfall-runoff methods were used to define excess precipitation applied to the 2D mesh, including </w:t>
      </w:r>
      <w:r w:rsidR="00311BFB">
        <w:t>CNs</w:t>
      </w:r>
      <w:r w:rsidRPr="004D0A69">
        <w:t xml:space="preserve">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A90D72">
        <w:t xml:space="preserve">Table </w:t>
      </w:r>
      <w:r w:rsidR="00A90D72">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3" w:name="_Ref61506489"/>
      <w:bookmarkStart w:id="54" w:name="_Toc112838929"/>
      <w:r>
        <w:t xml:space="preserve">Table </w:t>
      </w:r>
      <w:r w:rsidR="0047146E">
        <w:fldChar w:fldCharType="begin"/>
      </w:r>
      <w:r w:rsidR="0047146E">
        <w:instrText xml:space="preserve"> SEQ Table \* ARABIC </w:instrText>
      </w:r>
      <w:r w:rsidR="0047146E">
        <w:fldChar w:fldCharType="separate"/>
      </w:r>
      <w:r w:rsidR="00A90D72">
        <w:rPr>
          <w:noProof/>
        </w:rPr>
        <w:t>6</w:t>
      </w:r>
      <w:r w:rsidR="0047146E">
        <w:fldChar w:fldCharType="end"/>
      </w:r>
      <w:bookmarkEnd w:id="53"/>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4"/>
    </w:p>
    <w:tbl>
      <w:tblPr>
        <w:tblStyle w:val="CompassTable"/>
        <w:tblW w:w="8539" w:type="dxa"/>
        <w:jc w:val="center"/>
        <w:tblInd w:w="-461" w:type="dxa"/>
        <w:tblLook w:val="04A0" w:firstRow="1" w:lastRow="0" w:firstColumn="1" w:lastColumn="0" w:noHBand="0" w:noVBand="1"/>
      </w:tblPr>
      <w:tblGrid>
        <w:gridCol w:w="2453"/>
        <w:gridCol w:w="857"/>
        <w:gridCol w:w="886"/>
        <w:gridCol w:w="857"/>
        <w:gridCol w:w="857"/>
        <w:gridCol w:w="857"/>
        <w:gridCol w:w="864"/>
        <w:gridCol w:w="901"/>
        <w:gridCol w:w="7"/>
      </w:tblGrid>
      <w:tr w:rsidR="00DE6E57" w:rsidRPr="00161A02" w14:paraId="50C7CDC0" w14:textId="77777777" w:rsidTr="005C72F6">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8532"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161A02" w14:paraId="642233DB"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45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908" w:type="dxa"/>
            <w:gridSpan w:val="2"/>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0F2C51DF" w14:textId="5AE8C6C9" w:rsidR="002C0A89" w:rsidRPr="007123E3" w:rsidRDefault="00F66681" w:rsidP="00B56A3E">
            <w:pPr>
              <w:tabs>
                <w:tab w:val="clear" w:pos="284"/>
              </w:tabs>
              <w:spacing w:before="20" w:after="20" w:line="240" w:lineRule="auto"/>
              <w:jc w:val="center"/>
              <w:rPr>
                <w:rFonts w:eastAsia="Times New Roman" w:cs="Times New Roman"/>
                <w:color w:val="auto"/>
                <w:kern w:val="0"/>
                <w:szCs w:val="20"/>
              </w:rPr>
            </w:pPr>
            <w:r>
              <w:rPr>
                <w:color w:val="auto"/>
              </w:rPr>
              <w:t>Leon</w:t>
            </w:r>
            <w:r w:rsidR="002C0A89">
              <w:rPr>
                <w:color w:val="auto"/>
              </w:rPr>
              <w:t xml:space="preserve"> – </w:t>
            </w:r>
            <w:r w:rsidR="00B56A3E">
              <w:rPr>
                <w:color w:val="auto"/>
              </w:rPr>
              <w:t>1</w:t>
            </w:r>
          </w:p>
        </w:tc>
        <w:tc>
          <w:tcPr>
            <w:tcW w:w="857" w:type="dxa"/>
            <w:vAlign w:val="top"/>
          </w:tcPr>
          <w:p w14:paraId="324D8E69" w14:textId="397ED3EC"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8.17</w:t>
            </w:r>
          </w:p>
        </w:tc>
        <w:tc>
          <w:tcPr>
            <w:tcW w:w="886" w:type="dxa"/>
            <w:vAlign w:val="top"/>
          </w:tcPr>
          <w:p w14:paraId="645D2709" w14:textId="5194D31C"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11.19</w:t>
            </w:r>
          </w:p>
        </w:tc>
        <w:tc>
          <w:tcPr>
            <w:tcW w:w="857" w:type="dxa"/>
            <w:vAlign w:val="top"/>
          </w:tcPr>
          <w:p w14:paraId="64AF7CC1" w14:textId="5573B2DC"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7.08</w:t>
            </w:r>
          </w:p>
        </w:tc>
        <w:tc>
          <w:tcPr>
            <w:tcW w:w="857" w:type="dxa"/>
            <w:vAlign w:val="top"/>
          </w:tcPr>
          <w:p w14:paraId="3B51D4F3" w14:textId="52A18C05"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6.09</w:t>
            </w:r>
          </w:p>
        </w:tc>
        <w:tc>
          <w:tcPr>
            <w:tcW w:w="857" w:type="dxa"/>
            <w:vAlign w:val="top"/>
          </w:tcPr>
          <w:p w14:paraId="4D634A24" w14:textId="18380E07"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4.9</w:t>
            </w:r>
          </w:p>
        </w:tc>
        <w:tc>
          <w:tcPr>
            <w:tcW w:w="864" w:type="dxa"/>
            <w:vAlign w:val="top"/>
          </w:tcPr>
          <w:p w14:paraId="75201513" w14:textId="1A857D73"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9.79</w:t>
            </w:r>
          </w:p>
        </w:tc>
        <w:tc>
          <w:tcPr>
            <w:tcW w:w="908" w:type="dxa"/>
            <w:gridSpan w:val="2"/>
            <w:vAlign w:val="top"/>
          </w:tcPr>
          <w:p w14:paraId="6AD57D79" w14:textId="0E2A7242" w:rsidR="002C0A89" w:rsidRPr="007123E3" w:rsidRDefault="005550F9"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6.55</w:t>
            </w:r>
          </w:p>
        </w:tc>
      </w:tr>
      <w:tr w:rsidR="005C72F6" w:rsidRPr="00161A02" w14:paraId="02C5F5A2"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453" w:type="dxa"/>
            <w:vAlign w:val="top"/>
          </w:tcPr>
          <w:p w14:paraId="68DB9CEA" w14:textId="523498F1" w:rsidR="002C0A89" w:rsidRDefault="00F66681" w:rsidP="00B56A3E">
            <w:pPr>
              <w:tabs>
                <w:tab w:val="clear" w:pos="284"/>
              </w:tabs>
              <w:spacing w:before="20" w:after="20" w:line="240" w:lineRule="auto"/>
              <w:jc w:val="center"/>
            </w:pPr>
            <w:r>
              <w:t>Leon</w:t>
            </w:r>
            <w:r w:rsidR="002C0A89">
              <w:t xml:space="preserve"> – </w:t>
            </w:r>
            <w:r w:rsidR="00B56A3E">
              <w:t>2</w:t>
            </w:r>
          </w:p>
        </w:tc>
        <w:tc>
          <w:tcPr>
            <w:tcW w:w="857" w:type="dxa"/>
            <w:vAlign w:val="top"/>
          </w:tcPr>
          <w:p w14:paraId="4C1FA4A2" w14:textId="6EC18682" w:rsidR="002C0A89" w:rsidRDefault="00B13574" w:rsidP="004974CE">
            <w:pPr>
              <w:tabs>
                <w:tab w:val="clear" w:pos="284"/>
              </w:tabs>
              <w:spacing w:before="40" w:after="20" w:line="240" w:lineRule="auto"/>
              <w:ind w:left="29" w:right="-43"/>
              <w:jc w:val="center"/>
            </w:pPr>
            <w:r>
              <w:t>8.32</w:t>
            </w:r>
          </w:p>
        </w:tc>
        <w:tc>
          <w:tcPr>
            <w:tcW w:w="886" w:type="dxa"/>
            <w:vAlign w:val="top"/>
          </w:tcPr>
          <w:p w14:paraId="74FBBCB4" w14:textId="115221DD" w:rsidR="002C0A89" w:rsidRDefault="00B13574" w:rsidP="004974CE">
            <w:pPr>
              <w:tabs>
                <w:tab w:val="clear" w:pos="284"/>
              </w:tabs>
              <w:spacing w:before="40" w:after="20" w:line="240" w:lineRule="auto"/>
              <w:ind w:left="29" w:right="-43"/>
              <w:jc w:val="center"/>
            </w:pPr>
            <w:r>
              <w:t>11.28</w:t>
            </w:r>
          </w:p>
        </w:tc>
        <w:tc>
          <w:tcPr>
            <w:tcW w:w="857" w:type="dxa"/>
            <w:vAlign w:val="top"/>
          </w:tcPr>
          <w:p w14:paraId="78834E22" w14:textId="16E9DFB3" w:rsidR="002C0A89" w:rsidRDefault="00B13574" w:rsidP="004974CE">
            <w:pPr>
              <w:tabs>
                <w:tab w:val="clear" w:pos="284"/>
              </w:tabs>
              <w:spacing w:before="40" w:after="20" w:line="240" w:lineRule="auto"/>
              <w:ind w:left="29" w:right="-43"/>
              <w:jc w:val="center"/>
            </w:pPr>
            <w:r>
              <w:t>7.19</w:t>
            </w:r>
          </w:p>
        </w:tc>
        <w:tc>
          <w:tcPr>
            <w:tcW w:w="857" w:type="dxa"/>
            <w:vAlign w:val="top"/>
          </w:tcPr>
          <w:p w14:paraId="60595B39" w14:textId="25378349" w:rsidR="002C0A89" w:rsidRDefault="00B13574" w:rsidP="004974CE">
            <w:pPr>
              <w:tabs>
                <w:tab w:val="clear" w:pos="284"/>
              </w:tabs>
              <w:spacing w:before="40" w:after="20" w:line="240" w:lineRule="auto"/>
              <w:ind w:left="29" w:right="-43"/>
              <w:jc w:val="center"/>
            </w:pPr>
            <w:r>
              <w:t>6.17</w:t>
            </w:r>
          </w:p>
        </w:tc>
        <w:tc>
          <w:tcPr>
            <w:tcW w:w="857" w:type="dxa"/>
            <w:vAlign w:val="top"/>
          </w:tcPr>
          <w:p w14:paraId="5F0D70B2" w14:textId="5DB45645" w:rsidR="002C0A89" w:rsidRDefault="00B13574" w:rsidP="004974CE">
            <w:pPr>
              <w:tabs>
                <w:tab w:val="clear" w:pos="284"/>
              </w:tabs>
              <w:spacing w:before="40" w:after="20" w:line="240" w:lineRule="auto"/>
              <w:ind w:left="29" w:right="-43"/>
              <w:jc w:val="center"/>
            </w:pPr>
            <w:r>
              <w:t>4.95</w:t>
            </w:r>
          </w:p>
        </w:tc>
        <w:tc>
          <w:tcPr>
            <w:tcW w:w="864" w:type="dxa"/>
            <w:vAlign w:val="top"/>
          </w:tcPr>
          <w:p w14:paraId="21A95873" w14:textId="4344B24A" w:rsidR="002C0A89" w:rsidRDefault="00B13574" w:rsidP="004974CE">
            <w:pPr>
              <w:tabs>
                <w:tab w:val="clear" w:pos="284"/>
              </w:tabs>
              <w:spacing w:before="40" w:after="20" w:line="240" w:lineRule="auto"/>
              <w:ind w:left="29" w:right="-43"/>
              <w:jc w:val="center"/>
            </w:pPr>
            <w:r>
              <w:t>9.92</w:t>
            </w:r>
          </w:p>
        </w:tc>
        <w:tc>
          <w:tcPr>
            <w:tcW w:w="908" w:type="dxa"/>
            <w:gridSpan w:val="2"/>
            <w:vAlign w:val="top"/>
          </w:tcPr>
          <w:p w14:paraId="78B2E9F3" w14:textId="6A5E6B3B" w:rsidR="002C0A89" w:rsidRDefault="00B13574" w:rsidP="004974CE">
            <w:pPr>
              <w:tabs>
                <w:tab w:val="clear" w:pos="284"/>
              </w:tabs>
              <w:spacing w:before="40" w:after="20" w:line="240" w:lineRule="auto"/>
              <w:ind w:left="29" w:right="-43"/>
              <w:jc w:val="center"/>
            </w:pPr>
            <w:r>
              <w:t>6.72</w:t>
            </w:r>
          </w:p>
        </w:tc>
      </w:tr>
      <w:tr w:rsidR="00B56A3E" w:rsidRPr="00161A02" w14:paraId="16113A49"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62CF12C9" w14:textId="17381CEE" w:rsidR="00B56A3E" w:rsidRDefault="00B56A3E" w:rsidP="00B56A3E">
            <w:pPr>
              <w:tabs>
                <w:tab w:val="clear" w:pos="284"/>
              </w:tabs>
              <w:spacing w:before="20" w:after="20" w:line="240" w:lineRule="auto"/>
              <w:jc w:val="center"/>
            </w:pPr>
            <w:r>
              <w:t>Leon – 3</w:t>
            </w:r>
          </w:p>
        </w:tc>
        <w:tc>
          <w:tcPr>
            <w:tcW w:w="857" w:type="dxa"/>
            <w:vAlign w:val="top"/>
          </w:tcPr>
          <w:p w14:paraId="3D108B07" w14:textId="3D78A463" w:rsidR="00B56A3E" w:rsidRDefault="00B13574" w:rsidP="004974CE">
            <w:pPr>
              <w:tabs>
                <w:tab w:val="clear" w:pos="284"/>
              </w:tabs>
              <w:spacing w:before="40" w:after="20" w:line="240" w:lineRule="auto"/>
              <w:ind w:left="29" w:right="-43"/>
              <w:jc w:val="center"/>
            </w:pPr>
            <w:r>
              <w:t>8.24</w:t>
            </w:r>
          </w:p>
        </w:tc>
        <w:tc>
          <w:tcPr>
            <w:tcW w:w="886" w:type="dxa"/>
            <w:vAlign w:val="top"/>
          </w:tcPr>
          <w:p w14:paraId="3EB2557F" w14:textId="58474C32" w:rsidR="00B56A3E" w:rsidRDefault="00B13574" w:rsidP="004974CE">
            <w:pPr>
              <w:tabs>
                <w:tab w:val="clear" w:pos="284"/>
              </w:tabs>
              <w:spacing w:before="40" w:after="20" w:line="240" w:lineRule="auto"/>
              <w:ind w:left="29" w:right="-43"/>
              <w:jc w:val="center"/>
            </w:pPr>
            <w:r>
              <w:t>11.10</w:t>
            </w:r>
          </w:p>
        </w:tc>
        <w:tc>
          <w:tcPr>
            <w:tcW w:w="857" w:type="dxa"/>
            <w:vAlign w:val="top"/>
          </w:tcPr>
          <w:p w14:paraId="5A86CDB0" w14:textId="4242F906" w:rsidR="00B56A3E" w:rsidRDefault="00B13574" w:rsidP="004974CE">
            <w:pPr>
              <w:tabs>
                <w:tab w:val="clear" w:pos="284"/>
              </w:tabs>
              <w:spacing w:before="40" w:after="20" w:line="240" w:lineRule="auto"/>
              <w:ind w:left="29" w:right="-43"/>
              <w:jc w:val="center"/>
            </w:pPr>
            <w:r>
              <w:t>7.17</w:t>
            </w:r>
          </w:p>
        </w:tc>
        <w:tc>
          <w:tcPr>
            <w:tcW w:w="857" w:type="dxa"/>
            <w:vAlign w:val="top"/>
          </w:tcPr>
          <w:p w14:paraId="008DD001" w14:textId="1E58335F" w:rsidR="00B56A3E" w:rsidRDefault="00B13574" w:rsidP="004974CE">
            <w:pPr>
              <w:tabs>
                <w:tab w:val="clear" w:pos="284"/>
              </w:tabs>
              <w:spacing w:before="40" w:after="20" w:line="240" w:lineRule="auto"/>
              <w:ind w:left="29" w:right="-43"/>
              <w:jc w:val="center"/>
            </w:pPr>
            <w:r>
              <w:t>6.20</w:t>
            </w:r>
          </w:p>
        </w:tc>
        <w:tc>
          <w:tcPr>
            <w:tcW w:w="857" w:type="dxa"/>
            <w:vAlign w:val="top"/>
          </w:tcPr>
          <w:p w14:paraId="5B715B87" w14:textId="38B79556" w:rsidR="00B56A3E" w:rsidRDefault="00B13574" w:rsidP="004974CE">
            <w:pPr>
              <w:tabs>
                <w:tab w:val="clear" w:pos="284"/>
              </w:tabs>
              <w:spacing w:before="40" w:after="20" w:line="240" w:lineRule="auto"/>
              <w:ind w:left="29" w:right="-43"/>
              <w:jc w:val="center"/>
            </w:pPr>
            <w:r>
              <w:t>5.01</w:t>
            </w:r>
          </w:p>
        </w:tc>
        <w:tc>
          <w:tcPr>
            <w:tcW w:w="864" w:type="dxa"/>
            <w:vAlign w:val="top"/>
          </w:tcPr>
          <w:p w14:paraId="26D1277B" w14:textId="75E8C534" w:rsidR="00B56A3E" w:rsidRDefault="00B13574" w:rsidP="004974CE">
            <w:pPr>
              <w:tabs>
                <w:tab w:val="clear" w:pos="284"/>
              </w:tabs>
              <w:spacing w:before="40" w:after="20" w:line="240" w:lineRule="auto"/>
              <w:ind w:left="29" w:right="-43"/>
              <w:jc w:val="center"/>
            </w:pPr>
            <w:r>
              <w:t>9.83</w:t>
            </w:r>
          </w:p>
        </w:tc>
        <w:tc>
          <w:tcPr>
            <w:tcW w:w="908" w:type="dxa"/>
            <w:gridSpan w:val="2"/>
            <w:vAlign w:val="top"/>
          </w:tcPr>
          <w:p w14:paraId="40E46C08" w14:textId="7DE2483C" w:rsidR="00B56A3E" w:rsidRDefault="00B13574" w:rsidP="004974CE">
            <w:pPr>
              <w:tabs>
                <w:tab w:val="clear" w:pos="284"/>
              </w:tabs>
              <w:spacing w:before="40" w:after="20" w:line="240" w:lineRule="auto"/>
              <w:ind w:left="29" w:right="-43"/>
              <w:jc w:val="center"/>
            </w:pPr>
            <w:r>
              <w:t>6.66</w:t>
            </w:r>
          </w:p>
        </w:tc>
      </w:tr>
      <w:tr w:rsidR="00B56A3E" w:rsidRPr="00161A02" w14:paraId="543F0491"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453" w:type="dxa"/>
            <w:vAlign w:val="top"/>
          </w:tcPr>
          <w:p w14:paraId="051A2B5D" w14:textId="351CDCDB" w:rsidR="00B56A3E" w:rsidRDefault="00B56A3E" w:rsidP="00B56A3E">
            <w:pPr>
              <w:tabs>
                <w:tab w:val="clear" w:pos="284"/>
              </w:tabs>
              <w:spacing w:before="20" w:after="20" w:line="240" w:lineRule="auto"/>
              <w:jc w:val="center"/>
            </w:pPr>
            <w:r>
              <w:t>Leon – 4</w:t>
            </w:r>
          </w:p>
        </w:tc>
        <w:tc>
          <w:tcPr>
            <w:tcW w:w="857" w:type="dxa"/>
            <w:vAlign w:val="top"/>
          </w:tcPr>
          <w:p w14:paraId="57FE48A1" w14:textId="6CFA18A9" w:rsidR="00B56A3E" w:rsidRDefault="00B13574" w:rsidP="004974CE">
            <w:pPr>
              <w:tabs>
                <w:tab w:val="clear" w:pos="284"/>
              </w:tabs>
              <w:spacing w:before="40" w:after="20" w:line="240" w:lineRule="auto"/>
              <w:ind w:left="29" w:right="-43"/>
              <w:jc w:val="center"/>
            </w:pPr>
            <w:r>
              <w:t>8.44</w:t>
            </w:r>
          </w:p>
        </w:tc>
        <w:tc>
          <w:tcPr>
            <w:tcW w:w="886" w:type="dxa"/>
            <w:vAlign w:val="top"/>
          </w:tcPr>
          <w:p w14:paraId="51352B05" w14:textId="5190F6C4" w:rsidR="00B56A3E" w:rsidRDefault="00B13574" w:rsidP="004974CE">
            <w:pPr>
              <w:tabs>
                <w:tab w:val="clear" w:pos="284"/>
              </w:tabs>
              <w:spacing w:before="40" w:after="20" w:line="240" w:lineRule="auto"/>
              <w:ind w:left="29" w:right="-43"/>
              <w:jc w:val="center"/>
            </w:pPr>
            <w:r>
              <w:t>11.38</w:t>
            </w:r>
          </w:p>
        </w:tc>
        <w:tc>
          <w:tcPr>
            <w:tcW w:w="857" w:type="dxa"/>
            <w:vAlign w:val="top"/>
          </w:tcPr>
          <w:p w14:paraId="7FC0332F" w14:textId="4157A248" w:rsidR="00B56A3E" w:rsidRDefault="00B13574" w:rsidP="004974CE">
            <w:pPr>
              <w:tabs>
                <w:tab w:val="clear" w:pos="284"/>
              </w:tabs>
              <w:spacing w:before="40" w:after="20" w:line="240" w:lineRule="auto"/>
              <w:ind w:left="29" w:right="-43"/>
              <w:jc w:val="center"/>
            </w:pPr>
            <w:r>
              <w:t>7.41</w:t>
            </w:r>
          </w:p>
        </w:tc>
        <w:tc>
          <w:tcPr>
            <w:tcW w:w="857" w:type="dxa"/>
            <w:vAlign w:val="top"/>
          </w:tcPr>
          <w:p w14:paraId="0B788026" w14:textId="59F97F45" w:rsidR="00B56A3E" w:rsidRDefault="00B13574" w:rsidP="004974CE">
            <w:pPr>
              <w:tabs>
                <w:tab w:val="clear" w:pos="284"/>
              </w:tabs>
              <w:spacing w:before="40" w:after="20" w:line="240" w:lineRule="auto"/>
              <w:ind w:left="29" w:right="-43"/>
              <w:jc w:val="center"/>
            </w:pPr>
            <w:r>
              <w:t>6.45</w:t>
            </w:r>
          </w:p>
        </w:tc>
        <w:tc>
          <w:tcPr>
            <w:tcW w:w="857" w:type="dxa"/>
            <w:vAlign w:val="top"/>
          </w:tcPr>
          <w:p w14:paraId="28D8DED7" w14:textId="53944F1C" w:rsidR="00B56A3E" w:rsidRDefault="00B13574" w:rsidP="004974CE">
            <w:pPr>
              <w:tabs>
                <w:tab w:val="clear" w:pos="284"/>
              </w:tabs>
              <w:spacing w:before="40" w:after="20" w:line="240" w:lineRule="auto"/>
              <w:ind w:left="29" w:right="-43"/>
              <w:jc w:val="center"/>
            </w:pPr>
            <w:r>
              <w:t>5.23</w:t>
            </w:r>
          </w:p>
        </w:tc>
        <w:tc>
          <w:tcPr>
            <w:tcW w:w="864" w:type="dxa"/>
            <w:vAlign w:val="top"/>
          </w:tcPr>
          <w:p w14:paraId="22E997F4" w14:textId="5367C883" w:rsidR="00B56A3E" w:rsidRDefault="00570BC2" w:rsidP="004974CE">
            <w:pPr>
              <w:tabs>
                <w:tab w:val="clear" w:pos="284"/>
              </w:tabs>
              <w:spacing w:before="40" w:after="20" w:line="240" w:lineRule="auto"/>
              <w:ind w:left="29" w:right="-43"/>
              <w:jc w:val="center"/>
            </w:pPr>
            <w:r>
              <w:t>10.11</w:t>
            </w:r>
          </w:p>
        </w:tc>
        <w:tc>
          <w:tcPr>
            <w:tcW w:w="908" w:type="dxa"/>
            <w:gridSpan w:val="2"/>
            <w:vAlign w:val="top"/>
          </w:tcPr>
          <w:p w14:paraId="767727CE" w14:textId="4F8427D9" w:rsidR="00B56A3E" w:rsidRDefault="00570BC2" w:rsidP="004974CE">
            <w:pPr>
              <w:tabs>
                <w:tab w:val="clear" w:pos="284"/>
              </w:tabs>
              <w:spacing w:before="40" w:after="20" w:line="240" w:lineRule="auto"/>
              <w:ind w:left="29" w:right="-43"/>
              <w:jc w:val="center"/>
            </w:pPr>
            <w:r>
              <w:t>6.78</w:t>
            </w:r>
          </w:p>
        </w:tc>
      </w:tr>
      <w:tr w:rsidR="00B56A3E" w:rsidRPr="00161A02" w14:paraId="2F43739E"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453" w:type="dxa"/>
            <w:vAlign w:val="top"/>
          </w:tcPr>
          <w:p w14:paraId="45D481E4" w14:textId="0D2F2671" w:rsidR="00B56A3E" w:rsidRDefault="00B56A3E" w:rsidP="00B56A3E">
            <w:pPr>
              <w:tabs>
                <w:tab w:val="clear" w:pos="284"/>
              </w:tabs>
              <w:spacing w:before="20" w:after="20" w:line="240" w:lineRule="auto"/>
              <w:jc w:val="center"/>
            </w:pPr>
            <w:r>
              <w:t>Leon – 5</w:t>
            </w:r>
          </w:p>
        </w:tc>
        <w:tc>
          <w:tcPr>
            <w:tcW w:w="857" w:type="dxa"/>
            <w:vAlign w:val="top"/>
          </w:tcPr>
          <w:p w14:paraId="0487EBDD" w14:textId="1BF99D01" w:rsidR="00B56A3E" w:rsidRDefault="00570BC2" w:rsidP="004974CE">
            <w:pPr>
              <w:tabs>
                <w:tab w:val="clear" w:pos="284"/>
              </w:tabs>
              <w:spacing w:before="40" w:after="20" w:line="240" w:lineRule="auto"/>
              <w:ind w:left="29" w:right="-43"/>
              <w:jc w:val="center"/>
            </w:pPr>
            <w:r>
              <w:t>9.28</w:t>
            </w:r>
          </w:p>
        </w:tc>
        <w:tc>
          <w:tcPr>
            <w:tcW w:w="886" w:type="dxa"/>
            <w:vAlign w:val="top"/>
          </w:tcPr>
          <w:p w14:paraId="6D701D34" w14:textId="5208FBCA" w:rsidR="00B56A3E" w:rsidRDefault="00570BC2" w:rsidP="004974CE">
            <w:pPr>
              <w:tabs>
                <w:tab w:val="clear" w:pos="284"/>
              </w:tabs>
              <w:spacing w:before="40" w:after="20" w:line="240" w:lineRule="auto"/>
              <w:ind w:left="29" w:right="-43"/>
              <w:jc w:val="center"/>
            </w:pPr>
            <w:r>
              <w:t>12.92</w:t>
            </w:r>
          </w:p>
        </w:tc>
        <w:tc>
          <w:tcPr>
            <w:tcW w:w="857" w:type="dxa"/>
            <w:vAlign w:val="top"/>
          </w:tcPr>
          <w:p w14:paraId="011D3C45" w14:textId="3DB058B6" w:rsidR="00B56A3E" w:rsidRDefault="00570BC2" w:rsidP="004974CE">
            <w:pPr>
              <w:tabs>
                <w:tab w:val="clear" w:pos="284"/>
              </w:tabs>
              <w:spacing w:before="40" w:after="20" w:line="240" w:lineRule="auto"/>
              <w:ind w:left="29" w:right="-43"/>
              <w:jc w:val="center"/>
            </w:pPr>
            <w:r>
              <w:t>8.00</w:t>
            </w:r>
          </w:p>
        </w:tc>
        <w:tc>
          <w:tcPr>
            <w:tcW w:w="857" w:type="dxa"/>
            <w:vAlign w:val="top"/>
          </w:tcPr>
          <w:p w14:paraId="599DD797" w14:textId="31482046" w:rsidR="00B56A3E" w:rsidRDefault="00570BC2" w:rsidP="004974CE">
            <w:pPr>
              <w:tabs>
                <w:tab w:val="clear" w:pos="284"/>
              </w:tabs>
              <w:spacing w:before="40" w:after="20" w:line="240" w:lineRule="auto"/>
              <w:ind w:left="29" w:right="-43"/>
              <w:jc w:val="center"/>
            </w:pPr>
            <w:r>
              <w:t>6.85</w:t>
            </w:r>
          </w:p>
        </w:tc>
        <w:tc>
          <w:tcPr>
            <w:tcW w:w="857" w:type="dxa"/>
            <w:vAlign w:val="top"/>
          </w:tcPr>
          <w:p w14:paraId="1764A25D" w14:textId="370AF552" w:rsidR="00B56A3E" w:rsidRDefault="00570BC2" w:rsidP="004974CE">
            <w:pPr>
              <w:tabs>
                <w:tab w:val="clear" w:pos="284"/>
              </w:tabs>
              <w:spacing w:before="40" w:after="20" w:line="240" w:lineRule="auto"/>
              <w:ind w:left="29" w:right="-43"/>
              <w:jc w:val="center"/>
            </w:pPr>
            <w:r>
              <w:t>5.48</w:t>
            </w:r>
          </w:p>
        </w:tc>
        <w:tc>
          <w:tcPr>
            <w:tcW w:w="864" w:type="dxa"/>
            <w:vAlign w:val="top"/>
          </w:tcPr>
          <w:p w14:paraId="0AB574F3" w14:textId="3A72271A" w:rsidR="00B56A3E" w:rsidRDefault="00570BC2" w:rsidP="004974CE">
            <w:pPr>
              <w:tabs>
                <w:tab w:val="clear" w:pos="284"/>
              </w:tabs>
              <w:spacing w:before="40" w:after="20" w:line="240" w:lineRule="auto"/>
              <w:ind w:left="29" w:right="-43"/>
              <w:jc w:val="center"/>
            </w:pPr>
            <w:r>
              <w:t>11.17</w:t>
            </w:r>
          </w:p>
        </w:tc>
        <w:tc>
          <w:tcPr>
            <w:tcW w:w="908" w:type="dxa"/>
            <w:gridSpan w:val="2"/>
            <w:vAlign w:val="top"/>
          </w:tcPr>
          <w:p w14:paraId="6E54335D" w14:textId="4852E1E4" w:rsidR="00B56A3E" w:rsidRDefault="00570BC2" w:rsidP="004974CE">
            <w:pPr>
              <w:tabs>
                <w:tab w:val="clear" w:pos="284"/>
              </w:tabs>
              <w:spacing w:before="40" w:after="20" w:line="240" w:lineRule="auto"/>
              <w:ind w:left="29" w:right="-43"/>
              <w:jc w:val="center"/>
            </w:pPr>
            <w:r>
              <w:t>7.40</w:t>
            </w:r>
          </w:p>
        </w:tc>
      </w:tr>
    </w:tbl>
    <w:p w14:paraId="5F2C24E9" w14:textId="34CA74EC" w:rsidR="00320CAA" w:rsidRDefault="005C72F6" w:rsidP="0048315A">
      <w:pPr>
        <w:pStyle w:val="BodyText"/>
      </w:pPr>
      <w:r>
        <w:br/>
      </w:r>
      <w:r w:rsidR="00B36576">
        <w:fldChar w:fldCharType="begin"/>
      </w:r>
      <w:r w:rsidR="00B36576">
        <w:instrText xml:space="preserve"> REF _Ref61261277 \h </w:instrText>
      </w:r>
      <w:r w:rsidR="00B36576">
        <w:fldChar w:fldCharType="separate"/>
      </w:r>
      <w:r w:rsidR="00A90D72">
        <w:t xml:space="preserve">Table </w:t>
      </w:r>
      <w:r w:rsidR="00A90D72">
        <w:rPr>
          <w:noProof/>
        </w:rPr>
        <w:t>7</w:t>
      </w:r>
      <w:r w:rsidR="00B36576">
        <w:fldChar w:fldCharType="end"/>
      </w:r>
      <w:r w:rsidR="00B36576">
        <w:t xml:space="preserve"> </w:t>
      </w:r>
      <w:r w:rsidR="00AC5D58">
        <w:t xml:space="preserve">shows the excess precipitation totals determined from the HMS model. These values are a factor of the average </w:t>
      </w:r>
      <w:r w:rsidR="00311BFB">
        <w:t>CN</w:t>
      </w:r>
      <w:r w:rsidR="00AC5D58">
        <w:t xml:space="preserve"> and precipitation depths for each model area.</w:t>
      </w:r>
      <w:r w:rsidR="00161A02" w:rsidRPr="00161A02">
        <w:t xml:space="preserve"> Note that </w:t>
      </w:r>
      <w:r w:rsidR="00311BFB">
        <w:t xml:space="preserve">the </w:t>
      </w:r>
      <w:r w:rsidR="00161A02" w:rsidRPr="00161A02">
        <w:t>CN</w:t>
      </w:r>
      <w:r w:rsidR="00311BFB">
        <w:t>s</w:t>
      </w:r>
      <w:r w:rsidR="000A5EFD">
        <w:t xml:space="preserve"> for Leon 4</w:t>
      </w:r>
      <w:r w:rsidR="00AC5D58">
        <w:t xml:space="preserve"> </w:t>
      </w:r>
      <w:r w:rsidR="00311BFB">
        <w:t>were</w:t>
      </w:r>
      <w:r w:rsidR="00161A02" w:rsidRPr="00161A02">
        <w:t xml:space="preserve"> modified during the </w:t>
      </w:r>
      <w:r w:rsidR="00161A02" w:rsidRPr="00161A02">
        <w:lastRenderedPageBreak/>
        <w:t>calibration process</w:t>
      </w:r>
      <w:r w:rsidR="00311BFB">
        <w:t>,</w:t>
      </w:r>
      <w:r w:rsidR="00161A02" w:rsidRPr="00161A02">
        <w:t xml:space="preserve"> and the excess precipitation </w:t>
      </w:r>
      <w:r w:rsidR="00AC5D58">
        <w:t>depths were recalculated</w:t>
      </w:r>
      <w:r w:rsidR="00311BFB">
        <w:t xml:space="preserve"> t</w:t>
      </w:r>
      <w:r w:rsidR="00AC5D58">
        <w:t>o install confidence in the final model results.</w:t>
      </w:r>
    </w:p>
    <w:p w14:paraId="2E2A213D" w14:textId="7B9320B6" w:rsidR="0047146E" w:rsidRDefault="0047146E" w:rsidP="000A3B6D">
      <w:pPr>
        <w:pStyle w:val="Caption"/>
        <w:jc w:val="center"/>
      </w:pPr>
      <w:bookmarkStart w:id="55" w:name="_Ref61261277"/>
      <w:bookmarkStart w:id="56" w:name="_Toc112838930"/>
      <w:r>
        <w:t xml:space="preserve">Table </w:t>
      </w:r>
      <w:r>
        <w:fldChar w:fldCharType="begin"/>
      </w:r>
      <w:r>
        <w:instrText xml:space="preserve"> SEQ Table \* ARABIC </w:instrText>
      </w:r>
      <w:r>
        <w:fldChar w:fldCharType="separate"/>
      </w:r>
      <w:r w:rsidR="00A90D72">
        <w:rPr>
          <w:noProof/>
        </w:rPr>
        <w:t>7</w:t>
      </w:r>
      <w:r>
        <w:fldChar w:fldCharType="end"/>
      </w:r>
      <w:bookmarkEnd w:id="55"/>
      <w:r>
        <w:t>: Total Excess Precipitation Applied to 2D Mesh</w:t>
      </w:r>
      <w:bookmarkEnd w:id="56"/>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0211D170" w:rsidR="002C0A89" w:rsidRPr="007123E3" w:rsidRDefault="00F66681" w:rsidP="000A5EFD">
            <w:pPr>
              <w:tabs>
                <w:tab w:val="clear" w:pos="284"/>
              </w:tabs>
              <w:spacing w:before="20" w:after="20" w:line="240" w:lineRule="auto"/>
              <w:jc w:val="center"/>
              <w:rPr>
                <w:rFonts w:eastAsia="Times New Roman" w:cs="Times New Roman"/>
                <w:color w:val="auto"/>
                <w:kern w:val="0"/>
                <w:szCs w:val="20"/>
              </w:rPr>
            </w:pPr>
            <w:r>
              <w:rPr>
                <w:color w:val="auto"/>
              </w:rPr>
              <w:t>Leon</w:t>
            </w:r>
            <w:r w:rsidR="002C0A89">
              <w:rPr>
                <w:color w:val="auto"/>
              </w:rPr>
              <w:t xml:space="preserve"> – </w:t>
            </w:r>
            <w:r w:rsidR="000A5EFD">
              <w:rPr>
                <w:color w:val="auto"/>
              </w:rPr>
              <w:t>1</w:t>
            </w:r>
          </w:p>
        </w:tc>
        <w:tc>
          <w:tcPr>
            <w:tcW w:w="900" w:type="dxa"/>
            <w:vAlign w:val="top"/>
          </w:tcPr>
          <w:p w14:paraId="0E07493E" w14:textId="7D6218F5"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4.26</w:t>
            </w:r>
          </w:p>
        </w:tc>
        <w:tc>
          <w:tcPr>
            <w:tcW w:w="995" w:type="dxa"/>
            <w:vAlign w:val="top"/>
          </w:tcPr>
          <w:p w14:paraId="48918B8A" w14:textId="37645D00"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6.88</w:t>
            </w:r>
          </w:p>
        </w:tc>
        <w:tc>
          <w:tcPr>
            <w:tcW w:w="990" w:type="dxa"/>
            <w:vAlign w:val="top"/>
          </w:tcPr>
          <w:p w14:paraId="12A319EF" w14:textId="2050955B"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3.37</w:t>
            </w:r>
          </w:p>
        </w:tc>
        <w:tc>
          <w:tcPr>
            <w:tcW w:w="990" w:type="dxa"/>
            <w:vAlign w:val="top"/>
          </w:tcPr>
          <w:p w14:paraId="16268F6A" w14:textId="4E7E7B0E"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2.59</w:t>
            </w:r>
          </w:p>
        </w:tc>
        <w:tc>
          <w:tcPr>
            <w:tcW w:w="990" w:type="dxa"/>
            <w:vAlign w:val="top"/>
          </w:tcPr>
          <w:p w14:paraId="605881B7" w14:textId="6543AE5C"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1.73</w:t>
            </w:r>
          </w:p>
        </w:tc>
        <w:tc>
          <w:tcPr>
            <w:tcW w:w="900" w:type="dxa"/>
            <w:vAlign w:val="top"/>
          </w:tcPr>
          <w:p w14:paraId="3E7529C4" w14:textId="7084FD4C"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7.18</w:t>
            </w:r>
          </w:p>
        </w:tc>
        <w:tc>
          <w:tcPr>
            <w:tcW w:w="1016" w:type="dxa"/>
            <w:vAlign w:val="top"/>
          </w:tcPr>
          <w:p w14:paraId="2FD00757" w14:textId="38F652CF" w:rsidR="002C0A89" w:rsidRPr="007123E3" w:rsidRDefault="000A5EFD" w:rsidP="004974CE">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1.63</w:t>
            </w:r>
          </w:p>
        </w:tc>
      </w:tr>
      <w:tr w:rsidR="002C0A89"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0D5E2C35" w:rsidR="002C0A89" w:rsidRDefault="00F66681" w:rsidP="000A5EFD">
            <w:pPr>
              <w:tabs>
                <w:tab w:val="clear" w:pos="284"/>
              </w:tabs>
              <w:spacing w:before="20" w:after="20" w:line="240" w:lineRule="auto"/>
              <w:jc w:val="center"/>
            </w:pPr>
            <w:r>
              <w:t>Leon</w:t>
            </w:r>
            <w:r w:rsidR="002C0A89">
              <w:t xml:space="preserve"> – </w:t>
            </w:r>
            <w:r w:rsidR="000A5EFD">
              <w:t>2</w:t>
            </w:r>
          </w:p>
        </w:tc>
        <w:tc>
          <w:tcPr>
            <w:tcW w:w="900" w:type="dxa"/>
            <w:vAlign w:val="top"/>
          </w:tcPr>
          <w:p w14:paraId="1783781F" w14:textId="5CD38EF6" w:rsidR="002C0A89" w:rsidRDefault="000A5EFD" w:rsidP="004974CE">
            <w:pPr>
              <w:tabs>
                <w:tab w:val="clear" w:pos="284"/>
              </w:tabs>
              <w:spacing w:before="40" w:after="20" w:line="240" w:lineRule="auto"/>
              <w:ind w:left="29" w:right="-43"/>
              <w:jc w:val="center"/>
            </w:pPr>
            <w:r>
              <w:t>4.14</w:t>
            </w:r>
          </w:p>
        </w:tc>
        <w:tc>
          <w:tcPr>
            <w:tcW w:w="995" w:type="dxa"/>
            <w:vAlign w:val="top"/>
          </w:tcPr>
          <w:p w14:paraId="29A40592" w14:textId="3B206350" w:rsidR="002C0A89" w:rsidRDefault="000A5EFD" w:rsidP="004974CE">
            <w:pPr>
              <w:tabs>
                <w:tab w:val="clear" w:pos="284"/>
              </w:tabs>
              <w:spacing w:before="40" w:after="20" w:line="240" w:lineRule="auto"/>
              <w:ind w:left="29" w:right="-43"/>
              <w:jc w:val="center"/>
            </w:pPr>
            <w:r>
              <w:t>6.67</w:t>
            </w:r>
          </w:p>
        </w:tc>
        <w:tc>
          <w:tcPr>
            <w:tcW w:w="990" w:type="dxa"/>
            <w:vAlign w:val="top"/>
          </w:tcPr>
          <w:p w14:paraId="14767062" w14:textId="648EB5C6" w:rsidR="002C0A89" w:rsidRDefault="000A5EFD" w:rsidP="004974CE">
            <w:pPr>
              <w:tabs>
                <w:tab w:val="clear" w:pos="284"/>
              </w:tabs>
              <w:spacing w:before="40" w:after="20" w:line="240" w:lineRule="auto"/>
              <w:ind w:left="29" w:right="-43"/>
              <w:jc w:val="center"/>
            </w:pPr>
            <w:r>
              <w:t>3.24</w:t>
            </w:r>
          </w:p>
        </w:tc>
        <w:tc>
          <w:tcPr>
            <w:tcW w:w="990" w:type="dxa"/>
            <w:vAlign w:val="top"/>
          </w:tcPr>
          <w:p w14:paraId="1EC217E0" w14:textId="51E0523B" w:rsidR="002C0A89" w:rsidRDefault="000A5EFD" w:rsidP="004974CE">
            <w:pPr>
              <w:tabs>
                <w:tab w:val="clear" w:pos="284"/>
              </w:tabs>
              <w:spacing w:before="40" w:after="20" w:line="240" w:lineRule="auto"/>
              <w:ind w:left="29" w:right="-43"/>
              <w:jc w:val="center"/>
            </w:pPr>
            <w:r>
              <w:t>2.47</w:t>
            </w:r>
          </w:p>
        </w:tc>
        <w:tc>
          <w:tcPr>
            <w:tcW w:w="990" w:type="dxa"/>
            <w:vAlign w:val="top"/>
          </w:tcPr>
          <w:p w14:paraId="171AAFAA" w14:textId="25BF9174" w:rsidR="002C0A89" w:rsidRDefault="000A5EFD" w:rsidP="004974CE">
            <w:pPr>
              <w:tabs>
                <w:tab w:val="clear" w:pos="284"/>
              </w:tabs>
              <w:spacing w:before="40" w:after="20" w:line="240" w:lineRule="auto"/>
              <w:ind w:left="29" w:right="-43"/>
              <w:jc w:val="center"/>
            </w:pPr>
            <w:r>
              <w:t>1.61</w:t>
            </w:r>
          </w:p>
        </w:tc>
        <w:tc>
          <w:tcPr>
            <w:tcW w:w="900" w:type="dxa"/>
            <w:vAlign w:val="top"/>
          </w:tcPr>
          <w:p w14:paraId="75D1C494" w14:textId="413BD7D2" w:rsidR="002C0A89" w:rsidRDefault="000A5EFD" w:rsidP="004974CE">
            <w:pPr>
              <w:tabs>
                <w:tab w:val="clear" w:pos="284"/>
              </w:tabs>
              <w:spacing w:before="40" w:after="20" w:line="240" w:lineRule="auto"/>
              <w:ind w:left="29" w:right="-43"/>
              <w:jc w:val="center"/>
            </w:pPr>
            <w:r>
              <w:t>7.07</w:t>
            </w:r>
          </w:p>
        </w:tc>
        <w:tc>
          <w:tcPr>
            <w:tcW w:w="1016" w:type="dxa"/>
            <w:vAlign w:val="top"/>
          </w:tcPr>
          <w:p w14:paraId="0B6F47F9" w14:textId="2FD37479" w:rsidR="002C0A89" w:rsidRDefault="000A5EFD" w:rsidP="004974CE">
            <w:pPr>
              <w:tabs>
                <w:tab w:val="clear" w:pos="284"/>
              </w:tabs>
              <w:spacing w:before="40" w:after="20" w:line="240" w:lineRule="auto"/>
              <w:ind w:left="29" w:right="-43"/>
              <w:jc w:val="center"/>
            </w:pPr>
            <w:r>
              <w:t>1.55</w:t>
            </w:r>
          </w:p>
        </w:tc>
      </w:tr>
      <w:tr w:rsidR="000A5EFD" w:rsidRPr="00161A02" w14:paraId="628A06BC"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724F3DD2" w14:textId="1E62300B" w:rsidR="000A5EFD" w:rsidRDefault="000A5EFD" w:rsidP="000A5EFD">
            <w:pPr>
              <w:tabs>
                <w:tab w:val="clear" w:pos="284"/>
              </w:tabs>
              <w:spacing w:before="20" w:after="20" w:line="240" w:lineRule="auto"/>
              <w:jc w:val="center"/>
            </w:pPr>
            <w:r>
              <w:t>Leon – 3</w:t>
            </w:r>
          </w:p>
        </w:tc>
        <w:tc>
          <w:tcPr>
            <w:tcW w:w="900" w:type="dxa"/>
            <w:vAlign w:val="top"/>
          </w:tcPr>
          <w:p w14:paraId="650390EE" w14:textId="5E280FFC" w:rsidR="000A5EFD" w:rsidRDefault="000A5EFD" w:rsidP="004974CE">
            <w:pPr>
              <w:tabs>
                <w:tab w:val="clear" w:pos="284"/>
              </w:tabs>
              <w:spacing w:before="40" w:after="20" w:line="240" w:lineRule="auto"/>
              <w:ind w:left="29" w:right="-43"/>
              <w:jc w:val="center"/>
            </w:pPr>
            <w:r>
              <w:t>4.62</w:t>
            </w:r>
          </w:p>
        </w:tc>
        <w:tc>
          <w:tcPr>
            <w:tcW w:w="995" w:type="dxa"/>
            <w:vAlign w:val="top"/>
          </w:tcPr>
          <w:p w14:paraId="54DBED06" w14:textId="41FA2212" w:rsidR="000A5EFD" w:rsidRDefault="000A5EFD" w:rsidP="004974CE">
            <w:pPr>
              <w:tabs>
                <w:tab w:val="clear" w:pos="284"/>
              </w:tabs>
              <w:spacing w:before="40" w:after="20" w:line="240" w:lineRule="auto"/>
              <w:ind w:left="29" w:right="-43"/>
              <w:jc w:val="center"/>
            </w:pPr>
            <w:r>
              <w:t>7.16</w:t>
            </w:r>
          </w:p>
        </w:tc>
        <w:tc>
          <w:tcPr>
            <w:tcW w:w="990" w:type="dxa"/>
            <w:vAlign w:val="top"/>
          </w:tcPr>
          <w:p w14:paraId="1420F4F8" w14:textId="33F9D91E" w:rsidR="000A5EFD" w:rsidRDefault="000A5EFD" w:rsidP="004974CE">
            <w:pPr>
              <w:tabs>
                <w:tab w:val="clear" w:pos="284"/>
              </w:tabs>
              <w:spacing w:before="40" w:after="20" w:line="240" w:lineRule="auto"/>
              <w:ind w:left="29" w:right="-43"/>
              <w:jc w:val="center"/>
            </w:pPr>
            <w:r>
              <w:t>3.71</w:t>
            </w:r>
          </w:p>
        </w:tc>
        <w:tc>
          <w:tcPr>
            <w:tcW w:w="990" w:type="dxa"/>
            <w:vAlign w:val="top"/>
          </w:tcPr>
          <w:p w14:paraId="4F629640" w14:textId="130B1FCE" w:rsidR="000A5EFD" w:rsidRDefault="000A5EFD" w:rsidP="004974CE">
            <w:pPr>
              <w:tabs>
                <w:tab w:val="clear" w:pos="284"/>
              </w:tabs>
              <w:spacing w:before="40" w:after="20" w:line="240" w:lineRule="auto"/>
              <w:ind w:left="29" w:right="-43"/>
              <w:jc w:val="center"/>
            </w:pPr>
            <w:r>
              <w:t>2.92</w:t>
            </w:r>
          </w:p>
        </w:tc>
        <w:tc>
          <w:tcPr>
            <w:tcW w:w="990" w:type="dxa"/>
            <w:vAlign w:val="top"/>
          </w:tcPr>
          <w:p w14:paraId="142AEC05" w14:textId="2CCFD563" w:rsidR="000A5EFD" w:rsidRDefault="000A5EFD" w:rsidP="004974CE">
            <w:pPr>
              <w:tabs>
                <w:tab w:val="clear" w:pos="284"/>
              </w:tabs>
              <w:spacing w:before="40" w:after="20" w:line="240" w:lineRule="auto"/>
              <w:ind w:left="29" w:right="-43"/>
              <w:jc w:val="center"/>
            </w:pPr>
            <w:r>
              <w:t>2.00</w:t>
            </w:r>
          </w:p>
        </w:tc>
        <w:tc>
          <w:tcPr>
            <w:tcW w:w="900" w:type="dxa"/>
            <w:vAlign w:val="top"/>
          </w:tcPr>
          <w:p w14:paraId="4DAD3C54" w14:textId="3C3A0F9B" w:rsidR="000A5EFD" w:rsidRDefault="000A5EFD" w:rsidP="004974CE">
            <w:pPr>
              <w:tabs>
                <w:tab w:val="clear" w:pos="284"/>
              </w:tabs>
              <w:spacing w:before="40" w:after="20" w:line="240" w:lineRule="auto"/>
              <w:ind w:left="29" w:right="-43"/>
              <w:jc w:val="center"/>
            </w:pPr>
            <w:r>
              <w:t>7.48</w:t>
            </w:r>
          </w:p>
        </w:tc>
        <w:tc>
          <w:tcPr>
            <w:tcW w:w="1016" w:type="dxa"/>
            <w:vAlign w:val="top"/>
          </w:tcPr>
          <w:p w14:paraId="09F04B6B" w14:textId="1A758294" w:rsidR="000A5EFD" w:rsidRDefault="000A5EFD" w:rsidP="004974CE">
            <w:pPr>
              <w:tabs>
                <w:tab w:val="clear" w:pos="284"/>
              </w:tabs>
              <w:spacing w:before="40" w:after="20" w:line="240" w:lineRule="auto"/>
              <w:ind w:left="29" w:right="-43"/>
              <w:jc w:val="center"/>
            </w:pPr>
            <w:r>
              <w:t>1.92</w:t>
            </w:r>
          </w:p>
        </w:tc>
      </w:tr>
      <w:tr w:rsidR="000A5EFD" w:rsidRPr="00161A02" w14:paraId="4572091C"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23CF4F66" w14:textId="17F3CFB9" w:rsidR="000A5EFD" w:rsidRDefault="000A5EFD" w:rsidP="000A5EFD">
            <w:pPr>
              <w:tabs>
                <w:tab w:val="clear" w:pos="284"/>
              </w:tabs>
              <w:spacing w:before="20" w:after="20" w:line="240" w:lineRule="auto"/>
              <w:jc w:val="center"/>
            </w:pPr>
            <w:r>
              <w:t>Leon – 4</w:t>
            </w:r>
          </w:p>
        </w:tc>
        <w:tc>
          <w:tcPr>
            <w:tcW w:w="900" w:type="dxa"/>
            <w:vAlign w:val="top"/>
          </w:tcPr>
          <w:p w14:paraId="6325CD33" w14:textId="4D59FE07" w:rsidR="000A5EFD" w:rsidRDefault="002451BE" w:rsidP="004974CE">
            <w:pPr>
              <w:tabs>
                <w:tab w:val="clear" w:pos="284"/>
              </w:tabs>
              <w:spacing w:before="40" w:after="20" w:line="240" w:lineRule="auto"/>
              <w:ind w:left="29" w:right="-43"/>
              <w:jc w:val="center"/>
            </w:pPr>
            <w:r>
              <w:t>6.28</w:t>
            </w:r>
          </w:p>
        </w:tc>
        <w:tc>
          <w:tcPr>
            <w:tcW w:w="995" w:type="dxa"/>
            <w:vAlign w:val="top"/>
          </w:tcPr>
          <w:p w14:paraId="3C3E12DE" w14:textId="10732232" w:rsidR="000A5EFD" w:rsidRDefault="002451BE" w:rsidP="004974CE">
            <w:pPr>
              <w:tabs>
                <w:tab w:val="clear" w:pos="284"/>
              </w:tabs>
              <w:spacing w:before="40" w:after="20" w:line="240" w:lineRule="auto"/>
              <w:ind w:left="29" w:right="-43"/>
              <w:jc w:val="center"/>
            </w:pPr>
            <w:r>
              <w:t>9.11</w:t>
            </w:r>
          </w:p>
        </w:tc>
        <w:tc>
          <w:tcPr>
            <w:tcW w:w="990" w:type="dxa"/>
            <w:vAlign w:val="top"/>
          </w:tcPr>
          <w:p w14:paraId="3466935C" w14:textId="2BF38EDD" w:rsidR="000A5EFD" w:rsidRDefault="002451BE" w:rsidP="004974CE">
            <w:pPr>
              <w:tabs>
                <w:tab w:val="clear" w:pos="284"/>
              </w:tabs>
              <w:spacing w:before="40" w:after="20" w:line="240" w:lineRule="auto"/>
              <w:ind w:left="29" w:right="-43"/>
              <w:jc w:val="center"/>
            </w:pPr>
            <w:r>
              <w:t>5.30</w:t>
            </w:r>
          </w:p>
        </w:tc>
        <w:tc>
          <w:tcPr>
            <w:tcW w:w="990" w:type="dxa"/>
            <w:vAlign w:val="top"/>
          </w:tcPr>
          <w:p w14:paraId="5E2FF98D" w14:textId="39BC7EB1" w:rsidR="000A5EFD" w:rsidRDefault="002451BE" w:rsidP="004974CE">
            <w:pPr>
              <w:tabs>
                <w:tab w:val="clear" w:pos="284"/>
              </w:tabs>
              <w:spacing w:before="40" w:after="20" w:line="240" w:lineRule="auto"/>
              <w:ind w:left="29" w:right="-43"/>
              <w:jc w:val="center"/>
            </w:pPr>
            <w:r>
              <w:t>4.40</w:t>
            </w:r>
          </w:p>
        </w:tc>
        <w:tc>
          <w:tcPr>
            <w:tcW w:w="990" w:type="dxa"/>
            <w:vAlign w:val="top"/>
          </w:tcPr>
          <w:p w14:paraId="71857AD9" w14:textId="0F550DF1" w:rsidR="000A5EFD" w:rsidRDefault="002451BE" w:rsidP="004974CE">
            <w:pPr>
              <w:tabs>
                <w:tab w:val="clear" w:pos="284"/>
              </w:tabs>
              <w:spacing w:before="40" w:after="20" w:line="240" w:lineRule="auto"/>
              <w:ind w:left="29" w:right="-43"/>
              <w:jc w:val="center"/>
            </w:pPr>
            <w:r>
              <w:t>3.29</w:t>
            </w:r>
          </w:p>
        </w:tc>
        <w:tc>
          <w:tcPr>
            <w:tcW w:w="900" w:type="dxa"/>
            <w:vAlign w:val="top"/>
          </w:tcPr>
          <w:p w14:paraId="28C6D4DD" w14:textId="4D048E86" w:rsidR="000A5EFD" w:rsidRDefault="002451BE" w:rsidP="004974CE">
            <w:pPr>
              <w:tabs>
                <w:tab w:val="clear" w:pos="284"/>
              </w:tabs>
              <w:spacing w:before="40" w:after="20" w:line="240" w:lineRule="auto"/>
              <w:ind w:left="29" w:right="-43"/>
              <w:jc w:val="center"/>
            </w:pPr>
            <w:r>
              <w:t>8.86</w:t>
            </w:r>
          </w:p>
        </w:tc>
        <w:tc>
          <w:tcPr>
            <w:tcW w:w="1016" w:type="dxa"/>
            <w:vAlign w:val="top"/>
          </w:tcPr>
          <w:p w14:paraId="6EE0E9B0" w14:textId="42DC7875" w:rsidR="000A5EFD" w:rsidRDefault="002451BE" w:rsidP="004974CE">
            <w:pPr>
              <w:tabs>
                <w:tab w:val="clear" w:pos="284"/>
              </w:tabs>
              <w:spacing w:before="40" w:after="20" w:line="240" w:lineRule="auto"/>
              <w:ind w:left="29" w:right="-43"/>
              <w:jc w:val="center"/>
            </w:pPr>
            <w:r>
              <w:t>3.45</w:t>
            </w:r>
          </w:p>
        </w:tc>
      </w:tr>
      <w:tr w:rsidR="000A5EFD" w:rsidRPr="00161A02" w14:paraId="5879D300"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15804BF" w14:textId="525E0E94" w:rsidR="000A5EFD" w:rsidRDefault="000A5EFD" w:rsidP="000A5EFD">
            <w:pPr>
              <w:tabs>
                <w:tab w:val="clear" w:pos="284"/>
              </w:tabs>
              <w:spacing w:before="20" w:after="20" w:line="240" w:lineRule="auto"/>
              <w:jc w:val="center"/>
            </w:pPr>
            <w:r>
              <w:t>Leon – 5</w:t>
            </w:r>
          </w:p>
        </w:tc>
        <w:tc>
          <w:tcPr>
            <w:tcW w:w="900" w:type="dxa"/>
            <w:vAlign w:val="top"/>
          </w:tcPr>
          <w:p w14:paraId="38BAFC5D" w14:textId="1F05E8D0" w:rsidR="000A5EFD" w:rsidRDefault="002451BE" w:rsidP="004974CE">
            <w:pPr>
              <w:tabs>
                <w:tab w:val="clear" w:pos="284"/>
              </w:tabs>
              <w:spacing w:before="40" w:after="20" w:line="240" w:lineRule="auto"/>
              <w:ind w:left="29" w:right="-43"/>
              <w:jc w:val="center"/>
            </w:pPr>
            <w:r>
              <w:t>6.93</w:t>
            </w:r>
          </w:p>
        </w:tc>
        <w:tc>
          <w:tcPr>
            <w:tcW w:w="995" w:type="dxa"/>
            <w:vAlign w:val="top"/>
          </w:tcPr>
          <w:p w14:paraId="7870419D" w14:textId="40C131E7" w:rsidR="000A5EFD" w:rsidRDefault="002451BE" w:rsidP="004974CE">
            <w:pPr>
              <w:tabs>
                <w:tab w:val="clear" w:pos="284"/>
              </w:tabs>
              <w:spacing w:before="40" w:after="20" w:line="240" w:lineRule="auto"/>
              <w:ind w:left="29" w:right="-43"/>
              <w:jc w:val="center"/>
            </w:pPr>
            <w:r>
              <w:t>10.45</w:t>
            </w:r>
          </w:p>
        </w:tc>
        <w:tc>
          <w:tcPr>
            <w:tcW w:w="990" w:type="dxa"/>
            <w:vAlign w:val="top"/>
          </w:tcPr>
          <w:p w14:paraId="05922F55" w14:textId="4EA4498D" w:rsidR="000A5EFD" w:rsidRDefault="002451BE" w:rsidP="004974CE">
            <w:pPr>
              <w:tabs>
                <w:tab w:val="clear" w:pos="284"/>
              </w:tabs>
              <w:spacing w:before="40" w:after="20" w:line="240" w:lineRule="auto"/>
              <w:ind w:left="29" w:right="-43"/>
              <w:jc w:val="center"/>
            </w:pPr>
            <w:r>
              <w:t>5.71</w:t>
            </w:r>
          </w:p>
        </w:tc>
        <w:tc>
          <w:tcPr>
            <w:tcW w:w="990" w:type="dxa"/>
            <w:vAlign w:val="top"/>
          </w:tcPr>
          <w:p w14:paraId="542E76C4" w14:textId="0FA68FE0" w:rsidR="000A5EFD" w:rsidRDefault="002451BE" w:rsidP="004974CE">
            <w:pPr>
              <w:tabs>
                <w:tab w:val="clear" w:pos="284"/>
              </w:tabs>
              <w:spacing w:before="40" w:after="20" w:line="240" w:lineRule="auto"/>
              <w:ind w:left="29" w:right="-43"/>
              <w:jc w:val="center"/>
            </w:pPr>
            <w:r>
              <w:t>4.64</w:t>
            </w:r>
          </w:p>
        </w:tc>
        <w:tc>
          <w:tcPr>
            <w:tcW w:w="990" w:type="dxa"/>
            <w:vAlign w:val="top"/>
          </w:tcPr>
          <w:p w14:paraId="158F2176" w14:textId="03EA3C33" w:rsidR="000A5EFD" w:rsidRDefault="002451BE" w:rsidP="004974CE">
            <w:pPr>
              <w:tabs>
                <w:tab w:val="clear" w:pos="284"/>
              </w:tabs>
              <w:spacing w:before="40" w:after="20" w:line="240" w:lineRule="auto"/>
              <w:ind w:left="29" w:right="-43"/>
              <w:jc w:val="center"/>
            </w:pPr>
            <w:r>
              <w:t>3.39</w:t>
            </w:r>
          </w:p>
        </w:tc>
        <w:tc>
          <w:tcPr>
            <w:tcW w:w="900" w:type="dxa"/>
            <w:vAlign w:val="top"/>
          </w:tcPr>
          <w:p w14:paraId="2F0360B1" w14:textId="4C14305E" w:rsidR="000A5EFD" w:rsidRDefault="002451BE" w:rsidP="004974CE">
            <w:pPr>
              <w:tabs>
                <w:tab w:val="clear" w:pos="284"/>
              </w:tabs>
              <w:spacing w:before="40" w:after="20" w:line="240" w:lineRule="auto"/>
              <w:ind w:left="29" w:right="-43"/>
              <w:jc w:val="center"/>
            </w:pPr>
            <w:r>
              <w:t>9.79</w:t>
            </w:r>
          </w:p>
        </w:tc>
        <w:tc>
          <w:tcPr>
            <w:tcW w:w="1016" w:type="dxa"/>
            <w:vAlign w:val="top"/>
          </w:tcPr>
          <w:p w14:paraId="2FA14250" w14:textId="3D9056B2" w:rsidR="000A5EFD" w:rsidRDefault="002451BE" w:rsidP="004974CE">
            <w:pPr>
              <w:tabs>
                <w:tab w:val="clear" w:pos="284"/>
              </w:tabs>
              <w:spacing w:before="40" w:after="20" w:line="240" w:lineRule="auto"/>
              <w:ind w:left="29" w:right="-43"/>
              <w:jc w:val="center"/>
            </w:pPr>
            <w:r>
              <w:t>3.86</w:t>
            </w:r>
          </w:p>
        </w:tc>
      </w:tr>
    </w:tbl>
    <w:p w14:paraId="2247EDA4" w14:textId="77898721" w:rsidR="00DF6DD6" w:rsidRDefault="00DF6DD6" w:rsidP="0048315A">
      <w:pPr>
        <w:pStyle w:val="BodyText"/>
      </w:pPr>
    </w:p>
    <w:p w14:paraId="3C747C61" w14:textId="6DA53FDE" w:rsidR="00AC5D58" w:rsidRDefault="001C3CBF" w:rsidP="0048315A">
      <w:pPr>
        <w:pStyle w:val="BodyText"/>
      </w:pPr>
      <w:r>
        <w:t xml:space="preserve">Figures </w:t>
      </w:r>
      <w:r>
        <w:fldChar w:fldCharType="begin"/>
      </w:r>
      <w:r>
        <w:instrText xml:space="preserve"> REF ExcessPrecipHyetographL1 \h </w:instrText>
      </w:r>
      <w:r>
        <w:fldChar w:fldCharType="separate"/>
      </w:r>
      <w:r w:rsidR="00A90D72">
        <w:rPr>
          <w:noProof/>
        </w:rPr>
        <w:t>4</w:t>
      </w:r>
      <w:r>
        <w:fldChar w:fldCharType="end"/>
      </w:r>
      <w:r>
        <w:t xml:space="preserve"> </w:t>
      </w:r>
      <w:r w:rsidR="00311BFB">
        <w:t>-</w:t>
      </w:r>
      <w:r w:rsidR="00092000">
        <w:fldChar w:fldCharType="begin"/>
      </w:r>
      <w:r w:rsidR="00092000">
        <w:instrText xml:space="preserve"> REF _Ref112417621 \h </w:instrText>
      </w:r>
      <w:r w:rsidR="00092000">
        <w:fldChar w:fldCharType="separate"/>
      </w:r>
      <w:r w:rsidR="00A90D72">
        <w:t xml:space="preserve">Figure </w:t>
      </w:r>
      <w:r w:rsidR="00A90D72">
        <w:rPr>
          <w:noProof/>
        </w:rPr>
        <w:t>8</w:t>
      </w:r>
      <w:r w:rsidR="00092000">
        <w:fldChar w:fldCharType="end"/>
      </w:r>
      <w:r w:rsidR="000E4A9C">
        <w:t xml:space="preserve"> </w:t>
      </w:r>
      <w:r w:rsidR="00EA309F">
        <w:t xml:space="preserve">show </w:t>
      </w:r>
      <w:r w:rsidR="00B36576">
        <w:t xml:space="preserve">the </w:t>
      </w:r>
      <w:r w:rsidR="00EA309F">
        <w:t>excess p</w:t>
      </w:r>
      <w:r w:rsidR="00DF6DD6">
        <w:t>recipita</w:t>
      </w:r>
      <w:r w:rsidR="00EA309F">
        <w:t>t</w:t>
      </w:r>
      <w:r w:rsidR="00DF6DD6">
        <w:t>ion hyetograph</w:t>
      </w:r>
      <w:r w:rsidR="00311BFB">
        <w:t>s</w:t>
      </w:r>
      <w:r w:rsidR="00DF6DD6">
        <w:t xml:space="preserve"> used </w:t>
      </w:r>
      <w:r w:rsidR="00DF6DD6" w:rsidRPr="007123E3">
        <w:t xml:space="preserve">for </w:t>
      </w:r>
      <w:r w:rsidR="00311BFB">
        <w:t xml:space="preserve">the </w:t>
      </w:r>
      <w:r w:rsidR="006A1EE6">
        <w:t>Leon</w:t>
      </w:r>
      <w:r w:rsidR="004055A7">
        <w:t xml:space="preserve"> </w:t>
      </w:r>
      <w:r w:rsidR="00311BFB">
        <w:t>models</w:t>
      </w:r>
      <w:r w:rsidR="00914420" w:rsidRPr="007123E3">
        <w:t>.</w:t>
      </w:r>
      <w:r w:rsidR="00914420">
        <w:t xml:space="preserve"> </w:t>
      </w:r>
      <w:r w:rsidR="00807F8A">
        <w:t>CN</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749263F8" w:rsidR="00EA2332" w:rsidRDefault="00B83B00" w:rsidP="007C1FE6">
      <w:pPr>
        <w:pStyle w:val="BodyText"/>
        <w:keepNext/>
        <w:jc w:val="center"/>
      </w:pPr>
      <w:r>
        <w:rPr>
          <w:noProof/>
        </w:rPr>
        <w:drawing>
          <wp:inline distT="0" distB="0" distL="0" distR="0" wp14:anchorId="2F122545" wp14:editId="2853A84E">
            <wp:extent cx="5943600" cy="4019550"/>
            <wp:effectExtent l="0" t="0" r="19050" b="19050"/>
            <wp:docPr id="19" name="Chart 19">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A2BC88" w14:textId="75CC5DBE" w:rsidR="0093212D" w:rsidRDefault="00EA2332" w:rsidP="0093212D">
      <w:pPr>
        <w:pStyle w:val="Caption"/>
        <w:jc w:val="center"/>
      </w:pPr>
      <w:bookmarkStart w:id="57" w:name="_Ref80284395"/>
      <w:bookmarkStart w:id="58" w:name="_Toc112838911"/>
      <w:r>
        <w:t xml:space="preserve">Figure </w:t>
      </w:r>
      <w:bookmarkStart w:id="59" w:name="ExcessPrecipHyetographL1"/>
      <w:bookmarkEnd w:id="57"/>
      <w:r w:rsidR="001C3CBF">
        <w:fldChar w:fldCharType="begin"/>
      </w:r>
      <w:r w:rsidR="001C3CBF">
        <w:instrText xml:space="preserve"> SEQ Figure \* ARABIC </w:instrText>
      </w:r>
      <w:r w:rsidR="001C3CBF">
        <w:fldChar w:fldCharType="separate"/>
      </w:r>
      <w:r w:rsidR="00A90D72">
        <w:rPr>
          <w:noProof/>
        </w:rPr>
        <w:t>4</w:t>
      </w:r>
      <w:r w:rsidR="001C3CBF">
        <w:fldChar w:fldCharType="end"/>
      </w:r>
      <w:bookmarkEnd w:id="59"/>
      <w:r>
        <w:t xml:space="preserve">: </w:t>
      </w:r>
      <w:r w:rsidRPr="00B80C0C">
        <w:t>Excess Precipitation Hyetograph</w:t>
      </w:r>
      <w:r w:rsidR="002C0A89">
        <w:t xml:space="preserve"> Applied to 2D Mesh – </w:t>
      </w:r>
      <w:r w:rsidR="006A1EE6">
        <w:t>Leon</w:t>
      </w:r>
      <w:r w:rsidR="002C0A89">
        <w:t xml:space="preserve"> </w:t>
      </w:r>
      <w:r w:rsidR="004055A7">
        <w:t>1</w:t>
      </w:r>
      <w:bookmarkEnd w:id="58"/>
    </w:p>
    <w:p w14:paraId="27E4FEA4" w14:textId="77777777" w:rsidR="002C0A89" w:rsidRDefault="002C0A89" w:rsidP="002C0A89">
      <w:pPr>
        <w:pStyle w:val="BodyText"/>
      </w:pPr>
    </w:p>
    <w:p w14:paraId="13EAD8E2" w14:textId="39840CBD" w:rsidR="002C0A89" w:rsidRDefault="00B83B00" w:rsidP="00E507E5">
      <w:pPr>
        <w:pStyle w:val="BodyText"/>
        <w:keepNext/>
        <w:jc w:val="center"/>
      </w:pPr>
      <w:r>
        <w:rPr>
          <w:noProof/>
        </w:rPr>
        <w:lastRenderedPageBreak/>
        <w:drawing>
          <wp:inline distT="0" distB="0" distL="0" distR="0" wp14:anchorId="19E991CB" wp14:editId="59524C3E">
            <wp:extent cx="5756744" cy="3729162"/>
            <wp:effectExtent l="0" t="0" r="15875" b="24130"/>
            <wp:docPr id="20" name="Chart 20">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FBBB26" w14:textId="2D57CFC1" w:rsidR="002C0A89" w:rsidRDefault="002C0A89" w:rsidP="002C1BAD">
      <w:pPr>
        <w:pStyle w:val="Caption"/>
        <w:jc w:val="center"/>
      </w:pPr>
      <w:bookmarkStart w:id="60" w:name="_Toc112838912"/>
      <w:r>
        <w:t xml:space="preserve">Figure </w:t>
      </w:r>
      <w:r>
        <w:fldChar w:fldCharType="begin"/>
      </w:r>
      <w:r>
        <w:instrText xml:space="preserve"> SEQ Figure \* ARABIC </w:instrText>
      </w:r>
      <w:r>
        <w:fldChar w:fldCharType="separate"/>
      </w:r>
      <w:r w:rsidR="00A90D72">
        <w:rPr>
          <w:noProof/>
        </w:rPr>
        <w:t>5</w:t>
      </w:r>
      <w:r>
        <w:fldChar w:fldCharType="end"/>
      </w:r>
      <w:r>
        <w:t xml:space="preserve">: </w:t>
      </w:r>
      <w:r w:rsidRPr="001772FB">
        <w:t xml:space="preserve">Excess Precipitation Hyetograph Applied to 2D Mesh – </w:t>
      </w:r>
      <w:r w:rsidR="003550C0">
        <w:t>Leon</w:t>
      </w:r>
      <w:r w:rsidRPr="001772FB">
        <w:t xml:space="preserve"> </w:t>
      </w:r>
      <w:r w:rsidR="003550C0">
        <w:t>2</w:t>
      </w:r>
      <w:bookmarkEnd w:id="60"/>
    </w:p>
    <w:p w14:paraId="71EBD3AC" w14:textId="77777777" w:rsidR="004475EA" w:rsidRPr="004475EA" w:rsidRDefault="004475EA" w:rsidP="004475EA">
      <w:pPr>
        <w:pStyle w:val="BodyText"/>
      </w:pPr>
    </w:p>
    <w:p w14:paraId="226C548C" w14:textId="6AC1CCFB" w:rsidR="004055A7" w:rsidRDefault="00B83B00" w:rsidP="00E507E5">
      <w:pPr>
        <w:pStyle w:val="BodyText"/>
        <w:jc w:val="center"/>
      </w:pPr>
      <w:r>
        <w:rPr>
          <w:noProof/>
        </w:rPr>
        <w:drawing>
          <wp:inline distT="0" distB="0" distL="0" distR="0" wp14:anchorId="27E1B08C" wp14:editId="4DA8A1C1">
            <wp:extent cx="5947576" cy="3729162"/>
            <wp:effectExtent l="0" t="0" r="15240" b="24130"/>
            <wp:docPr id="21" name="Chart 2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E897AF2" w14:textId="13F47934" w:rsidR="004055A7" w:rsidRDefault="004055A7" w:rsidP="004055A7">
      <w:pPr>
        <w:pStyle w:val="Caption"/>
        <w:jc w:val="center"/>
      </w:pPr>
      <w:bookmarkStart w:id="61" w:name="_Toc112838913"/>
      <w:r>
        <w:t xml:space="preserve">Figure </w:t>
      </w:r>
      <w:r w:rsidR="001C3CBF">
        <w:fldChar w:fldCharType="begin"/>
      </w:r>
      <w:r w:rsidR="001C3CBF">
        <w:instrText xml:space="preserve"> SEQ Figure \* ARABIC </w:instrText>
      </w:r>
      <w:r w:rsidR="001C3CBF">
        <w:fldChar w:fldCharType="separate"/>
      </w:r>
      <w:r w:rsidR="00A90D72">
        <w:rPr>
          <w:noProof/>
        </w:rPr>
        <w:t>6</w:t>
      </w:r>
      <w:r w:rsidR="001C3CBF">
        <w:fldChar w:fldCharType="end"/>
      </w:r>
      <w:r>
        <w:t xml:space="preserve">: </w:t>
      </w:r>
      <w:r w:rsidRPr="001772FB">
        <w:t xml:space="preserve">Excess Precipitation Hyetograph Applied to 2D Mesh – </w:t>
      </w:r>
      <w:r>
        <w:t>Leon</w:t>
      </w:r>
      <w:r w:rsidRPr="001772FB">
        <w:t xml:space="preserve"> </w:t>
      </w:r>
      <w:r>
        <w:t>3</w:t>
      </w:r>
      <w:bookmarkEnd w:id="61"/>
    </w:p>
    <w:p w14:paraId="430CC2F4" w14:textId="77777777" w:rsidR="004055A7" w:rsidRPr="004055A7" w:rsidRDefault="004055A7" w:rsidP="004055A7">
      <w:pPr>
        <w:pStyle w:val="BodyText"/>
      </w:pPr>
    </w:p>
    <w:p w14:paraId="04FCBE4B" w14:textId="78F42DFB" w:rsidR="004055A7" w:rsidRDefault="00B83B00" w:rsidP="00E507E5">
      <w:pPr>
        <w:pStyle w:val="BodyText"/>
        <w:jc w:val="center"/>
      </w:pPr>
      <w:r>
        <w:rPr>
          <w:noProof/>
        </w:rPr>
        <w:lastRenderedPageBreak/>
        <w:drawing>
          <wp:inline distT="0" distB="0" distL="0" distR="0" wp14:anchorId="4A94EE85" wp14:editId="05CEAC2A">
            <wp:extent cx="5947576" cy="3562184"/>
            <wp:effectExtent l="0" t="0" r="15240" b="19685"/>
            <wp:docPr id="25" name="Chart 25">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B9EE2F7" w14:textId="6B71AFDA" w:rsidR="004055A7" w:rsidRDefault="004055A7" w:rsidP="004055A7">
      <w:pPr>
        <w:pStyle w:val="Caption"/>
        <w:jc w:val="center"/>
      </w:pPr>
      <w:bookmarkStart w:id="62" w:name="_Toc112838914"/>
      <w:r>
        <w:t xml:space="preserve">Figure </w:t>
      </w:r>
      <w:r w:rsidR="001C3CBF">
        <w:fldChar w:fldCharType="begin"/>
      </w:r>
      <w:r w:rsidR="001C3CBF">
        <w:instrText xml:space="preserve"> SEQ Figure \* ARABIC </w:instrText>
      </w:r>
      <w:r w:rsidR="001C3CBF">
        <w:fldChar w:fldCharType="separate"/>
      </w:r>
      <w:r w:rsidR="00A90D72">
        <w:rPr>
          <w:noProof/>
        </w:rPr>
        <w:t>7</w:t>
      </w:r>
      <w:r w:rsidR="001C3CBF">
        <w:fldChar w:fldCharType="end"/>
      </w:r>
      <w:r>
        <w:t xml:space="preserve">: </w:t>
      </w:r>
      <w:r w:rsidRPr="001772FB">
        <w:t xml:space="preserve">Excess Precipitation Hyetograph Applied to 2D Mesh – </w:t>
      </w:r>
      <w:r>
        <w:t>Leon</w:t>
      </w:r>
      <w:r w:rsidRPr="001772FB">
        <w:t xml:space="preserve"> </w:t>
      </w:r>
      <w:r>
        <w:t>4</w:t>
      </w:r>
      <w:bookmarkEnd w:id="62"/>
    </w:p>
    <w:p w14:paraId="0C58897B" w14:textId="3335096E" w:rsidR="004055A7" w:rsidRPr="004055A7" w:rsidRDefault="00B83B00" w:rsidP="004475EA">
      <w:pPr>
        <w:pStyle w:val="BodyText"/>
        <w:jc w:val="center"/>
      </w:pPr>
      <w:r>
        <w:rPr>
          <w:noProof/>
        </w:rPr>
        <w:drawing>
          <wp:inline distT="0" distB="0" distL="0" distR="0" wp14:anchorId="14B77FFB" wp14:editId="182D914B">
            <wp:extent cx="5947576" cy="3562185"/>
            <wp:effectExtent l="0" t="0" r="15240" b="19685"/>
            <wp:docPr id="26" name="Chart 26">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4957FC2" w14:textId="1CAA6AE4" w:rsidR="004055A7" w:rsidRDefault="004055A7" w:rsidP="004055A7">
      <w:pPr>
        <w:pStyle w:val="Caption"/>
        <w:jc w:val="center"/>
      </w:pPr>
      <w:bookmarkStart w:id="63" w:name="_Ref112417621"/>
      <w:bookmarkStart w:id="64" w:name="_Toc112838915"/>
      <w:r>
        <w:t xml:space="preserve">Figure </w:t>
      </w:r>
      <w:bookmarkStart w:id="65" w:name="Figure8"/>
      <w:r w:rsidR="001C3CBF">
        <w:fldChar w:fldCharType="begin"/>
      </w:r>
      <w:r w:rsidR="001C3CBF">
        <w:instrText xml:space="preserve"> SEQ Figure \* ARABIC </w:instrText>
      </w:r>
      <w:r w:rsidR="001C3CBF">
        <w:fldChar w:fldCharType="separate"/>
      </w:r>
      <w:r w:rsidR="00A90D72">
        <w:rPr>
          <w:noProof/>
        </w:rPr>
        <w:t>8</w:t>
      </w:r>
      <w:r w:rsidR="001C3CBF">
        <w:fldChar w:fldCharType="end"/>
      </w:r>
      <w:bookmarkEnd w:id="65"/>
      <w:bookmarkEnd w:id="63"/>
      <w:r>
        <w:t xml:space="preserve">: </w:t>
      </w:r>
      <w:r w:rsidRPr="001772FB">
        <w:t xml:space="preserve">Excess Precipitation Hyetograph Applied to 2D Mesh – </w:t>
      </w:r>
      <w:r>
        <w:t>Leon</w:t>
      </w:r>
      <w:r w:rsidRPr="001772FB">
        <w:t xml:space="preserve"> </w:t>
      </w:r>
      <w:r>
        <w:t>5</w:t>
      </w:r>
      <w:bookmarkEnd w:id="64"/>
    </w:p>
    <w:p w14:paraId="192D4B24" w14:textId="77777777" w:rsidR="004055A7" w:rsidRDefault="004055A7" w:rsidP="004055A7">
      <w:pPr>
        <w:pStyle w:val="BodyText"/>
      </w:pPr>
    </w:p>
    <w:p w14:paraId="272B9E66" w14:textId="77777777" w:rsidR="00B83B00" w:rsidRDefault="00B83B00" w:rsidP="004055A7">
      <w:pPr>
        <w:pStyle w:val="BodyText"/>
      </w:pPr>
    </w:p>
    <w:p w14:paraId="4F6872B7" w14:textId="77777777" w:rsidR="00B83B00" w:rsidRPr="004055A7" w:rsidRDefault="00B83B00" w:rsidP="004055A7">
      <w:pPr>
        <w:pStyle w:val="BodyText"/>
      </w:pPr>
    </w:p>
    <w:p w14:paraId="703A5DC1" w14:textId="48CF394F" w:rsidR="00976A14" w:rsidRDefault="002476C3" w:rsidP="00E51B3A">
      <w:pPr>
        <w:pStyle w:val="Heading4"/>
      </w:pPr>
      <w:bookmarkStart w:id="66" w:name="_Stage_Hydrograph_Boundary"/>
      <w:bookmarkStart w:id="67" w:name="_Ref112148687"/>
      <w:bookmarkStart w:id="68" w:name="_Toc112838954"/>
      <w:bookmarkEnd w:id="66"/>
      <w:r>
        <w:lastRenderedPageBreak/>
        <w:t>Stage</w:t>
      </w:r>
      <w:r w:rsidR="00976A14">
        <w:t xml:space="preserve"> Hydrograph Boundary Conditions</w:t>
      </w:r>
      <w:bookmarkEnd w:id="67"/>
      <w:bookmarkEnd w:id="68"/>
    </w:p>
    <w:p w14:paraId="33D5F274" w14:textId="721451A9" w:rsidR="004A03C5" w:rsidRDefault="002C1BAD" w:rsidP="00FC2550">
      <w:pPr>
        <w:pStyle w:val="BodyText"/>
      </w:pPr>
      <w:r w:rsidRPr="003D6AC8">
        <w:t>Flow</w:t>
      </w:r>
      <w:r w:rsidR="002476C3">
        <w:t>s</w:t>
      </w:r>
      <w:r w:rsidRPr="003D6AC8">
        <w:t xml:space="preserve"> from the</w:t>
      </w:r>
      <w:r w:rsidR="002476C3">
        <w:t xml:space="preserve"> upstream models in the Leon HUC-8 watershed were used as inflows into the model</w:t>
      </w:r>
      <w:r w:rsidR="00311BFB">
        <w:t>s</w:t>
      </w:r>
      <w:r w:rsidR="002476C3">
        <w:t xml:space="preserve"> immediately downstream</w:t>
      </w:r>
      <w:r w:rsidRPr="003D6AC8">
        <w:t xml:space="preserve">. The </w:t>
      </w:r>
      <w:r w:rsidR="002476C3">
        <w:t>stage</w:t>
      </w:r>
      <w:r w:rsidRPr="003D6AC8">
        <w:t xml:space="preserve"> hydrograph was derived by utilizing the results of the HEC-RAS model for </w:t>
      </w:r>
      <w:r w:rsidR="002476C3">
        <w:t xml:space="preserve">the </w:t>
      </w:r>
      <w:r w:rsidR="003550C0">
        <w:t>Leon</w:t>
      </w:r>
      <w:r w:rsidRPr="003D6AC8">
        <w:t xml:space="preserve"> </w:t>
      </w:r>
      <w:r w:rsidR="002476C3">
        <w:t>modeling area</w:t>
      </w:r>
      <w:r w:rsidRPr="003D6AC8">
        <w:t xml:space="preserve"> directly upstream. </w:t>
      </w:r>
      <w:r w:rsidR="00960431" w:rsidRPr="003D6AC8">
        <w:t xml:space="preserve">By using upstream model results as </w:t>
      </w:r>
      <w:r w:rsidR="002476C3">
        <w:t>stage</w:t>
      </w:r>
      <w:r w:rsidR="00960431" w:rsidRPr="003D6AC8">
        <w:t xml:space="preserve"> hydrographs to the downstream model, </w:t>
      </w:r>
      <w:r w:rsidR="002476C3">
        <w:t>it</w:t>
      </w:r>
      <w:r w:rsidR="00960431" w:rsidRPr="003D6AC8">
        <w:t xml:space="preserve"> allows the </w:t>
      </w:r>
      <w:r w:rsidR="00960431">
        <w:t xml:space="preserve">two </w:t>
      </w:r>
      <w:r w:rsidR="00960431" w:rsidRPr="003D6AC8">
        <w:t xml:space="preserve">separate HEC-RAS models to act as one continuous model of the larger </w:t>
      </w:r>
      <w:r w:rsidR="003550C0">
        <w:t>Leon</w:t>
      </w:r>
      <w:r w:rsidR="00960431" w:rsidRPr="003D6AC8">
        <w:t xml:space="preserve"> watershed area.</w:t>
      </w:r>
      <w:r w:rsidR="00960431">
        <w:t xml:space="preserve"> </w:t>
      </w:r>
      <w:r w:rsidR="00960431" w:rsidRPr="003D6AC8">
        <w:t xml:space="preserve">The </w:t>
      </w:r>
      <w:r w:rsidR="002476C3">
        <w:t>stage</w:t>
      </w:r>
      <w:r w:rsidR="00960431" w:rsidRPr="003D6AC8">
        <w:t xml:space="preserve"> hydrograph was extracted from the</w:t>
      </w:r>
      <w:r w:rsidR="002476C3">
        <w:t xml:space="preserve"> upstream</w:t>
      </w:r>
      <w:r w:rsidR="00960431" w:rsidRPr="003D6AC8">
        <w:t xml:space="preserve"> </w:t>
      </w:r>
      <w:r w:rsidR="003550C0">
        <w:t>Leon</w:t>
      </w:r>
      <w:r w:rsidR="00960431" w:rsidRPr="003D6AC8">
        <w:t xml:space="preserve"> model using a 2D connection.</w:t>
      </w:r>
      <w:r w:rsidR="001C3CBF">
        <w:t xml:space="preserve"> Figures </w:t>
      </w:r>
      <w:r w:rsidR="001C3CBF">
        <w:fldChar w:fldCharType="begin"/>
      </w:r>
      <w:r w:rsidR="001C3CBF">
        <w:instrText xml:space="preserve"> REF Figure9 \h </w:instrText>
      </w:r>
      <w:r w:rsidR="001C3CBF">
        <w:fldChar w:fldCharType="separate"/>
      </w:r>
      <w:r w:rsidR="00A90D72">
        <w:rPr>
          <w:noProof/>
        </w:rPr>
        <w:t>9</w:t>
      </w:r>
      <w:r w:rsidR="001C3CBF">
        <w:fldChar w:fldCharType="end"/>
      </w:r>
      <w:r w:rsidR="00E97978">
        <w:t xml:space="preserve">, </w:t>
      </w:r>
      <w:r w:rsidR="001C3CBF">
        <w:fldChar w:fldCharType="begin"/>
      </w:r>
      <w:r w:rsidR="001C3CBF">
        <w:instrText xml:space="preserve"> REF Figure10 \h </w:instrText>
      </w:r>
      <w:r w:rsidR="001C3CBF">
        <w:fldChar w:fldCharType="separate"/>
      </w:r>
      <w:r w:rsidR="00A90D72">
        <w:rPr>
          <w:noProof/>
        </w:rPr>
        <w:t>10</w:t>
      </w:r>
      <w:r w:rsidR="001C3CBF">
        <w:fldChar w:fldCharType="end"/>
      </w:r>
      <w:r w:rsidR="00E97978">
        <w:t>,</w:t>
      </w:r>
      <w:r w:rsidR="001C3CBF">
        <w:t xml:space="preserve"> </w:t>
      </w:r>
      <w:r w:rsidR="001C3CBF">
        <w:fldChar w:fldCharType="begin"/>
      </w:r>
      <w:r w:rsidR="001C3CBF">
        <w:instrText xml:space="preserve"> REF Figure11 \h </w:instrText>
      </w:r>
      <w:r w:rsidR="001C3CBF">
        <w:fldChar w:fldCharType="separate"/>
      </w:r>
      <w:r w:rsidR="00A90D72">
        <w:rPr>
          <w:noProof/>
        </w:rPr>
        <w:t>11</w:t>
      </w:r>
      <w:r w:rsidR="001C3CBF">
        <w:fldChar w:fldCharType="end"/>
      </w:r>
      <w:r w:rsidR="00E97978">
        <w:t>, and</w:t>
      </w:r>
      <w:r w:rsidR="001C3CBF">
        <w:t xml:space="preserve"> </w:t>
      </w:r>
      <w:r w:rsidR="001C3CBF">
        <w:fldChar w:fldCharType="begin"/>
      </w:r>
      <w:r w:rsidR="001C3CBF">
        <w:instrText xml:space="preserve"> REF Figure12 \h </w:instrText>
      </w:r>
      <w:r w:rsidR="001C3CBF">
        <w:fldChar w:fldCharType="separate"/>
      </w:r>
      <w:r w:rsidR="00A90D72">
        <w:rPr>
          <w:noProof/>
        </w:rPr>
        <w:t>12</w:t>
      </w:r>
      <w:r w:rsidR="001C3CBF">
        <w:fldChar w:fldCharType="end"/>
      </w:r>
      <w:r w:rsidR="0045236D">
        <w:t xml:space="preserve"> show the stage hydrographs used to transition flow between models</w:t>
      </w:r>
      <w:r w:rsidR="00960431">
        <w:t>.</w:t>
      </w:r>
    </w:p>
    <w:p w14:paraId="792750C5" w14:textId="4D341AAF" w:rsidR="00CC7361" w:rsidRDefault="00C8477E" w:rsidP="004A03C5">
      <w:pPr>
        <w:pStyle w:val="BodyText"/>
        <w:keepNext/>
        <w:jc w:val="center"/>
      </w:pPr>
      <w:r>
        <w:rPr>
          <w:noProof/>
        </w:rPr>
        <w:drawing>
          <wp:inline distT="0" distB="0" distL="0" distR="0" wp14:anchorId="62F08D47" wp14:editId="7BEB0115">
            <wp:extent cx="5891917" cy="4206240"/>
            <wp:effectExtent l="0" t="0" r="13970" b="22860"/>
            <wp:docPr id="14" name="Chart 1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1C32502" w14:textId="7D7770A4" w:rsidR="004A03C5" w:rsidRDefault="004A03C5" w:rsidP="004A03C5">
      <w:pPr>
        <w:pStyle w:val="Caption"/>
        <w:jc w:val="center"/>
      </w:pPr>
      <w:bookmarkStart w:id="69" w:name="_Ref94273302"/>
      <w:bookmarkStart w:id="70" w:name="_Toc112838916"/>
      <w:r>
        <w:t xml:space="preserve">Figure </w:t>
      </w:r>
      <w:bookmarkStart w:id="71" w:name="Figure9"/>
      <w:bookmarkEnd w:id="69"/>
      <w:r w:rsidR="001C3CBF">
        <w:fldChar w:fldCharType="begin"/>
      </w:r>
      <w:r w:rsidR="001C3CBF">
        <w:instrText xml:space="preserve"> SEQ Figure \* ARABIC </w:instrText>
      </w:r>
      <w:r w:rsidR="001C3CBF">
        <w:fldChar w:fldCharType="separate"/>
      </w:r>
      <w:r w:rsidR="00A90D72">
        <w:rPr>
          <w:noProof/>
        </w:rPr>
        <w:t>9</w:t>
      </w:r>
      <w:r w:rsidR="001C3CBF">
        <w:fldChar w:fldCharType="end"/>
      </w:r>
      <w:bookmarkEnd w:id="71"/>
      <w:r w:rsidRPr="007C20A5">
        <w:t xml:space="preserve">: </w:t>
      </w:r>
      <w:r w:rsidR="003550C0">
        <w:t>Stage</w:t>
      </w:r>
      <w:r w:rsidRPr="007C20A5">
        <w:t xml:space="preserve"> Hydrograph</w:t>
      </w:r>
      <w:r w:rsidR="002476C3">
        <w:t xml:space="preserve"> from Leon 1</w:t>
      </w:r>
      <w:r w:rsidRPr="007C20A5">
        <w:t xml:space="preserve"> </w:t>
      </w:r>
      <w:r w:rsidR="002476C3">
        <w:t>applied to</w:t>
      </w:r>
      <w:r w:rsidRPr="007C20A5">
        <w:t xml:space="preserve"> </w:t>
      </w:r>
      <w:r w:rsidR="003550C0">
        <w:t>Leon</w:t>
      </w:r>
      <w:r>
        <w:t xml:space="preserve"> </w:t>
      </w:r>
      <w:r w:rsidR="002476C3">
        <w:t>2</w:t>
      </w:r>
      <w:bookmarkEnd w:id="70"/>
    </w:p>
    <w:p w14:paraId="3DF99EBF" w14:textId="77777777" w:rsidR="00EE3CE9" w:rsidRPr="00EE3CE9" w:rsidRDefault="00EE3CE9" w:rsidP="00EE3CE9">
      <w:pPr>
        <w:pStyle w:val="BodyText"/>
      </w:pPr>
    </w:p>
    <w:p w14:paraId="6E2B4675" w14:textId="2459CB6B" w:rsidR="00EB2786" w:rsidRPr="00EB2786" w:rsidRDefault="00EB2786" w:rsidP="00EB2786">
      <w:pPr>
        <w:pStyle w:val="BodyText"/>
      </w:pPr>
      <w:r>
        <w:rPr>
          <w:noProof/>
        </w:rPr>
        <w:lastRenderedPageBreak/>
        <w:drawing>
          <wp:inline distT="0" distB="0" distL="0" distR="0" wp14:anchorId="23DD9A98" wp14:editId="05684C22">
            <wp:extent cx="5891917" cy="3758184"/>
            <wp:effectExtent l="0" t="0" r="13970" b="13970"/>
            <wp:docPr id="17" name="Chart 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B1F4BA3" w14:textId="621C7C5C" w:rsidR="00EB2786" w:rsidRDefault="00EB2786" w:rsidP="00EB2786">
      <w:pPr>
        <w:pStyle w:val="Caption"/>
        <w:jc w:val="center"/>
      </w:pPr>
      <w:bookmarkStart w:id="72" w:name="_Toc112838917"/>
      <w:r>
        <w:t xml:space="preserve">Figure </w:t>
      </w:r>
      <w:bookmarkStart w:id="73" w:name="Figure10"/>
      <w:r w:rsidR="001C3CBF">
        <w:fldChar w:fldCharType="begin"/>
      </w:r>
      <w:r w:rsidR="001C3CBF">
        <w:instrText xml:space="preserve"> SEQ Figure \* ARABIC </w:instrText>
      </w:r>
      <w:r w:rsidR="001C3CBF">
        <w:fldChar w:fldCharType="separate"/>
      </w:r>
      <w:r w:rsidR="00A90D72">
        <w:rPr>
          <w:noProof/>
        </w:rPr>
        <w:t>10</w:t>
      </w:r>
      <w:r w:rsidR="001C3CBF">
        <w:fldChar w:fldCharType="end"/>
      </w:r>
      <w:bookmarkEnd w:id="73"/>
      <w:r w:rsidRPr="007C20A5">
        <w:t xml:space="preserve">: </w:t>
      </w:r>
      <w:r>
        <w:t>Stage</w:t>
      </w:r>
      <w:r w:rsidRPr="007C20A5">
        <w:t xml:space="preserve"> Hydrograph</w:t>
      </w:r>
      <w:r>
        <w:t xml:space="preserve"> from Leon 2</w:t>
      </w:r>
      <w:r w:rsidRPr="007C20A5">
        <w:t xml:space="preserve"> </w:t>
      </w:r>
      <w:r>
        <w:t>applied to</w:t>
      </w:r>
      <w:r w:rsidRPr="007C20A5">
        <w:t xml:space="preserve"> </w:t>
      </w:r>
      <w:r>
        <w:t>Leon 3</w:t>
      </w:r>
      <w:bookmarkEnd w:id="72"/>
    </w:p>
    <w:p w14:paraId="07679075" w14:textId="77777777" w:rsidR="00FC2550" w:rsidRPr="00FC2550" w:rsidRDefault="00FC2550" w:rsidP="00FC2550">
      <w:pPr>
        <w:pStyle w:val="BodyText"/>
      </w:pPr>
    </w:p>
    <w:p w14:paraId="08F3631E" w14:textId="2E639810" w:rsidR="00EE3CE9" w:rsidRPr="00EE3CE9" w:rsidRDefault="00EE3CE9" w:rsidP="00EE3CE9">
      <w:pPr>
        <w:pStyle w:val="BodyText"/>
      </w:pPr>
      <w:r>
        <w:rPr>
          <w:noProof/>
        </w:rPr>
        <w:drawing>
          <wp:inline distT="0" distB="0" distL="0" distR="0" wp14:anchorId="3DCD770D" wp14:editId="11BD9636">
            <wp:extent cx="5891917" cy="3760967"/>
            <wp:effectExtent l="0" t="0" r="13970" b="11430"/>
            <wp:docPr id="29" name="Chart 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96171C9" w14:textId="0062FB07" w:rsidR="00EE3CE9" w:rsidRDefault="0045236D" w:rsidP="00EE3CE9">
      <w:pPr>
        <w:pStyle w:val="Caption"/>
        <w:jc w:val="center"/>
      </w:pPr>
      <w:bookmarkStart w:id="74" w:name="_Toc112838918"/>
      <w:r>
        <w:t xml:space="preserve">Figure </w:t>
      </w:r>
      <w:bookmarkStart w:id="75" w:name="Figure11"/>
      <w:r w:rsidR="001C3CBF">
        <w:fldChar w:fldCharType="begin"/>
      </w:r>
      <w:r w:rsidR="001C3CBF">
        <w:instrText xml:space="preserve"> SEQ Figure \* ARABIC </w:instrText>
      </w:r>
      <w:r w:rsidR="001C3CBF">
        <w:fldChar w:fldCharType="separate"/>
      </w:r>
      <w:r w:rsidR="00A90D72">
        <w:rPr>
          <w:noProof/>
        </w:rPr>
        <w:t>11</w:t>
      </w:r>
      <w:r w:rsidR="001C3CBF">
        <w:fldChar w:fldCharType="end"/>
      </w:r>
      <w:bookmarkEnd w:id="75"/>
      <w:r w:rsidR="00EE3CE9" w:rsidRPr="007C20A5">
        <w:t xml:space="preserve">: </w:t>
      </w:r>
      <w:r w:rsidR="00EE3CE9">
        <w:t>Stage</w:t>
      </w:r>
      <w:r w:rsidR="00EE3CE9" w:rsidRPr="007C20A5">
        <w:t xml:space="preserve"> Hydrograph</w:t>
      </w:r>
      <w:r w:rsidR="00EE3CE9">
        <w:t xml:space="preserve"> from Leon 3</w:t>
      </w:r>
      <w:r w:rsidR="00EE3CE9" w:rsidRPr="007C20A5">
        <w:t xml:space="preserve"> </w:t>
      </w:r>
      <w:r w:rsidR="00EE3CE9">
        <w:t>applied to</w:t>
      </w:r>
      <w:r w:rsidR="00EE3CE9" w:rsidRPr="007C20A5">
        <w:t xml:space="preserve"> </w:t>
      </w:r>
      <w:r w:rsidR="00EE3CE9">
        <w:t>Leon 4</w:t>
      </w:r>
      <w:bookmarkEnd w:id="74"/>
    </w:p>
    <w:p w14:paraId="5A182AC2" w14:textId="77777777" w:rsidR="00FC2550" w:rsidRPr="00FC2550" w:rsidRDefault="00FC2550" w:rsidP="00FC2550">
      <w:pPr>
        <w:pStyle w:val="BodyText"/>
      </w:pPr>
    </w:p>
    <w:p w14:paraId="2E726FE2" w14:textId="000E0F0A" w:rsidR="00FC2550" w:rsidRDefault="00FC2550" w:rsidP="00FC2550">
      <w:pPr>
        <w:pStyle w:val="BodyText"/>
      </w:pPr>
      <w:r>
        <w:rPr>
          <w:noProof/>
        </w:rPr>
        <w:lastRenderedPageBreak/>
        <w:drawing>
          <wp:inline distT="0" distB="0" distL="0" distR="0" wp14:anchorId="36639780" wp14:editId="10C1A902">
            <wp:extent cx="5868063" cy="3758184"/>
            <wp:effectExtent l="0" t="0" r="18415" b="13970"/>
            <wp:docPr id="30" name="Chart 3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F2BB5AB" w14:textId="1E72F16D" w:rsidR="00FC2550" w:rsidRDefault="0045236D" w:rsidP="009C5D52">
      <w:pPr>
        <w:pStyle w:val="Caption"/>
        <w:jc w:val="center"/>
      </w:pPr>
      <w:bookmarkStart w:id="76" w:name="_Toc112838919"/>
      <w:r>
        <w:t xml:space="preserve">Figure </w:t>
      </w:r>
      <w:bookmarkStart w:id="77" w:name="Figure12"/>
      <w:r w:rsidR="001C3CBF">
        <w:fldChar w:fldCharType="begin"/>
      </w:r>
      <w:r w:rsidR="001C3CBF">
        <w:instrText xml:space="preserve"> SEQ Figure \* ARABIC </w:instrText>
      </w:r>
      <w:r w:rsidR="001C3CBF">
        <w:fldChar w:fldCharType="separate"/>
      </w:r>
      <w:r w:rsidR="00A90D72">
        <w:rPr>
          <w:noProof/>
        </w:rPr>
        <w:t>12</w:t>
      </w:r>
      <w:r w:rsidR="001C3CBF">
        <w:fldChar w:fldCharType="end"/>
      </w:r>
      <w:bookmarkEnd w:id="77"/>
      <w:r w:rsidR="00FC2550" w:rsidRPr="007C20A5">
        <w:t xml:space="preserve">: </w:t>
      </w:r>
      <w:r w:rsidR="00FC2550">
        <w:t>Stage</w:t>
      </w:r>
      <w:r w:rsidR="00FC2550" w:rsidRPr="007C20A5">
        <w:t xml:space="preserve"> Hydrograph</w:t>
      </w:r>
      <w:r w:rsidR="00FC2550">
        <w:t xml:space="preserve"> from Leon 4</w:t>
      </w:r>
      <w:r w:rsidR="00FC2550" w:rsidRPr="007C20A5">
        <w:t xml:space="preserve"> </w:t>
      </w:r>
      <w:r w:rsidR="00FC2550">
        <w:t>applied to</w:t>
      </w:r>
      <w:r w:rsidR="00FC2550" w:rsidRPr="007C20A5">
        <w:t xml:space="preserve"> </w:t>
      </w:r>
      <w:r w:rsidR="00FC2550">
        <w:t>Leon 5</w:t>
      </w:r>
      <w:bookmarkEnd w:id="76"/>
    </w:p>
    <w:p w14:paraId="6BEFFF3B" w14:textId="4FB5B11A"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F659BE">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F659BE">
        <w:t>WSE</w:t>
      </w:r>
      <w:r w:rsidRPr="001142C3">
        <w:t xml:space="preserve"> tie-ins between models in an undesired way. To make this overlap work without double accounting for rainfall, an internal 2D connection is placed in the upstream model at the exact same location as the inflow boundary condition </w:t>
      </w:r>
      <w:r w:rsidR="00F659BE">
        <w:t>for</w:t>
      </w:r>
      <w:r w:rsidRPr="001142C3">
        <w:t xml:space="preserve">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78" w:name="_Toc112838955"/>
      <w:r>
        <w:t>Hydraulics</w:t>
      </w:r>
      <w:bookmarkEnd w:id="78"/>
    </w:p>
    <w:p w14:paraId="7457C45B" w14:textId="3346D06D" w:rsidR="0048315A" w:rsidRPr="0048315A" w:rsidRDefault="00161A02" w:rsidP="0048315A">
      <w:pPr>
        <w:pStyle w:val="BodyText"/>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w:t>
      </w:r>
      <w:r w:rsidR="00F659BE">
        <w:t>ithin the 2D computational mesh</w:t>
      </w:r>
      <w:r w:rsidR="0050705B" w:rsidRPr="00193BD7">
        <w:t>.</w:t>
      </w:r>
    </w:p>
    <w:p w14:paraId="6614D2D7" w14:textId="77777777" w:rsidR="00976A14" w:rsidRDefault="0048315A" w:rsidP="00E51B3A">
      <w:pPr>
        <w:pStyle w:val="Heading4"/>
      </w:pPr>
      <w:bookmarkStart w:id="79" w:name="_Toc112838956"/>
      <w:r>
        <w:t>Roughness Coefficients</w:t>
      </w:r>
      <w:bookmarkEnd w:id="79"/>
    </w:p>
    <w:p w14:paraId="5EE09FEE" w14:textId="3F7999EA"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 xml:space="preserve">The table below shows a typical </w:t>
      </w:r>
      <w:proofErr w:type="spellStart"/>
      <w:r w:rsidRPr="00161A02">
        <w:t>landuse</w:t>
      </w:r>
      <w:proofErr w:type="spellEnd"/>
      <w:r w:rsidRPr="00161A02">
        <w:t>-roughness matrix used in defining the roughn</w:t>
      </w:r>
      <w:r w:rsidR="00B26138">
        <w:t>ess coverage for the study area for areas both inside and outside of the channel.</w:t>
      </w:r>
      <w:r w:rsidR="00F659BE">
        <w:t xml:space="preserve"> In the HEC-RAS model channel n values are listed as land classification – Channel, and overbank n values are listed as land classification – Base.</w:t>
      </w:r>
    </w:p>
    <w:p w14:paraId="78DEC666" w14:textId="77777777" w:rsidR="00847BF7" w:rsidRDefault="00847BF7" w:rsidP="00950581">
      <w:pPr>
        <w:pStyle w:val="BodyText"/>
      </w:pPr>
    </w:p>
    <w:p w14:paraId="6A644BF1" w14:textId="047AE49F" w:rsidR="00EA2332" w:rsidRDefault="00EA2332" w:rsidP="00EA2332">
      <w:pPr>
        <w:pStyle w:val="Caption"/>
        <w:jc w:val="center"/>
      </w:pPr>
      <w:bookmarkStart w:id="80" w:name="_Toc112838931"/>
      <w:r>
        <w:lastRenderedPageBreak/>
        <w:t xml:space="preserve">Table </w:t>
      </w:r>
      <w:r>
        <w:fldChar w:fldCharType="begin"/>
      </w:r>
      <w:r>
        <w:instrText xml:space="preserve"> SEQ Table \* ARABIC </w:instrText>
      </w:r>
      <w:r>
        <w:fldChar w:fldCharType="separate"/>
      </w:r>
      <w:r w:rsidR="00A90D72">
        <w:rPr>
          <w:noProof/>
        </w:rPr>
        <w:t>8</w:t>
      </w:r>
      <w:r>
        <w:fldChar w:fldCharType="end"/>
      </w:r>
      <w:r>
        <w:t xml:space="preserve">: </w:t>
      </w:r>
      <w:r w:rsidRPr="0030276A">
        <w:t xml:space="preserve">NLCD 2016 Manning's </w:t>
      </w:r>
      <w:r w:rsidR="00270D3A">
        <w:t>n</w:t>
      </w:r>
      <w:r w:rsidRPr="0030276A">
        <w:t xml:space="preserve"> Roughness Matrix</w:t>
      </w:r>
      <w:bookmarkEnd w:id="80"/>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347169" w:rsidRPr="00161A02" w14:paraId="0C665647"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33C9135F" w14:textId="61057FB7" w:rsidR="00347169" w:rsidRPr="00161A02" w:rsidRDefault="00347169"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43F8EBE4" w14:textId="2B017DA0"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F7E7580" w14:textId="733D3D69"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16E8A03" w14:textId="0F69E0A1"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8B17F1D" w14:textId="6BDB4126"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347169" w:rsidRPr="00161A02" w14:paraId="74681A08"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708607A" w14:textId="555F45A4" w:rsidR="00347169" w:rsidRPr="00161A02" w:rsidRDefault="00347169"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0769E95D" w14:textId="42FF8190"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52A3B61" w14:textId="5F1A5B1C"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0349A42" w14:textId="11262D4C"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D0E9B49" w14:textId="00A47436"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347169" w:rsidRPr="00161A02" w14:paraId="3C707A0E"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5BFDAFC" w14:textId="400AE68D" w:rsidR="00347169" w:rsidRPr="00161A02" w:rsidRDefault="00347169"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5C40FD2A" w14:textId="7D3B8C22"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443D2B9E" w14:textId="707BE2A5"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9BF33CC" w14:textId="5BB2BC2A"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37330C6D" w14:textId="72E98A92"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347169" w:rsidRPr="00161A02" w14:paraId="787598EE"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A7D825A" w14:textId="0475F1C9" w:rsidR="00347169" w:rsidRPr="00161A02" w:rsidRDefault="00347169"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2BFE776F" w14:textId="3BC97154"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8B4C4" w14:textId="3A0D7E08"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67B9C12" w14:textId="32A8BC91"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F1F2259" w14:textId="0E56E158"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347169" w:rsidRPr="00161A02" w14:paraId="3216E2F0"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82D6ACE" w14:textId="360F9834" w:rsidR="00347169" w:rsidRPr="00161A02" w:rsidRDefault="00347169"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51670720" w14:textId="0F4ED551"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889297E" w14:textId="5E5A3068"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109C2EE" w14:textId="44FFF786" w:rsidR="00347169" w:rsidRPr="00632271" w:rsidRDefault="00347169"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2E87FD8D" w14:textId="2AC79F2E" w:rsidR="00347169" w:rsidRPr="00834397" w:rsidRDefault="00347169"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75BE6EB7" w14:textId="77777777" w:rsidR="00270D3A" w:rsidRDefault="00270D3A" w:rsidP="0048315A">
      <w:pPr>
        <w:pStyle w:val="BodyText"/>
      </w:pPr>
    </w:p>
    <w:p w14:paraId="657B4FB7" w14:textId="77777777" w:rsidR="00976A14" w:rsidRDefault="00976A14" w:rsidP="00E51B3A">
      <w:pPr>
        <w:pStyle w:val="Heading4"/>
      </w:pPr>
      <w:bookmarkStart w:id="81" w:name="_Toc112838957"/>
      <w:proofErr w:type="spellStart"/>
      <w:r>
        <w:t>Breaklines</w:t>
      </w:r>
      <w:bookmarkEnd w:id="81"/>
      <w:proofErr w:type="spellEnd"/>
    </w:p>
    <w:p w14:paraId="46AE13D8" w14:textId="77BAF96D" w:rsidR="0048315A" w:rsidRDefault="00161A02" w:rsidP="00230830">
      <w:pPr>
        <w:pStyle w:val="BodyText"/>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w:t>
      </w:r>
      <w:r w:rsidR="00F659BE">
        <w:t>ed in GIS and imported into RAS6</w:t>
      </w:r>
      <w:r w:rsidRPr="00161A02">
        <w:t xml:space="preserve"> as </w:t>
      </w:r>
      <w:proofErr w:type="spellStart"/>
      <w:r w:rsidRPr="00161A02">
        <w:t>breaklines</w:t>
      </w:r>
      <w:proofErr w:type="spellEnd"/>
      <w:r w:rsidRPr="00161A02">
        <w:t xml:space="preserve"> to contain water where appropriate. Similarly, significant bridge/culvert crossings that were not processed out of the terrain data were modeled by </w:t>
      </w:r>
      <w:r w:rsidR="0086558D">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rsidR="0086558D">
        <w:t>v-notch</w:t>
      </w:r>
      <w:r w:rsidRPr="00161A02">
        <w:t xml:space="preserve"> </w:t>
      </w:r>
      <w:proofErr w:type="spellStart"/>
      <w:r w:rsidRPr="00161A02">
        <w:t>breakline</w:t>
      </w:r>
      <w:proofErr w:type="spellEnd"/>
      <w:r w:rsidRPr="00161A02">
        <w:t xml:space="preserve"> approach is shown </w:t>
      </w:r>
      <w:r w:rsidR="00C026C8">
        <w:t xml:space="preserve">in </w:t>
      </w:r>
      <w:r w:rsidR="0086558D">
        <w:fldChar w:fldCharType="begin"/>
      </w:r>
      <w:r w:rsidR="0086558D">
        <w:instrText xml:space="preserve"> REF _Ref61262552 \h </w:instrText>
      </w:r>
      <w:r w:rsidR="0086558D">
        <w:fldChar w:fldCharType="separate"/>
      </w:r>
      <w:r w:rsidR="00A90D72">
        <w:t xml:space="preserve">Figure </w:t>
      </w:r>
      <w:r w:rsidR="00A90D72">
        <w:rPr>
          <w:noProof/>
        </w:rPr>
        <w:t>13</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TIGER/Line road layer.  </w:t>
      </w:r>
    </w:p>
    <w:p w14:paraId="610B458D" w14:textId="7F5FBC4C" w:rsidR="00D26D53" w:rsidRDefault="00510910" w:rsidP="00D26D53">
      <w:pPr>
        <w:pStyle w:val="BodyText"/>
      </w:pPr>
      <w:r>
        <w:t>There are 5 public dams</w:t>
      </w:r>
      <w:r w:rsidR="00011643">
        <w:t xml:space="preserve"> within the</w:t>
      </w:r>
      <w:r w:rsidR="00C945FC">
        <w:t xml:space="preserve"> </w:t>
      </w:r>
      <w:r w:rsidR="003550C0">
        <w:t>Leon</w:t>
      </w:r>
      <w:r w:rsidR="00C945FC">
        <w:t xml:space="preserve"> HUC-8. </w:t>
      </w:r>
      <w:r>
        <w:t xml:space="preserve">Lake Comanche Dam, and </w:t>
      </w:r>
      <w:r w:rsidRPr="00564485">
        <w:t xml:space="preserve">NE </w:t>
      </w:r>
      <w:proofErr w:type="spellStart"/>
      <w:r w:rsidRPr="00564485">
        <w:t>Trib</w:t>
      </w:r>
      <w:proofErr w:type="spellEnd"/>
      <w:r w:rsidRPr="00564485">
        <w:t xml:space="preserve"> Leon River WS SCS Site 19 dam</w:t>
      </w:r>
      <w:r>
        <w:t xml:space="preserve"> were registered as being “low hazard” and were modeled with </w:t>
      </w:r>
      <w:proofErr w:type="spellStart"/>
      <w:r>
        <w:t>breaklines</w:t>
      </w:r>
      <w:proofErr w:type="spellEnd"/>
      <w:r>
        <w:t xml:space="preserve"> to show that they hold back water based on the terrain. Lake Leon Dam, </w:t>
      </w:r>
      <w:r w:rsidR="008E0F55">
        <w:t xml:space="preserve">and </w:t>
      </w:r>
      <w:r>
        <w:t xml:space="preserve">Proctor Lake Dam, are considered “high hazard” and </w:t>
      </w:r>
      <w:r w:rsidR="00F544ED">
        <w:t>were modeled with</w:t>
      </w:r>
      <w:r>
        <w:t xml:space="preserve"> a 2D c</w:t>
      </w:r>
      <w:r w:rsidR="00D95532">
        <w:t>onnection using an outlet rating curve to control the rate of flow released from the dams</w:t>
      </w:r>
      <w:r w:rsidR="008E0F55">
        <w:t xml:space="preserve">. Lake Belton Dam, </w:t>
      </w:r>
      <w:r w:rsidR="008E0F55">
        <w:lastRenderedPageBreak/>
        <w:t xml:space="preserve">another large “high hazard” dam existed in the model, but not enough available information was found in order to model this dam with </w:t>
      </w:r>
      <w:r w:rsidR="00D95532">
        <w:t>an outlet rating curve</w:t>
      </w:r>
      <w:r w:rsidR="008E0F55">
        <w:t xml:space="preserve">. Instead, considering this was an approximate study, Lake Belton Dam was modeled </w:t>
      </w:r>
      <w:r w:rsidR="00D95532">
        <w:t>using a 2D connection with a culvert. Then another 2D connection, modeled as a weir, across the main spillway to control flow release rates for the higher storm events</w:t>
      </w:r>
      <w:r>
        <w:t xml:space="preserve">. Data on the dams was gathered from TWDB and incorporated in the 2D connections, either by producing a rating curve, assigning the proper weir type, or </w:t>
      </w:r>
      <w:r w:rsidR="00D95532">
        <w:t>determining the culvert</w:t>
      </w:r>
      <w:r>
        <w:t xml:space="preserve"> geometry.</w:t>
      </w:r>
      <w:r w:rsidRPr="00950581">
        <w:t xml:space="preserve"> </w:t>
      </w:r>
      <w:r w:rsidR="00D26D53" w:rsidRPr="00950581">
        <w:t xml:space="preserve">Private dams were not modeled as showing protection. This is to lessen the burden on private dam owners to maintain their dams in order to sustain the regulatory products </w:t>
      </w:r>
      <w:r w:rsidR="00F659BE">
        <w:t xml:space="preserve">that could be </w:t>
      </w:r>
      <w:r w:rsidR="00D26D53" w:rsidRPr="00950581">
        <w:t>created</w:t>
      </w:r>
      <w:r w:rsidR="00F659BE">
        <w:t xml:space="preserve"> in the future</w:t>
      </w:r>
      <w:r w:rsidR="00D26D53" w:rsidRPr="00950581">
        <w:t xml:space="preserve"> as a result of this study.</w:t>
      </w:r>
      <w:r w:rsidR="00950581" w:rsidRPr="00950581">
        <w:t xml:space="preserve"> </w:t>
      </w:r>
      <w:r w:rsidR="00950581">
        <w:t xml:space="preserve">The study area does not include any FEMA accredited levees. </w:t>
      </w:r>
    </w:p>
    <w:p w14:paraId="74A7C366" w14:textId="01956F0E" w:rsidR="006A1D08" w:rsidRPr="00193BD7" w:rsidRDefault="00D26D53" w:rsidP="00D26D53">
      <w:pPr>
        <w:pStyle w:val="BodyText"/>
      </w:pPr>
      <w:proofErr w:type="spellStart"/>
      <w:r>
        <w:t>Breaklines</w:t>
      </w:r>
      <w:proofErr w:type="spellEnd"/>
      <w:r>
        <w:t xml:space="preserve"> were also used along all the stream centerlines of streams draining greater than o</w:t>
      </w:r>
      <w:r w:rsidR="00F659BE">
        <w:t>ne square mile of drainage area, and 0.5 square miles of drainage area within densely populated areas.</w:t>
      </w:r>
      <w:r>
        <w:t xml:space="preserve"> </w:t>
      </w:r>
      <w:r w:rsidR="00773C8E" w:rsidRPr="00773C8E">
        <w:t>Each streamline was topo-derived and the stream centerline was enforced with 100 feet cell spacing in order to align cells along the stream line and capture more detail along the one square mile stream network.</w:t>
      </w:r>
      <w:r w:rsidR="00011643">
        <w:t xml:space="preserve"> Streamline alignment was also hand checked with the terrain by the modeler to ensure accuracy.</w:t>
      </w:r>
      <w:r w:rsidR="00773C8E" w:rsidRPr="00773C8E">
        <w:t xml:space="preserve"> Stream names were referenced from other sources such as NFHL and NHD datasets.</w:t>
      </w:r>
      <w:r w:rsidR="00011643">
        <w:t xml:space="preserve"> In the HEC-RAS model, streams that passed through densely populated regions were enforced as </w:t>
      </w:r>
      <w:proofErr w:type="spellStart"/>
      <w:r w:rsidR="00011643">
        <w:t>breaklines</w:t>
      </w:r>
      <w:proofErr w:type="spellEnd"/>
      <w:r w:rsidR="00011643">
        <w:t xml:space="preserve"> using 50ft cell spacing.</w:t>
      </w: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434956" cy="4852267"/>
                    </a:xfrm>
                    <a:prstGeom prst="rect">
                      <a:avLst/>
                    </a:prstGeom>
                  </pic:spPr>
                </pic:pic>
              </a:graphicData>
            </a:graphic>
          </wp:inline>
        </w:drawing>
      </w:r>
    </w:p>
    <w:p w14:paraId="53220C9C" w14:textId="3FD44766" w:rsidR="007A12B7" w:rsidRPr="007A12B7" w:rsidRDefault="00D55F6F" w:rsidP="007A12B7">
      <w:pPr>
        <w:pStyle w:val="Caption"/>
        <w:jc w:val="center"/>
      </w:pPr>
      <w:bookmarkStart w:id="82" w:name="_Ref61262552"/>
      <w:bookmarkStart w:id="83" w:name="_Toc112838920"/>
      <w:r>
        <w:t xml:space="preserve">Figure </w:t>
      </w:r>
      <w:r>
        <w:fldChar w:fldCharType="begin"/>
      </w:r>
      <w:r>
        <w:instrText xml:space="preserve"> SEQ Figure \* ARABIC </w:instrText>
      </w:r>
      <w:r>
        <w:fldChar w:fldCharType="separate"/>
      </w:r>
      <w:r w:rsidR="00A90D72">
        <w:rPr>
          <w:noProof/>
        </w:rPr>
        <w:t>13</w:t>
      </w:r>
      <w:r>
        <w:fldChar w:fldCharType="end"/>
      </w:r>
      <w:bookmarkEnd w:id="82"/>
      <w:r>
        <w:t xml:space="preserve">: </w:t>
      </w:r>
      <w:r w:rsidR="0086558D">
        <w:t>V-notch</w:t>
      </w:r>
      <w:r w:rsidRPr="000C1FC9">
        <w:t xml:space="preserve"> </w:t>
      </w:r>
      <w:proofErr w:type="spellStart"/>
      <w:r w:rsidRPr="000C1FC9">
        <w:t>Breakline</w:t>
      </w:r>
      <w:proofErr w:type="spellEnd"/>
      <w:r w:rsidRPr="000C1FC9">
        <w:t xml:space="preserve"> Approach at Bridge Crossing</w:t>
      </w:r>
      <w:bookmarkEnd w:id="83"/>
      <w:r w:rsidR="007A12B7">
        <w:br/>
      </w:r>
    </w:p>
    <w:p w14:paraId="79871174" w14:textId="77777777" w:rsidR="00976A14" w:rsidRDefault="0048315A" w:rsidP="00E51B3A">
      <w:pPr>
        <w:pStyle w:val="Heading4"/>
      </w:pPr>
      <w:bookmarkStart w:id="84" w:name="_Toc112838958"/>
      <w:r>
        <w:t>Refinement Regions</w:t>
      </w:r>
      <w:bookmarkEnd w:id="84"/>
    </w:p>
    <w:p w14:paraId="38FF651B" w14:textId="6B75E60B" w:rsidR="001E6F4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w:t>
      </w:r>
      <w:r w:rsidRPr="00161A02">
        <w:lastRenderedPageBreak/>
        <w:t xml:space="preserve">structures. </w:t>
      </w:r>
      <w:r w:rsidR="001957EB">
        <w:fldChar w:fldCharType="begin"/>
      </w:r>
      <w:r w:rsidR="001957EB">
        <w:instrText xml:space="preserve"> REF _Ref95309377 \h </w:instrText>
      </w:r>
      <w:r w:rsidR="001957EB">
        <w:fldChar w:fldCharType="separate"/>
      </w:r>
      <w:r w:rsidR="00A90D72">
        <w:t xml:space="preserve">Table </w:t>
      </w:r>
      <w:r w:rsidR="00A90D72">
        <w:rPr>
          <w:noProof/>
        </w:rPr>
        <w:t>9</w:t>
      </w:r>
      <w:r w:rsidR="001957EB">
        <w:fldChar w:fldCharType="end"/>
      </w:r>
      <w:r w:rsidR="001957EB">
        <w:t xml:space="preserve"> </w:t>
      </w:r>
      <w:r w:rsidRPr="00161A02">
        <w:t xml:space="preserve">shows the communities contained within </w:t>
      </w:r>
      <w:r w:rsidR="003550C0">
        <w:t>Leon</w:t>
      </w:r>
      <w:r w:rsidR="00F05AAD">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85" w:name="_Ref95309377"/>
      <w:bookmarkStart w:id="86" w:name="_Toc112838932"/>
      <w:r>
        <w:t xml:space="preserve">Table </w:t>
      </w:r>
      <w:r w:rsidR="0047146E">
        <w:fldChar w:fldCharType="begin"/>
      </w:r>
      <w:r w:rsidR="0047146E">
        <w:instrText xml:space="preserve"> SEQ Table \* ARABIC </w:instrText>
      </w:r>
      <w:r w:rsidR="0047146E">
        <w:fldChar w:fldCharType="separate"/>
      </w:r>
      <w:r w:rsidR="00A90D72">
        <w:rPr>
          <w:noProof/>
        </w:rPr>
        <w:t>9</w:t>
      </w:r>
      <w:r w:rsidR="0047146E">
        <w:fldChar w:fldCharType="end"/>
      </w:r>
      <w:bookmarkEnd w:id="85"/>
      <w:r>
        <w:t>: Communities with 2D Mesh Refinement</w:t>
      </w:r>
      <w:bookmarkEnd w:id="86"/>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789500EA" w:rsidR="00140050" w:rsidRPr="00193BD7" w:rsidRDefault="00011643"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Ranger City</w:t>
            </w:r>
          </w:p>
        </w:tc>
        <w:tc>
          <w:tcPr>
            <w:tcW w:w="1385" w:type="dxa"/>
            <w:vAlign w:val="top"/>
          </w:tcPr>
          <w:p w14:paraId="58782913" w14:textId="395A4DC4" w:rsidR="00140050" w:rsidRPr="00193BD7" w:rsidRDefault="00140050" w:rsidP="00077FB9">
            <w:pPr>
              <w:tabs>
                <w:tab w:val="clear" w:pos="284"/>
              </w:tabs>
              <w:autoSpaceDE w:val="0"/>
              <w:autoSpaceDN w:val="0"/>
              <w:adjustRightInd w:val="0"/>
              <w:spacing w:line="240" w:lineRule="auto"/>
              <w:jc w:val="center"/>
              <w:rPr>
                <w:rFonts w:cs="Calibri"/>
                <w:color w:val="auto"/>
                <w:kern w:val="0"/>
                <w:szCs w:val="20"/>
              </w:rPr>
            </w:pPr>
            <w:r w:rsidRPr="001A3EAA">
              <w:t>0.</w:t>
            </w:r>
            <w:r w:rsidR="00077FB9">
              <w:t>59</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7E28FB71"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Eastland City</w:t>
            </w:r>
          </w:p>
        </w:tc>
        <w:tc>
          <w:tcPr>
            <w:tcW w:w="1385" w:type="dxa"/>
            <w:vAlign w:val="top"/>
          </w:tcPr>
          <w:p w14:paraId="3EDA58CE" w14:textId="0543133E"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3.55</w:t>
            </w:r>
          </w:p>
        </w:tc>
      </w:tr>
      <w:tr w:rsidR="00140050"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945E84B"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Cisco City</w:t>
            </w:r>
          </w:p>
        </w:tc>
        <w:tc>
          <w:tcPr>
            <w:tcW w:w="1385" w:type="dxa"/>
            <w:vAlign w:val="top"/>
          </w:tcPr>
          <w:p w14:paraId="38F3C967" w14:textId="09ED7CFC"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3.36</w:t>
            </w:r>
          </w:p>
        </w:tc>
      </w:tr>
      <w:tr w:rsidR="00140050"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1F907D86"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Carbon Town</w:t>
            </w:r>
          </w:p>
        </w:tc>
        <w:tc>
          <w:tcPr>
            <w:tcW w:w="1385" w:type="dxa"/>
            <w:vAlign w:val="top"/>
          </w:tcPr>
          <w:p w14:paraId="5FFE2626" w14:textId="76E08D0F"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1.02</w:t>
            </w:r>
          </w:p>
        </w:tc>
      </w:tr>
      <w:tr w:rsidR="00140050"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0ED075E4"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Gorman City</w:t>
            </w:r>
          </w:p>
        </w:tc>
        <w:tc>
          <w:tcPr>
            <w:tcW w:w="1385" w:type="dxa"/>
            <w:vAlign w:val="top"/>
          </w:tcPr>
          <w:p w14:paraId="4F16E6BC" w14:textId="052C47F0"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1.64</w:t>
            </w:r>
          </w:p>
        </w:tc>
      </w:tr>
      <w:tr w:rsidR="00140050"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6E476C0A"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De Leon City</w:t>
            </w:r>
          </w:p>
        </w:tc>
        <w:tc>
          <w:tcPr>
            <w:tcW w:w="1385" w:type="dxa"/>
            <w:vAlign w:val="top"/>
          </w:tcPr>
          <w:p w14:paraId="20ECFDCC" w14:textId="4508AF06"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2.24</w:t>
            </w:r>
          </w:p>
        </w:tc>
      </w:tr>
      <w:tr w:rsidR="00140050"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25FE4A99"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Rising Star Town</w:t>
            </w:r>
          </w:p>
        </w:tc>
        <w:tc>
          <w:tcPr>
            <w:tcW w:w="1385" w:type="dxa"/>
            <w:vAlign w:val="top"/>
          </w:tcPr>
          <w:p w14:paraId="154735CF" w14:textId="792F4887" w:rsidR="00140050" w:rsidRPr="00193BD7" w:rsidRDefault="00B04AF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1.73</w:t>
            </w:r>
          </w:p>
        </w:tc>
      </w:tr>
      <w:tr w:rsidR="00140050" w14:paraId="65C202A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3C5158E" w14:textId="2780841C" w:rsidR="00140050" w:rsidRPr="00335409" w:rsidRDefault="00B04AFF" w:rsidP="000A3B6D">
            <w:pPr>
              <w:tabs>
                <w:tab w:val="clear" w:pos="284"/>
              </w:tabs>
              <w:autoSpaceDE w:val="0"/>
              <w:autoSpaceDN w:val="0"/>
              <w:adjustRightInd w:val="0"/>
              <w:spacing w:line="240" w:lineRule="auto"/>
              <w:jc w:val="center"/>
              <w:rPr>
                <w:szCs w:val="20"/>
              </w:rPr>
            </w:pPr>
            <w:r>
              <w:rPr>
                <w:szCs w:val="20"/>
              </w:rPr>
              <w:t>Dublin City</w:t>
            </w:r>
          </w:p>
        </w:tc>
        <w:tc>
          <w:tcPr>
            <w:tcW w:w="1385" w:type="dxa"/>
            <w:vAlign w:val="top"/>
          </w:tcPr>
          <w:p w14:paraId="7AD8AF17" w14:textId="066EBDEA" w:rsidR="00140050" w:rsidRPr="00335409" w:rsidRDefault="001460ED"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2.67</w:t>
            </w:r>
          </w:p>
        </w:tc>
      </w:tr>
      <w:tr w:rsidR="00B04AFF" w14:paraId="37C986E0"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3261E1C" w14:textId="1D303CB2" w:rsidR="00B04AFF" w:rsidRDefault="001460ED" w:rsidP="000A3B6D">
            <w:pPr>
              <w:tabs>
                <w:tab w:val="clear" w:pos="284"/>
              </w:tabs>
              <w:autoSpaceDE w:val="0"/>
              <w:autoSpaceDN w:val="0"/>
              <w:adjustRightInd w:val="0"/>
              <w:spacing w:line="240" w:lineRule="auto"/>
              <w:jc w:val="center"/>
              <w:rPr>
                <w:szCs w:val="20"/>
              </w:rPr>
            </w:pPr>
            <w:r>
              <w:rPr>
                <w:szCs w:val="20"/>
              </w:rPr>
              <w:t>Comanche City</w:t>
            </w:r>
          </w:p>
        </w:tc>
        <w:tc>
          <w:tcPr>
            <w:tcW w:w="1385" w:type="dxa"/>
            <w:vAlign w:val="top"/>
          </w:tcPr>
          <w:p w14:paraId="285DF695" w14:textId="40148D91" w:rsidR="00B04AFF" w:rsidRDefault="00776231"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4.56</w:t>
            </w:r>
          </w:p>
        </w:tc>
      </w:tr>
      <w:tr w:rsidR="001460ED" w14:paraId="241BF2A3"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5EB8081" w14:textId="2192614B" w:rsidR="001460ED" w:rsidRDefault="00A26A81" w:rsidP="000A3B6D">
            <w:pPr>
              <w:tabs>
                <w:tab w:val="clear" w:pos="284"/>
              </w:tabs>
              <w:autoSpaceDE w:val="0"/>
              <w:autoSpaceDN w:val="0"/>
              <w:adjustRightInd w:val="0"/>
              <w:spacing w:line="240" w:lineRule="auto"/>
              <w:jc w:val="center"/>
              <w:rPr>
                <w:szCs w:val="20"/>
              </w:rPr>
            </w:pPr>
            <w:r>
              <w:rPr>
                <w:szCs w:val="20"/>
              </w:rPr>
              <w:t>Gustine Town</w:t>
            </w:r>
          </w:p>
        </w:tc>
        <w:tc>
          <w:tcPr>
            <w:tcW w:w="1385" w:type="dxa"/>
            <w:vAlign w:val="top"/>
          </w:tcPr>
          <w:p w14:paraId="16ADC99B" w14:textId="07AB506B" w:rsidR="001460ED" w:rsidRDefault="00A26A81"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0.92</w:t>
            </w:r>
          </w:p>
        </w:tc>
      </w:tr>
      <w:tr w:rsidR="00876677" w14:paraId="45FF020E"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35F8B5C" w14:textId="62FEB2C4" w:rsidR="00876677" w:rsidRDefault="00876677" w:rsidP="000A3B6D">
            <w:pPr>
              <w:tabs>
                <w:tab w:val="clear" w:pos="284"/>
              </w:tabs>
              <w:autoSpaceDE w:val="0"/>
              <w:autoSpaceDN w:val="0"/>
              <w:adjustRightInd w:val="0"/>
              <w:spacing w:line="240" w:lineRule="auto"/>
              <w:jc w:val="center"/>
              <w:rPr>
                <w:szCs w:val="20"/>
              </w:rPr>
            </w:pPr>
            <w:r>
              <w:rPr>
                <w:szCs w:val="20"/>
              </w:rPr>
              <w:t>Hamilton City</w:t>
            </w:r>
          </w:p>
        </w:tc>
        <w:tc>
          <w:tcPr>
            <w:tcW w:w="1385" w:type="dxa"/>
            <w:vAlign w:val="top"/>
          </w:tcPr>
          <w:p w14:paraId="0371F635" w14:textId="601D07AE" w:rsidR="00876677" w:rsidRDefault="00876677"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3.07</w:t>
            </w:r>
          </w:p>
        </w:tc>
      </w:tr>
      <w:tr w:rsidR="00876677" w14:paraId="76A6076F"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3AF475F8" w14:textId="5A782FD9" w:rsidR="00876677" w:rsidRDefault="00876677" w:rsidP="000A3B6D">
            <w:pPr>
              <w:tabs>
                <w:tab w:val="clear" w:pos="284"/>
              </w:tabs>
              <w:autoSpaceDE w:val="0"/>
              <w:autoSpaceDN w:val="0"/>
              <w:adjustRightInd w:val="0"/>
              <w:spacing w:line="240" w:lineRule="auto"/>
              <w:jc w:val="center"/>
              <w:rPr>
                <w:szCs w:val="20"/>
              </w:rPr>
            </w:pPr>
            <w:r>
              <w:rPr>
                <w:szCs w:val="20"/>
              </w:rPr>
              <w:t>Gatesville City</w:t>
            </w:r>
          </w:p>
        </w:tc>
        <w:tc>
          <w:tcPr>
            <w:tcW w:w="1385" w:type="dxa"/>
            <w:vAlign w:val="top"/>
          </w:tcPr>
          <w:p w14:paraId="4F5E7B1E" w14:textId="3F5D0734" w:rsidR="00876677" w:rsidRDefault="00790A78"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8.91</w:t>
            </w:r>
          </w:p>
        </w:tc>
      </w:tr>
      <w:tr w:rsidR="00503658" w14:paraId="12465044"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2AAAEBB" w14:textId="4BE00A9B" w:rsidR="00503658" w:rsidRDefault="00503658" w:rsidP="000A3B6D">
            <w:pPr>
              <w:tabs>
                <w:tab w:val="clear" w:pos="284"/>
              </w:tabs>
              <w:autoSpaceDE w:val="0"/>
              <w:autoSpaceDN w:val="0"/>
              <w:adjustRightInd w:val="0"/>
              <w:spacing w:line="240" w:lineRule="auto"/>
              <w:jc w:val="center"/>
              <w:rPr>
                <w:szCs w:val="20"/>
              </w:rPr>
            </w:pPr>
            <w:r>
              <w:rPr>
                <w:szCs w:val="20"/>
              </w:rPr>
              <w:t>South Mountain Town</w:t>
            </w:r>
          </w:p>
        </w:tc>
        <w:tc>
          <w:tcPr>
            <w:tcW w:w="1385" w:type="dxa"/>
            <w:vAlign w:val="top"/>
          </w:tcPr>
          <w:p w14:paraId="08FDF901" w14:textId="2E81FD52" w:rsidR="00503658" w:rsidRDefault="00503658"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1.61</w:t>
            </w:r>
          </w:p>
        </w:tc>
      </w:tr>
      <w:tr w:rsidR="00503658" w14:paraId="78B2D394"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7711CD44" w14:textId="7F6BCFCC" w:rsidR="00503658" w:rsidRDefault="00503658" w:rsidP="000A3B6D">
            <w:pPr>
              <w:tabs>
                <w:tab w:val="clear" w:pos="284"/>
              </w:tabs>
              <w:autoSpaceDE w:val="0"/>
              <w:autoSpaceDN w:val="0"/>
              <w:adjustRightInd w:val="0"/>
              <w:spacing w:line="240" w:lineRule="auto"/>
              <w:jc w:val="center"/>
              <w:rPr>
                <w:szCs w:val="20"/>
              </w:rPr>
            </w:pPr>
            <w:r>
              <w:rPr>
                <w:szCs w:val="20"/>
              </w:rPr>
              <w:t>Oglesby City</w:t>
            </w:r>
          </w:p>
        </w:tc>
        <w:tc>
          <w:tcPr>
            <w:tcW w:w="1385" w:type="dxa"/>
            <w:vAlign w:val="top"/>
          </w:tcPr>
          <w:p w14:paraId="00FCAE2E" w14:textId="660FB43A" w:rsidR="00503658" w:rsidRDefault="00503658"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0.50</w:t>
            </w:r>
          </w:p>
        </w:tc>
      </w:tr>
      <w:tr w:rsidR="00503658" w14:paraId="66C9A0C4"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5E191D4" w14:textId="4D945EC1" w:rsidR="00503658" w:rsidRDefault="00503658" w:rsidP="000A3B6D">
            <w:pPr>
              <w:tabs>
                <w:tab w:val="clear" w:pos="284"/>
              </w:tabs>
              <w:autoSpaceDE w:val="0"/>
              <w:autoSpaceDN w:val="0"/>
              <w:adjustRightInd w:val="0"/>
              <w:spacing w:line="240" w:lineRule="auto"/>
              <w:jc w:val="center"/>
              <w:rPr>
                <w:szCs w:val="20"/>
              </w:rPr>
            </w:pPr>
            <w:r>
              <w:rPr>
                <w:szCs w:val="20"/>
              </w:rPr>
              <w:t>McGregor City</w:t>
            </w:r>
          </w:p>
        </w:tc>
        <w:tc>
          <w:tcPr>
            <w:tcW w:w="1385" w:type="dxa"/>
            <w:vAlign w:val="top"/>
          </w:tcPr>
          <w:p w14:paraId="39A41515" w14:textId="60296CBF" w:rsidR="00503658" w:rsidRDefault="00503658"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3.22</w:t>
            </w:r>
          </w:p>
        </w:tc>
      </w:tr>
      <w:tr w:rsidR="008D6D79" w14:paraId="5840CFB4"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3FCEC89D" w14:textId="66B26449" w:rsidR="008D6D79" w:rsidRDefault="008D6D79" w:rsidP="000A3B6D">
            <w:pPr>
              <w:tabs>
                <w:tab w:val="clear" w:pos="284"/>
              </w:tabs>
              <w:autoSpaceDE w:val="0"/>
              <w:autoSpaceDN w:val="0"/>
              <w:adjustRightInd w:val="0"/>
              <w:spacing w:line="240" w:lineRule="auto"/>
              <w:jc w:val="center"/>
              <w:rPr>
                <w:szCs w:val="20"/>
              </w:rPr>
            </w:pPr>
            <w:r>
              <w:rPr>
                <w:szCs w:val="20"/>
              </w:rPr>
              <w:t>Mood City</w:t>
            </w:r>
          </w:p>
        </w:tc>
        <w:tc>
          <w:tcPr>
            <w:tcW w:w="1385" w:type="dxa"/>
            <w:vAlign w:val="top"/>
          </w:tcPr>
          <w:p w14:paraId="7AF3062C" w14:textId="64BE43D2" w:rsidR="008D6D79" w:rsidRDefault="008D6D79"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0.48</w:t>
            </w:r>
          </w:p>
        </w:tc>
      </w:tr>
      <w:tr w:rsidR="008D6D79" w14:paraId="1432B74A"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C7C58DC" w14:textId="5F504447" w:rsidR="008D6D79" w:rsidRDefault="00812C9B" w:rsidP="000A3B6D">
            <w:pPr>
              <w:tabs>
                <w:tab w:val="clear" w:pos="284"/>
              </w:tabs>
              <w:autoSpaceDE w:val="0"/>
              <w:autoSpaceDN w:val="0"/>
              <w:adjustRightInd w:val="0"/>
              <w:spacing w:line="240" w:lineRule="auto"/>
              <w:jc w:val="center"/>
              <w:rPr>
                <w:szCs w:val="20"/>
              </w:rPr>
            </w:pPr>
            <w:r>
              <w:rPr>
                <w:szCs w:val="20"/>
              </w:rPr>
              <w:t>Temple City</w:t>
            </w:r>
          </w:p>
        </w:tc>
        <w:tc>
          <w:tcPr>
            <w:tcW w:w="1385" w:type="dxa"/>
            <w:vAlign w:val="top"/>
          </w:tcPr>
          <w:p w14:paraId="6969A02C" w14:textId="71C5E4FF" w:rsidR="008D6D79" w:rsidRDefault="00851D8C"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47.88</w:t>
            </w:r>
          </w:p>
        </w:tc>
      </w:tr>
      <w:tr w:rsidR="00812C9B" w14:paraId="5D9EEAFB"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C16BA1A" w14:textId="34A98A55" w:rsidR="00812C9B" w:rsidRDefault="00812C9B" w:rsidP="000A3B6D">
            <w:pPr>
              <w:tabs>
                <w:tab w:val="clear" w:pos="284"/>
              </w:tabs>
              <w:autoSpaceDE w:val="0"/>
              <w:autoSpaceDN w:val="0"/>
              <w:adjustRightInd w:val="0"/>
              <w:spacing w:line="240" w:lineRule="auto"/>
              <w:jc w:val="center"/>
              <w:rPr>
                <w:szCs w:val="20"/>
              </w:rPr>
            </w:pPr>
            <w:proofErr w:type="spellStart"/>
            <w:r>
              <w:rPr>
                <w:szCs w:val="20"/>
              </w:rPr>
              <w:t>Nolanville</w:t>
            </w:r>
            <w:proofErr w:type="spellEnd"/>
            <w:r>
              <w:rPr>
                <w:szCs w:val="20"/>
              </w:rPr>
              <w:t xml:space="preserve"> City</w:t>
            </w:r>
          </w:p>
        </w:tc>
        <w:tc>
          <w:tcPr>
            <w:tcW w:w="1385" w:type="dxa"/>
            <w:vAlign w:val="top"/>
          </w:tcPr>
          <w:p w14:paraId="3EEE78D9" w14:textId="672CAEFA" w:rsidR="00812C9B" w:rsidRDefault="00812C9B"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3.48</w:t>
            </w:r>
          </w:p>
        </w:tc>
      </w:tr>
      <w:tr w:rsidR="00812C9B" w14:paraId="3A8C1D96"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D43DCD5" w14:textId="7734051A" w:rsidR="00812C9B" w:rsidRDefault="00044544" w:rsidP="000A3B6D">
            <w:pPr>
              <w:tabs>
                <w:tab w:val="clear" w:pos="284"/>
              </w:tabs>
              <w:autoSpaceDE w:val="0"/>
              <w:autoSpaceDN w:val="0"/>
              <w:adjustRightInd w:val="0"/>
              <w:spacing w:line="240" w:lineRule="auto"/>
              <w:jc w:val="center"/>
              <w:rPr>
                <w:szCs w:val="20"/>
              </w:rPr>
            </w:pPr>
            <w:r>
              <w:rPr>
                <w:szCs w:val="20"/>
              </w:rPr>
              <w:t>Morgan’s Point Resort City</w:t>
            </w:r>
          </w:p>
        </w:tc>
        <w:tc>
          <w:tcPr>
            <w:tcW w:w="1385" w:type="dxa"/>
            <w:vAlign w:val="top"/>
          </w:tcPr>
          <w:p w14:paraId="2F7BC6F3" w14:textId="21B4A976" w:rsidR="00812C9B" w:rsidRDefault="00044544"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2.47</w:t>
            </w:r>
          </w:p>
        </w:tc>
      </w:tr>
      <w:tr w:rsidR="00044544" w14:paraId="52F4AC64"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A07C30C" w14:textId="27A6B38C" w:rsidR="00044544" w:rsidRDefault="00044544" w:rsidP="000A3B6D">
            <w:pPr>
              <w:tabs>
                <w:tab w:val="clear" w:pos="284"/>
              </w:tabs>
              <w:autoSpaceDE w:val="0"/>
              <w:autoSpaceDN w:val="0"/>
              <w:adjustRightInd w:val="0"/>
              <w:spacing w:line="240" w:lineRule="auto"/>
              <w:jc w:val="center"/>
              <w:rPr>
                <w:szCs w:val="20"/>
              </w:rPr>
            </w:pPr>
            <w:r>
              <w:rPr>
                <w:szCs w:val="20"/>
              </w:rPr>
              <w:t xml:space="preserve">Little River – </w:t>
            </w:r>
            <w:proofErr w:type="spellStart"/>
            <w:r>
              <w:rPr>
                <w:szCs w:val="20"/>
              </w:rPr>
              <w:t>Acedemey</w:t>
            </w:r>
            <w:proofErr w:type="spellEnd"/>
            <w:r>
              <w:rPr>
                <w:szCs w:val="20"/>
              </w:rPr>
              <w:t xml:space="preserve"> City</w:t>
            </w:r>
          </w:p>
        </w:tc>
        <w:tc>
          <w:tcPr>
            <w:tcW w:w="1385" w:type="dxa"/>
            <w:vAlign w:val="top"/>
          </w:tcPr>
          <w:p w14:paraId="06D2758F" w14:textId="4142BF00" w:rsidR="00044544" w:rsidRDefault="00044544"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0.01</w:t>
            </w:r>
          </w:p>
        </w:tc>
      </w:tr>
      <w:tr w:rsidR="00044544" w14:paraId="5744B48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17C606F" w14:textId="0D1CCA9F" w:rsidR="00044544" w:rsidRDefault="00E95344" w:rsidP="000A3B6D">
            <w:pPr>
              <w:tabs>
                <w:tab w:val="clear" w:pos="284"/>
              </w:tabs>
              <w:autoSpaceDE w:val="0"/>
              <w:autoSpaceDN w:val="0"/>
              <w:adjustRightInd w:val="0"/>
              <w:spacing w:line="240" w:lineRule="auto"/>
              <w:jc w:val="center"/>
              <w:rPr>
                <w:szCs w:val="20"/>
              </w:rPr>
            </w:pPr>
            <w:proofErr w:type="spellStart"/>
            <w:r>
              <w:rPr>
                <w:szCs w:val="20"/>
              </w:rPr>
              <w:t>Kileen</w:t>
            </w:r>
            <w:proofErr w:type="spellEnd"/>
            <w:r>
              <w:rPr>
                <w:szCs w:val="20"/>
              </w:rPr>
              <w:t xml:space="preserve"> City</w:t>
            </w:r>
          </w:p>
        </w:tc>
        <w:tc>
          <w:tcPr>
            <w:tcW w:w="1385" w:type="dxa"/>
            <w:vAlign w:val="top"/>
          </w:tcPr>
          <w:p w14:paraId="7B8C7A82" w14:textId="2495F4DA" w:rsidR="00044544" w:rsidRDefault="00E95344"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29.87</w:t>
            </w:r>
          </w:p>
        </w:tc>
      </w:tr>
      <w:tr w:rsidR="00130043" w14:paraId="31929014"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DFD7B52" w14:textId="5EAE171F" w:rsidR="00130043" w:rsidRDefault="00130043" w:rsidP="000A3B6D">
            <w:pPr>
              <w:tabs>
                <w:tab w:val="clear" w:pos="284"/>
              </w:tabs>
              <w:autoSpaceDE w:val="0"/>
              <w:autoSpaceDN w:val="0"/>
              <w:adjustRightInd w:val="0"/>
              <w:spacing w:line="240" w:lineRule="auto"/>
              <w:jc w:val="center"/>
              <w:rPr>
                <w:szCs w:val="20"/>
              </w:rPr>
            </w:pPr>
            <w:r>
              <w:rPr>
                <w:szCs w:val="20"/>
              </w:rPr>
              <w:t>Harker Heights City</w:t>
            </w:r>
          </w:p>
        </w:tc>
        <w:tc>
          <w:tcPr>
            <w:tcW w:w="1385" w:type="dxa"/>
            <w:vAlign w:val="top"/>
          </w:tcPr>
          <w:p w14:paraId="7070C716" w14:textId="57B9E184" w:rsidR="00130043" w:rsidRDefault="00130043"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7.01</w:t>
            </w:r>
          </w:p>
        </w:tc>
      </w:tr>
      <w:tr w:rsidR="00130043" w14:paraId="67CDD6D0"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123D230" w14:textId="5EB6CF8A" w:rsidR="00130043" w:rsidRDefault="00130043" w:rsidP="000A3B6D">
            <w:pPr>
              <w:tabs>
                <w:tab w:val="clear" w:pos="284"/>
              </w:tabs>
              <w:autoSpaceDE w:val="0"/>
              <w:autoSpaceDN w:val="0"/>
              <w:adjustRightInd w:val="0"/>
              <w:spacing w:line="240" w:lineRule="auto"/>
              <w:jc w:val="center"/>
              <w:rPr>
                <w:szCs w:val="20"/>
              </w:rPr>
            </w:pPr>
            <w:r>
              <w:rPr>
                <w:szCs w:val="20"/>
              </w:rPr>
              <w:t>Belton City</w:t>
            </w:r>
          </w:p>
        </w:tc>
        <w:tc>
          <w:tcPr>
            <w:tcW w:w="1385" w:type="dxa"/>
            <w:vAlign w:val="top"/>
          </w:tcPr>
          <w:p w14:paraId="56431D74" w14:textId="35ACD741" w:rsidR="00130043" w:rsidRDefault="00851D8C"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11.94</w:t>
            </w:r>
          </w:p>
        </w:tc>
      </w:tr>
      <w:tr w:rsidR="00D56F31" w14:paraId="133F4E46"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92A4475" w14:textId="339838CD" w:rsidR="00D56F31" w:rsidRDefault="00D56F31" w:rsidP="000A3B6D">
            <w:pPr>
              <w:tabs>
                <w:tab w:val="clear" w:pos="284"/>
              </w:tabs>
              <w:autoSpaceDE w:val="0"/>
              <w:autoSpaceDN w:val="0"/>
              <w:adjustRightInd w:val="0"/>
              <w:spacing w:line="240" w:lineRule="auto"/>
              <w:jc w:val="center"/>
              <w:rPr>
                <w:szCs w:val="20"/>
              </w:rPr>
            </w:pPr>
            <w:r>
              <w:rPr>
                <w:szCs w:val="20"/>
              </w:rPr>
              <w:t>Fort Hood</w:t>
            </w:r>
            <w:r w:rsidR="00C51607">
              <w:rPr>
                <w:szCs w:val="20"/>
              </w:rPr>
              <w:t xml:space="preserve"> CDP</w:t>
            </w:r>
          </w:p>
        </w:tc>
        <w:tc>
          <w:tcPr>
            <w:tcW w:w="1385" w:type="dxa"/>
            <w:vAlign w:val="top"/>
          </w:tcPr>
          <w:p w14:paraId="3590E8CA" w14:textId="00560FDE" w:rsidR="00D56F31" w:rsidRDefault="00C51607" w:rsidP="000A3B6D">
            <w:pPr>
              <w:tabs>
                <w:tab w:val="clear" w:pos="284"/>
              </w:tabs>
              <w:autoSpaceDE w:val="0"/>
              <w:autoSpaceDN w:val="0"/>
              <w:adjustRightInd w:val="0"/>
              <w:spacing w:line="240" w:lineRule="auto"/>
              <w:jc w:val="center"/>
              <w:rPr>
                <w:rFonts w:cs="Calibri"/>
                <w:kern w:val="0"/>
                <w:szCs w:val="20"/>
              </w:rPr>
            </w:pPr>
            <w:r>
              <w:rPr>
                <w:rFonts w:cs="Calibri"/>
                <w:kern w:val="0"/>
                <w:szCs w:val="20"/>
              </w:rPr>
              <w:t>8.14</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87" w:name="_Toc112838959"/>
      <w:r>
        <w:t>Quality Control</w:t>
      </w:r>
      <w:bookmarkEnd w:id="87"/>
    </w:p>
    <w:p w14:paraId="306F1E9E" w14:textId="4BA34AFB" w:rsidR="002C66FE" w:rsidRDefault="002C66FE" w:rsidP="002C66FE">
      <w:pPr>
        <w:pStyle w:val="BodyText"/>
      </w:pPr>
      <w:r>
        <w:t>The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 xml:space="preserve">Hydraulic QC – included checks for RAS geometry, </w:t>
      </w:r>
      <w:proofErr w:type="spellStart"/>
      <w:r>
        <w:t>breakline</w:t>
      </w:r>
      <w:proofErr w:type="spellEnd"/>
      <w:r>
        <w:t xml:space="preserve"> placement, v-notch placement to ensure water conveyance at crossings, refinement regions, roughness coefficients, boundary/initial conditions, </w:t>
      </w:r>
      <w:proofErr w:type="spellStart"/>
      <w:r>
        <w:t>timestep</w:t>
      </w:r>
      <w:proofErr w:type="spellEnd"/>
      <w:r>
        <w:t xml:space="preserve">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A90D72">
        <w:t>4.1.2</w:t>
      </w:r>
      <w:r w:rsidR="00900EAE">
        <w:fldChar w:fldCharType="end"/>
      </w:r>
      <w:r w:rsidR="00900EAE" w:rsidRPr="00900EAE">
        <w:t xml:space="preserve">, ensuring flood extents from higher frequency events did not exceed lower </w:t>
      </w:r>
      <w:r w:rsidR="00900EAE" w:rsidRPr="00900EAE">
        <w:lastRenderedPageBreak/>
        <w:t>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88" w:name="_Toc112838960"/>
      <w:r w:rsidRPr="00CA2219">
        <w:t>Results</w:t>
      </w:r>
      <w:bookmarkEnd w:id="88"/>
    </w:p>
    <w:p w14:paraId="7854A95A" w14:textId="1DE593E2"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HEC-RAS peak (max) results were exported for mapping and </w:t>
      </w:r>
      <w:r w:rsidR="001C3BC5">
        <w:t>all</w:t>
      </w:r>
      <w:r w:rsidR="00AF62B2">
        <w:t xml:space="preserve"> HEC-RAS model</w:t>
      </w:r>
      <w:r w:rsidR="001C3BC5">
        <w:t>s were</w:t>
      </w:r>
      <w:r w:rsidR="00AF62B2">
        <w:t xml:space="preserve"> run with a hydrograph output interval of </w:t>
      </w:r>
      <w:r w:rsidR="008365FC">
        <w:t>1 minute</w:t>
      </w:r>
      <w:r w:rsidR="00AF62B2">
        <w:t xml:space="preserve">, mapping output interval of 1 hour and the detailed output interval of 1 </w:t>
      </w:r>
      <w:proofErr w:type="spellStart"/>
      <w:r w:rsidR="00AF62B2">
        <w:t>hour.</w:t>
      </w:r>
      <w:r>
        <w:t>The</w:t>
      </w:r>
      <w:proofErr w:type="spellEnd"/>
      <w:r>
        <w:t xml:space="preserve"> </w:t>
      </w:r>
      <w:r w:rsidR="003550C0">
        <w:t>Leon</w:t>
      </w:r>
      <w:r w:rsidR="0023430C">
        <w:t xml:space="preserve"> </w:t>
      </w:r>
      <w:r w:rsidR="005C72F6" w:rsidRPr="005C72F6">
        <w:t>watershed</w:t>
      </w:r>
      <w:r w:rsidR="0023430C">
        <w:t xml:space="preserve"> is</w:t>
      </w:r>
      <w:r>
        <w:t xml:space="preserve"> sufficient to facilitate FEMA regulatory processes while also providing the best available information for planning purposes.</w:t>
      </w:r>
      <w:r w:rsidR="008365FC">
        <w:t xml:space="preserve"> To further check the models accuracy additional profile lines were added and compared to Base Flood WSE</w:t>
      </w:r>
      <w:r w:rsidR="00505CE2">
        <w:t>s</w:t>
      </w:r>
      <w:r w:rsidR="008365FC">
        <w:t xml:space="preserve"> that were </w:t>
      </w:r>
      <w:proofErr w:type="spellStart"/>
      <w:r w:rsidR="008365FC">
        <w:t>avaialable</w:t>
      </w:r>
      <w:proofErr w:type="spellEnd"/>
      <w:r w:rsidR="00A4129C">
        <w:t xml:space="preserve"> </w:t>
      </w:r>
      <w:r w:rsidR="008365FC">
        <w:t>in</w:t>
      </w:r>
      <w:r w:rsidR="00505CE2">
        <w:t xml:space="preserve"> </w:t>
      </w:r>
      <w:r w:rsidR="00A4129C">
        <w:t xml:space="preserve">the </w:t>
      </w:r>
      <w:r w:rsidR="00505CE2">
        <w:t>Eastland</w:t>
      </w:r>
      <w:r w:rsidR="00A4129C">
        <w:t xml:space="preserve"> County Flood Insurance Study (FIS) dated August 5</w:t>
      </w:r>
      <w:r w:rsidR="00505CE2">
        <w:t>,</w:t>
      </w:r>
      <w:r w:rsidR="008365FC">
        <w:t xml:space="preserve"> </w:t>
      </w:r>
      <w:r w:rsidR="00A4129C">
        <w:t>1997, the Hamilton</w:t>
      </w:r>
      <w:r w:rsidR="00A0566C">
        <w:t xml:space="preserve"> County FIS dated September 4, 1991, the Coryell County FIS dated February 17, 2010, and the Bell County FIS</w:t>
      </w:r>
      <w:r w:rsidR="00C24566">
        <w:t xml:space="preserve"> dated September 26, 2008. The c</w:t>
      </w:r>
      <w:r w:rsidR="00A0566C">
        <w:t>omparison is show</w:t>
      </w:r>
      <w:r w:rsidR="00C24566">
        <w:t>n</w:t>
      </w:r>
      <w:r w:rsidR="00A0566C">
        <w:t xml:space="preserve"> below in Table </w:t>
      </w:r>
      <w:r w:rsidR="008C3C1C">
        <w:fldChar w:fldCharType="begin"/>
      </w:r>
      <w:r w:rsidR="008C3C1C">
        <w:instrText xml:space="preserve"> REF Table10 \h </w:instrText>
      </w:r>
      <w:r w:rsidR="008C3C1C">
        <w:fldChar w:fldCharType="separate"/>
      </w:r>
      <w:r w:rsidR="00A90D72">
        <w:rPr>
          <w:noProof/>
        </w:rPr>
        <w:t>10</w:t>
      </w:r>
      <w:r w:rsidR="008C3C1C">
        <w:fldChar w:fldCharType="end"/>
      </w:r>
      <w:r w:rsidR="00A0566C">
        <w:t>.</w:t>
      </w:r>
      <w:r>
        <w:t xml:space="preserve">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45570D67" w:rsidR="0023430C" w:rsidRDefault="0023430C" w:rsidP="0023430C">
      <w:pPr>
        <w:pStyle w:val="Caption"/>
        <w:jc w:val="center"/>
      </w:pPr>
      <w:bookmarkStart w:id="89" w:name="_Toc112838933"/>
      <w:r>
        <w:t xml:space="preserve">Table </w:t>
      </w:r>
      <w:bookmarkStart w:id="90" w:name="Table10"/>
      <w:r>
        <w:fldChar w:fldCharType="begin"/>
      </w:r>
      <w:r>
        <w:instrText xml:space="preserve"> SEQ Table \* ARABIC </w:instrText>
      </w:r>
      <w:r>
        <w:fldChar w:fldCharType="separate"/>
      </w:r>
      <w:r w:rsidR="00A90D72">
        <w:rPr>
          <w:noProof/>
        </w:rPr>
        <w:t>10</w:t>
      </w:r>
      <w:r>
        <w:fldChar w:fldCharType="end"/>
      </w:r>
      <w:bookmarkEnd w:id="90"/>
      <w:r>
        <w:t xml:space="preserve">: Effective and Model </w:t>
      </w:r>
      <w:r w:rsidR="00DB51AA">
        <w:t>Base Flood Elevation(BFE)</w:t>
      </w:r>
      <w:r>
        <w:t xml:space="preserve"> Comparison</w:t>
      </w:r>
      <w:r w:rsidR="00773C8E">
        <w:t xml:space="preserve"> after calibration</w:t>
      </w:r>
      <w:bookmarkEnd w:id="89"/>
    </w:p>
    <w:tbl>
      <w:tblPr>
        <w:tblStyle w:val="FEMATable"/>
        <w:tblW w:w="6415" w:type="dxa"/>
        <w:jc w:val="center"/>
        <w:tblLook w:val="04A0" w:firstRow="1" w:lastRow="0" w:firstColumn="1" w:lastColumn="0" w:noHBand="0" w:noVBand="1"/>
      </w:tblPr>
      <w:tblGrid>
        <w:gridCol w:w="2315"/>
        <w:gridCol w:w="1372"/>
        <w:gridCol w:w="1517"/>
        <w:gridCol w:w="1211"/>
      </w:tblGrid>
      <w:tr w:rsidR="0098775F" w:rsidRPr="0023430C" w14:paraId="15C22F7E" w14:textId="77777777" w:rsidTr="00101355">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315" w:type="dxa"/>
            <w:tcBorders>
              <w:bottom w:val="single" w:sz="4" w:space="0" w:color="3381BD"/>
            </w:tcBorders>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372" w:type="dxa"/>
            <w:tcBorders>
              <w:bottom w:val="single" w:sz="4" w:space="0" w:color="3381BD"/>
            </w:tcBorders>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tcBorders>
              <w:bottom w:val="single" w:sz="4" w:space="0" w:color="3381BD"/>
            </w:tcBorders>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tcBorders>
              <w:bottom w:val="single" w:sz="4" w:space="0" w:color="3381BD"/>
            </w:tcBorders>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1A30A5" w:rsidRPr="0023430C" w14:paraId="2C102DDE" w14:textId="77777777" w:rsidTr="001A30A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auto"/>
          </w:tcPr>
          <w:p w14:paraId="7D37C9A5" w14:textId="6F1E01F2" w:rsidR="001A30A5" w:rsidRPr="0000189C"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North Fork Leon River at Missouri Pacific Railroad</w:t>
            </w:r>
          </w:p>
        </w:tc>
        <w:tc>
          <w:tcPr>
            <w:tcW w:w="1372" w:type="dxa"/>
            <w:tcBorders>
              <w:bottom w:val="single" w:sz="4" w:space="0" w:color="3381BD"/>
            </w:tcBorders>
            <w:shd w:val="clear" w:color="auto" w:fill="auto"/>
            <w:vAlign w:val="center"/>
          </w:tcPr>
          <w:p w14:paraId="603FB2C7" w14:textId="148DDA2C"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1435.9</w:t>
            </w:r>
          </w:p>
        </w:tc>
        <w:tc>
          <w:tcPr>
            <w:tcW w:w="1517" w:type="dxa"/>
            <w:tcBorders>
              <w:bottom w:val="single" w:sz="4" w:space="0" w:color="3381BD"/>
            </w:tcBorders>
            <w:shd w:val="clear" w:color="auto" w:fill="auto"/>
            <w:vAlign w:val="center"/>
          </w:tcPr>
          <w:p w14:paraId="06BA7575" w14:textId="51B767FD"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highlight w:val="yellow"/>
              </w:rPr>
            </w:pPr>
            <w:r w:rsidRPr="001A30A5">
              <w:rPr>
                <w:rFonts w:ascii="Calibri" w:hAnsi="Calibri" w:cs="Calibri"/>
                <w:color w:val="000000"/>
                <w:kern w:val="0"/>
                <w:szCs w:val="20"/>
              </w:rPr>
              <w:t>1432.6</w:t>
            </w:r>
          </w:p>
        </w:tc>
        <w:tc>
          <w:tcPr>
            <w:tcW w:w="1211" w:type="dxa"/>
            <w:tcBorders>
              <w:bottom w:val="single" w:sz="4" w:space="0" w:color="3381BD"/>
            </w:tcBorders>
            <w:shd w:val="clear" w:color="auto" w:fill="auto"/>
            <w:vAlign w:val="center"/>
          </w:tcPr>
          <w:p w14:paraId="3A38B1F7" w14:textId="6CDCA156"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3.3</w:t>
            </w:r>
          </w:p>
        </w:tc>
      </w:tr>
      <w:tr w:rsidR="001A30A5" w:rsidRPr="0023430C" w14:paraId="71E23B01" w14:textId="77777777" w:rsidTr="001A30A5">
        <w:trPr>
          <w:trHeight w:val="288"/>
          <w:jc w:val="center"/>
        </w:trPr>
        <w:tc>
          <w:tcPr>
            <w:tcW w:w="2315" w:type="dxa"/>
            <w:tcBorders>
              <w:bottom w:val="single" w:sz="4" w:space="0" w:color="3381BD"/>
            </w:tcBorders>
            <w:shd w:val="clear" w:color="auto" w:fill="D9D9D9" w:themeFill="background1" w:themeFillShade="D9"/>
          </w:tcPr>
          <w:p w14:paraId="3DBEFD8B" w14:textId="2C7E42D4" w:rsidR="001A30A5" w:rsidRPr="0000189C"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North Fork Leon River at State Highway 112</w:t>
            </w:r>
          </w:p>
        </w:tc>
        <w:tc>
          <w:tcPr>
            <w:tcW w:w="1372" w:type="dxa"/>
            <w:tcBorders>
              <w:bottom w:val="single" w:sz="4" w:space="0" w:color="3381BD"/>
            </w:tcBorders>
            <w:shd w:val="clear" w:color="auto" w:fill="D9D9D9" w:themeFill="background1" w:themeFillShade="D9"/>
            <w:vAlign w:val="center"/>
          </w:tcPr>
          <w:p w14:paraId="63119563" w14:textId="439CE633"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1436.4</w:t>
            </w:r>
          </w:p>
        </w:tc>
        <w:tc>
          <w:tcPr>
            <w:tcW w:w="1517" w:type="dxa"/>
            <w:tcBorders>
              <w:bottom w:val="single" w:sz="4" w:space="0" w:color="3381BD"/>
            </w:tcBorders>
            <w:shd w:val="clear" w:color="auto" w:fill="D9D9D9" w:themeFill="background1" w:themeFillShade="D9"/>
            <w:vAlign w:val="center"/>
          </w:tcPr>
          <w:p w14:paraId="349CD347" w14:textId="01F7670F"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1434.9</w:t>
            </w:r>
          </w:p>
        </w:tc>
        <w:tc>
          <w:tcPr>
            <w:tcW w:w="1211" w:type="dxa"/>
            <w:tcBorders>
              <w:bottom w:val="single" w:sz="4" w:space="0" w:color="3381BD"/>
            </w:tcBorders>
            <w:shd w:val="clear" w:color="auto" w:fill="D9D9D9" w:themeFill="background1" w:themeFillShade="D9"/>
            <w:vAlign w:val="center"/>
          </w:tcPr>
          <w:p w14:paraId="7F621C3D" w14:textId="30F7F43E"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1.5</w:t>
            </w:r>
          </w:p>
        </w:tc>
      </w:tr>
      <w:tr w:rsidR="001A30A5" w:rsidRPr="0023430C" w14:paraId="599DB13F" w14:textId="77777777" w:rsidTr="001A30A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auto"/>
          </w:tcPr>
          <w:p w14:paraId="41EFA86E" w14:textId="0F6A3AB9" w:rsidR="001A30A5" w:rsidRPr="0000189C" w:rsidRDefault="001A30A5" w:rsidP="00E11AB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Pecan Creek at East Gentry Street</w:t>
            </w:r>
          </w:p>
        </w:tc>
        <w:tc>
          <w:tcPr>
            <w:tcW w:w="1372" w:type="dxa"/>
            <w:tcBorders>
              <w:bottom w:val="single" w:sz="4" w:space="0" w:color="3381BD"/>
            </w:tcBorders>
            <w:shd w:val="clear" w:color="auto" w:fill="auto"/>
            <w:vAlign w:val="center"/>
          </w:tcPr>
          <w:p w14:paraId="221D4959" w14:textId="45FA53E4"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1140</w:t>
            </w:r>
          </w:p>
        </w:tc>
        <w:tc>
          <w:tcPr>
            <w:tcW w:w="1517" w:type="dxa"/>
            <w:tcBorders>
              <w:bottom w:val="single" w:sz="4" w:space="0" w:color="3381BD"/>
            </w:tcBorders>
            <w:shd w:val="clear" w:color="auto" w:fill="auto"/>
            <w:vAlign w:val="center"/>
          </w:tcPr>
          <w:p w14:paraId="58939673" w14:textId="261C0472"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1141.3</w:t>
            </w:r>
          </w:p>
        </w:tc>
        <w:tc>
          <w:tcPr>
            <w:tcW w:w="1211" w:type="dxa"/>
            <w:tcBorders>
              <w:bottom w:val="single" w:sz="4" w:space="0" w:color="3381BD"/>
            </w:tcBorders>
            <w:shd w:val="clear" w:color="auto" w:fill="auto"/>
            <w:vAlign w:val="center"/>
          </w:tcPr>
          <w:p w14:paraId="30FF9FAE" w14:textId="7A83A764"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1.3</w:t>
            </w:r>
          </w:p>
        </w:tc>
      </w:tr>
      <w:tr w:rsidR="001A30A5" w:rsidRPr="0023430C" w14:paraId="64B60513" w14:textId="77777777" w:rsidTr="001A30A5">
        <w:trPr>
          <w:trHeight w:val="288"/>
          <w:jc w:val="center"/>
        </w:trPr>
        <w:tc>
          <w:tcPr>
            <w:tcW w:w="2315" w:type="dxa"/>
            <w:shd w:val="clear" w:color="auto" w:fill="D9D9D9" w:themeFill="background1" w:themeFillShade="D9"/>
          </w:tcPr>
          <w:p w14:paraId="774CCBE6" w14:textId="65C8EE1E" w:rsidR="001A30A5" w:rsidRPr="0000189C"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 xml:space="preserve">Stream CG-2 Downstream of </w:t>
            </w:r>
            <w:proofErr w:type="spellStart"/>
            <w:r>
              <w:rPr>
                <w:rFonts w:ascii="Calibri" w:eastAsia="Times New Roman" w:hAnsi="Calibri" w:cs="Times New Roman"/>
                <w:kern w:val="0"/>
                <w:szCs w:val="24"/>
              </w:rPr>
              <w:t>Strawmill</w:t>
            </w:r>
            <w:proofErr w:type="spellEnd"/>
            <w:r>
              <w:rPr>
                <w:rFonts w:ascii="Calibri" w:eastAsia="Times New Roman" w:hAnsi="Calibri" w:cs="Times New Roman"/>
                <w:kern w:val="0"/>
                <w:szCs w:val="24"/>
              </w:rPr>
              <w:t xml:space="preserve"> road</w:t>
            </w:r>
          </w:p>
        </w:tc>
        <w:tc>
          <w:tcPr>
            <w:tcW w:w="1372" w:type="dxa"/>
            <w:shd w:val="clear" w:color="auto" w:fill="D9D9D9" w:themeFill="background1" w:themeFillShade="D9"/>
            <w:vAlign w:val="center"/>
          </w:tcPr>
          <w:p w14:paraId="583733AF" w14:textId="156BC00A"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741.9</w:t>
            </w:r>
          </w:p>
        </w:tc>
        <w:tc>
          <w:tcPr>
            <w:tcW w:w="1517" w:type="dxa"/>
            <w:shd w:val="clear" w:color="auto" w:fill="D9D9D9" w:themeFill="background1" w:themeFillShade="D9"/>
            <w:vAlign w:val="center"/>
          </w:tcPr>
          <w:p w14:paraId="58C6A773" w14:textId="2AF41606"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749.5</w:t>
            </w:r>
          </w:p>
        </w:tc>
        <w:tc>
          <w:tcPr>
            <w:tcW w:w="1211" w:type="dxa"/>
            <w:shd w:val="clear" w:color="auto" w:fill="D9D9D9" w:themeFill="background1" w:themeFillShade="D9"/>
            <w:vAlign w:val="center"/>
          </w:tcPr>
          <w:p w14:paraId="5812CFAD" w14:textId="4FAC4BCB"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7.6</w:t>
            </w:r>
          </w:p>
        </w:tc>
      </w:tr>
      <w:tr w:rsidR="001A30A5" w:rsidRPr="0023430C" w14:paraId="66EBFF3E" w14:textId="77777777" w:rsidTr="001A30A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auto"/>
          </w:tcPr>
          <w:p w14:paraId="1F8916CC" w14:textId="606F9FCD" w:rsidR="001A30A5" w:rsidRPr="0000189C"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 xml:space="preserve">Stream CG-4 at Confluence With </w:t>
            </w:r>
            <w:proofErr w:type="spellStart"/>
            <w:r>
              <w:rPr>
                <w:rFonts w:ascii="Calibri" w:eastAsia="Times New Roman" w:hAnsi="Calibri" w:cs="Times New Roman"/>
                <w:kern w:val="0"/>
                <w:szCs w:val="24"/>
              </w:rPr>
              <w:t>Stillhouse</w:t>
            </w:r>
            <w:proofErr w:type="spellEnd"/>
            <w:r>
              <w:rPr>
                <w:rFonts w:ascii="Calibri" w:eastAsia="Times New Roman" w:hAnsi="Calibri" w:cs="Times New Roman"/>
                <w:kern w:val="0"/>
                <w:szCs w:val="24"/>
              </w:rPr>
              <w:t xml:space="preserve"> Branch</w:t>
            </w:r>
          </w:p>
        </w:tc>
        <w:tc>
          <w:tcPr>
            <w:tcW w:w="1372" w:type="dxa"/>
            <w:tcBorders>
              <w:bottom w:val="single" w:sz="4" w:space="0" w:color="3381BD"/>
            </w:tcBorders>
            <w:shd w:val="clear" w:color="auto" w:fill="auto"/>
            <w:vAlign w:val="center"/>
          </w:tcPr>
          <w:p w14:paraId="693C61C7" w14:textId="1BEA89BD"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783.7</w:t>
            </w:r>
          </w:p>
        </w:tc>
        <w:tc>
          <w:tcPr>
            <w:tcW w:w="1517" w:type="dxa"/>
            <w:tcBorders>
              <w:bottom w:val="single" w:sz="4" w:space="0" w:color="3381BD"/>
            </w:tcBorders>
            <w:shd w:val="clear" w:color="auto" w:fill="auto"/>
            <w:vAlign w:val="center"/>
          </w:tcPr>
          <w:p w14:paraId="4C800F0C" w14:textId="58CBD386"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787.2</w:t>
            </w:r>
          </w:p>
        </w:tc>
        <w:tc>
          <w:tcPr>
            <w:tcW w:w="1211" w:type="dxa"/>
            <w:tcBorders>
              <w:bottom w:val="single" w:sz="4" w:space="0" w:color="3381BD"/>
            </w:tcBorders>
            <w:shd w:val="clear" w:color="auto" w:fill="auto"/>
            <w:vAlign w:val="center"/>
          </w:tcPr>
          <w:p w14:paraId="67CE0D95" w14:textId="7BAD84CB"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3.5</w:t>
            </w:r>
          </w:p>
        </w:tc>
      </w:tr>
      <w:tr w:rsidR="001A30A5" w:rsidRPr="0023430C" w14:paraId="125A6745" w14:textId="77777777" w:rsidTr="001A30A5">
        <w:trPr>
          <w:trHeight w:val="288"/>
          <w:jc w:val="center"/>
        </w:trPr>
        <w:tc>
          <w:tcPr>
            <w:tcW w:w="2315" w:type="dxa"/>
            <w:shd w:val="clear" w:color="auto" w:fill="D9D9D9" w:themeFill="background1" w:themeFillShade="D9"/>
          </w:tcPr>
          <w:p w14:paraId="0F50CBFD" w14:textId="0A449E83" w:rsidR="001A30A5" w:rsidRPr="0000189C"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Bird Creek and Loop 363</w:t>
            </w:r>
          </w:p>
        </w:tc>
        <w:tc>
          <w:tcPr>
            <w:tcW w:w="1372" w:type="dxa"/>
            <w:shd w:val="clear" w:color="auto" w:fill="D9D9D9" w:themeFill="background1" w:themeFillShade="D9"/>
            <w:vAlign w:val="center"/>
          </w:tcPr>
          <w:p w14:paraId="29AE703E" w14:textId="1B115B7A"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577.2</w:t>
            </w:r>
          </w:p>
        </w:tc>
        <w:tc>
          <w:tcPr>
            <w:tcW w:w="1517" w:type="dxa"/>
            <w:shd w:val="clear" w:color="auto" w:fill="D9D9D9" w:themeFill="background1" w:themeFillShade="D9"/>
            <w:vAlign w:val="center"/>
          </w:tcPr>
          <w:p w14:paraId="2414D15E" w14:textId="091B70A2"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583.5</w:t>
            </w:r>
          </w:p>
        </w:tc>
        <w:tc>
          <w:tcPr>
            <w:tcW w:w="1211" w:type="dxa"/>
            <w:shd w:val="clear" w:color="auto" w:fill="D9D9D9" w:themeFill="background1" w:themeFillShade="D9"/>
            <w:vAlign w:val="center"/>
          </w:tcPr>
          <w:p w14:paraId="4DB0CAA1" w14:textId="6BF094EB"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6.3</w:t>
            </w:r>
          </w:p>
        </w:tc>
      </w:tr>
      <w:tr w:rsidR="001A30A5" w:rsidRPr="0023430C" w14:paraId="7B3E12FC" w14:textId="77777777" w:rsidTr="001A30A5">
        <w:trPr>
          <w:cnfStyle w:val="000000100000" w:firstRow="0" w:lastRow="0" w:firstColumn="0" w:lastColumn="0" w:oddVBand="0" w:evenVBand="0" w:oddHBand="1" w:evenHBand="0" w:firstRowFirstColumn="0" w:firstRowLastColumn="0" w:lastRowFirstColumn="0" w:lastRowLastColumn="0"/>
          <w:trHeight w:val="288"/>
          <w:jc w:val="center"/>
        </w:trPr>
        <w:tc>
          <w:tcPr>
            <w:tcW w:w="2315" w:type="dxa"/>
            <w:tcBorders>
              <w:bottom w:val="single" w:sz="4" w:space="0" w:color="3381BD"/>
            </w:tcBorders>
            <w:shd w:val="clear" w:color="auto" w:fill="auto"/>
          </w:tcPr>
          <w:p w14:paraId="703FF239" w14:textId="176B5685" w:rsidR="001A30A5"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Cedar Creek and State Highway 36</w:t>
            </w:r>
          </w:p>
        </w:tc>
        <w:tc>
          <w:tcPr>
            <w:tcW w:w="1372" w:type="dxa"/>
            <w:tcBorders>
              <w:bottom w:val="single" w:sz="4" w:space="0" w:color="3381BD"/>
            </w:tcBorders>
            <w:shd w:val="clear" w:color="auto" w:fill="auto"/>
            <w:vAlign w:val="center"/>
          </w:tcPr>
          <w:p w14:paraId="603C7402" w14:textId="6C6F0E5B"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625.7</w:t>
            </w:r>
          </w:p>
        </w:tc>
        <w:tc>
          <w:tcPr>
            <w:tcW w:w="1517" w:type="dxa"/>
            <w:tcBorders>
              <w:bottom w:val="single" w:sz="4" w:space="0" w:color="3381BD"/>
            </w:tcBorders>
            <w:shd w:val="clear" w:color="auto" w:fill="auto"/>
            <w:vAlign w:val="center"/>
          </w:tcPr>
          <w:p w14:paraId="0A3B6D56" w14:textId="769E5DA0"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624.8</w:t>
            </w:r>
          </w:p>
        </w:tc>
        <w:tc>
          <w:tcPr>
            <w:tcW w:w="1211" w:type="dxa"/>
            <w:tcBorders>
              <w:bottom w:val="single" w:sz="4" w:space="0" w:color="3381BD"/>
            </w:tcBorders>
            <w:shd w:val="clear" w:color="auto" w:fill="auto"/>
            <w:vAlign w:val="center"/>
          </w:tcPr>
          <w:p w14:paraId="24DE3258" w14:textId="64EEFBE6"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0.9</w:t>
            </w:r>
          </w:p>
        </w:tc>
      </w:tr>
      <w:tr w:rsidR="001A30A5" w:rsidRPr="0023430C" w14:paraId="69B281CC" w14:textId="77777777" w:rsidTr="001A30A5">
        <w:trPr>
          <w:trHeight w:val="288"/>
          <w:jc w:val="center"/>
        </w:trPr>
        <w:tc>
          <w:tcPr>
            <w:tcW w:w="2315" w:type="dxa"/>
            <w:tcBorders>
              <w:bottom w:val="single" w:sz="4" w:space="0" w:color="3381BD"/>
            </w:tcBorders>
            <w:shd w:val="clear" w:color="auto" w:fill="D9D9D9" w:themeFill="background1" w:themeFillShade="D9"/>
          </w:tcPr>
          <w:p w14:paraId="7A4FF9D2" w14:textId="002A6068" w:rsidR="001A30A5" w:rsidRDefault="001A30A5" w:rsidP="0023430C">
            <w:pPr>
              <w:tabs>
                <w:tab w:val="clear" w:pos="284"/>
              </w:tabs>
              <w:spacing w:before="20" w:after="20" w:line="240" w:lineRule="auto"/>
              <w:rPr>
                <w:rFonts w:ascii="Calibri" w:eastAsia="Times New Roman" w:hAnsi="Calibri" w:cs="Times New Roman"/>
                <w:kern w:val="0"/>
                <w:szCs w:val="24"/>
              </w:rPr>
            </w:pPr>
            <w:r>
              <w:rPr>
                <w:rFonts w:ascii="Calibri" w:eastAsia="Times New Roman" w:hAnsi="Calibri" w:cs="Times New Roman"/>
                <w:kern w:val="0"/>
                <w:szCs w:val="24"/>
              </w:rPr>
              <w:t>Cedar Creek and State Highway 317</w:t>
            </w:r>
          </w:p>
        </w:tc>
        <w:tc>
          <w:tcPr>
            <w:tcW w:w="1372" w:type="dxa"/>
            <w:tcBorders>
              <w:bottom w:val="single" w:sz="4" w:space="0" w:color="3381BD"/>
            </w:tcBorders>
            <w:shd w:val="clear" w:color="auto" w:fill="D9D9D9" w:themeFill="background1" w:themeFillShade="D9"/>
            <w:vAlign w:val="center"/>
          </w:tcPr>
          <w:p w14:paraId="692FD91C" w14:textId="776F3B66"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625.7</w:t>
            </w:r>
          </w:p>
        </w:tc>
        <w:tc>
          <w:tcPr>
            <w:tcW w:w="1517" w:type="dxa"/>
            <w:tcBorders>
              <w:bottom w:val="single" w:sz="4" w:space="0" w:color="3381BD"/>
            </w:tcBorders>
            <w:shd w:val="clear" w:color="auto" w:fill="D9D9D9" w:themeFill="background1" w:themeFillShade="D9"/>
            <w:vAlign w:val="center"/>
          </w:tcPr>
          <w:p w14:paraId="6BA8EFB2" w14:textId="12901CB6"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624.8</w:t>
            </w:r>
          </w:p>
        </w:tc>
        <w:tc>
          <w:tcPr>
            <w:tcW w:w="1211" w:type="dxa"/>
            <w:tcBorders>
              <w:bottom w:val="single" w:sz="4" w:space="0" w:color="3381BD"/>
            </w:tcBorders>
            <w:shd w:val="clear" w:color="auto" w:fill="D9D9D9" w:themeFill="background1" w:themeFillShade="D9"/>
            <w:vAlign w:val="center"/>
          </w:tcPr>
          <w:p w14:paraId="4B00686A" w14:textId="42F57AF4" w:rsidR="001A30A5" w:rsidRPr="001A30A5" w:rsidRDefault="001A30A5" w:rsidP="001A30A5">
            <w:pPr>
              <w:tabs>
                <w:tab w:val="clear" w:pos="284"/>
              </w:tabs>
              <w:spacing w:before="20" w:after="20" w:line="240" w:lineRule="auto"/>
              <w:jc w:val="center"/>
              <w:rPr>
                <w:rFonts w:ascii="Calibri" w:eastAsia="Times New Roman" w:hAnsi="Calibri" w:cs="Times New Roman"/>
                <w:kern w:val="0"/>
                <w:szCs w:val="20"/>
              </w:rPr>
            </w:pPr>
            <w:r w:rsidRPr="001A30A5">
              <w:rPr>
                <w:rFonts w:ascii="Calibri" w:hAnsi="Calibri" w:cs="Calibri"/>
                <w:color w:val="000000"/>
                <w:kern w:val="0"/>
                <w:szCs w:val="20"/>
              </w:rPr>
              <w:t>0.9</w:t>
            </w:r>
          </w:p>
        </w:tc>
      </w:tr>
    </w:tbl>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91" w:name="_Ref63069192"/>
      <w:bookmarkStart w:id="92" w:name="_Toc112838961"/>
      <w:r>
        <w:t>Calibration</w:t>
      </w:r>
      <w:bookmarkEnd w:id="91"/>
      <w:bookmarkEnd w:id="92"/>
    </w:p>
    <w:p w14:paraId="4EFAA19B" w14:textId="72D1EA07"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Discharges at gages were compared to discharges in the 2D models at the exact same location</w:t>
      </w:r>
      <w:r w:rsidRPr="009B7FC2">
        <w:rPr>
          <w:rFonts w:cstheme="minorHAnsi"/>
        </w:rPr>
        <w:t xml:space="preserve">s. If a published rating curve was available, </w:t>
      </w:r>
      <w:r w:rsidR="00DF17EE">
        <w:rPr>
          <w:rFonts w:cstheme="minorHAnsi"/>
        </w:rPr>
        <w:t>WSE</w:t>
      </w:r>
      <w:r w:rsidRPr="009B7FC2">
        <w:rPr>
          <w:rFonts w:cstheme="minorHAnsi"/>
        </w:rPr>
        <w:t xml:space="preserve"> from the model was compared to the calculated 1</w:t>
      </w:r>
      <w:r w:rsidR="005C72F6">
        <w:rPr>
          <w:rFonts w:cstheme="minorHAnsi"/>
        </w:rPr>
        <w:t>-percent</w:t>
      </w:r>
      <w:r w:rsidRPr="009B7FC2">
        <w:rPr>
          <w:rFonts w:cstheme="minorHAnsi"/>
        </w:rPr>
        <w:t xml:space="preserve"> </w:t>
      </w:r>
      <w:r w:rsidR="00DF17EE">
        <w:rPr>
          <w:rFonts w:cstheme="minorHAnsi"/>
        </w:rPr>
        <w:t>WSE</w:t>
      </w:r>
      <w:r w:rsidRPr="009B7FC2">
        <w:rPr>
          <w:rFonts w:cstheme="minorHAnsi"/>
        </w:rPr>
        <w:t xml:space="preserve"> from the gage analysis.</w:t>
      </w:r>
      <w:r w:rsidRPr="001733FE">
        <w:rPr>
          <w:rFonts w:cstheme="minorHAnsi"/>
        </w:rPr>
        <w:t xml:space="preserve"> </w:t>
      </w:r>
    </w:p>
    <w:p w14:paraId="229DABA8" w14:textId="3C335D96" w:rsidR="001733FE" w:rsidRDefault="001733FE" w:rsidP="001733FE">
      <w:pPr>
        <w:pStyle w:val="BodyText"/>
        <w:rPr>
          <w:rFonts w:cstheme="minorHAnsi"/>
        </w:rPr>
      </w:pPr>
      <w:r w:rsidRPr="001733FE">
        <w:rPr>
          <w:rFonts w:cstheme="minorHAnsi"/>
        </w:rPr>
        <w:t xml:space="preserve">Effective data was the second priority for calibration. Modeled flows were compared to flows from the summary of discharges </w:t>
      </w:r>
      <w:r w:rsidRPr="0030158D">
        <w:rPr>
          <w:rFonts w:cstheme="minorHAnsi"/>
        </w:rPr>
        <w:t xml:space="preserve">tables from the </w:t>
      </w:r>
      <w:r w:rsidR="000B3B7E">
        <w:rPr>
          <w:rFonts w:cstheme="minorHAnsi"/>
        </w:rPr>
        <w:t>Eastland County</w:t>
      </w:r>
      <w:r w:rsidRPr="0030158D">
        <w:rPr>
          <w:rFonts w:cstheme="minorHAnsi"/>
        </w:rPr>
        <w:t xml:space="preserve"> </w:t>
      </w:r>
      <w:r w:rsidR="000B3B7E">
        <w:rPr>
          <w:rFonts w:cstheme="minorHAnsi"/>
        </w:rPr>
        <w:t>FIS</w:t>
      </w:r>
      <w:r w:rsidRPr="0030158D">
        <w:rPr>
          <w:rFonts w:cstheme="minorHAnsi"/>
        </w:rPr>
        <w:t xml:space="preserve"> (Effective </w:t>
      </w:r>
      <w:r w:rsidR="000B3B7E">
        <w:rPr>
          <w:rFonts w:cstheme="minorHAnsi"/>
        </w:rPr>
        <w:t>August 1997</w:t>
      </w:r>
      <w:r w:rsidRPr="0030158D">
        <w:rPr>
          <w:rFonts w:cstheme="minorHAnsi"/>
        </w:rPr>
        <w:t>)</w:t>
      </w:r>
      <w:r w:rsidR="000B3B7E">
        <w:rPr>
          <w:rFonts w:cstheme="minorHAnsi"/>
        </w:rPr>
        <w:t>,</w:t>
      </w:r>
      <w:r w:rsidR="00033871" w:rsidRPr="0030158D">
        <w:rPr>
          <w:rFonts w:cstheme="minorHAnsi"/>
        </w:rPr>
        <w:t xml:space="preserve"> </w:t>
      </w:r>
      <w:r w:rsidR="000B3B7E">
        <w:rPr>
          <w:rFonts w:cstheme="minorHAnsi"/>
        </w:rPr>
        <w:t>the</w:t>
      </w:r>
      <w:r w:rsidR="00033871" w:rsidRPr="0030158D">
        <w:rPr>
          <w:rFonts w:cstheme="minorHAnsi"/>
        </w:rPr>
        <w:t xml:space="preserve"> </w:t>
      </w:r>
      <w:r w:rsidR="000B3B7E">
        <w:rPr>
          <w:rFonts w:cstheme="minorHAnsi"/>
        </w:rPr>
        <w:t>Hamilton County</w:t>
      </w:r>
      <w:r w:rsidR="00033871" w:rsidRPr="0030158D">
        <w:rPr>
          <w:rFonts w:cstheme="minorHAnsi"/>
        </w:rPr>
        <w:t xml:space="preserve"> </w:t>
      </w:r>
      <w:r w:rsidR="000B3B7E">
        <w:rPr>
          <w:rFonts w:cstheme="minorHAnsi"/>
        </w:rPr>
        <w:t>FIS</w:t>
      </w:r>
      <w:r w:rsidR="00033871" w:rsidRPr="0030158D">
        <w:rPr>
          <w:rFonts w:cstheme="minorHAnsi"/>
        </w:rPr>
        <w:t xml:space="preserve"> (Effective </w:t>
      </w:r>
      <w:r w:rsidR="000B3B7E">
        <w:rPr>
          <w:rFonts w:cstheme="minorHAnsi"/>
        </w:rPr>
        <w:t>September 1991</w:t>
      </w:r>
      <w:r w:rsidR="00033871" w:rsidRPr="0030158D">
        <w:rPr>
          <w:rFonts w:cstheme="minorHAnsi"/>
        </w:rPr>
        <w:t>)</w:t>
      </w:r>
      <w:r w:rsidR="000B3B7E">
        <w:rPr>
          <w:rFonts w:cstheme="minorHAnsi"/>
        </w:rPr>
        <w:t>, the Coryell County FIS (Effective February 2010), and the Bell County FIS (Effective September 2008)</w:t>
      </w:r>
      <w:r w:rsidRPr="0030158D">
        <w:rPr>
          <w:rFonts w:cstheme="minorHAnsi"/>
        </w:rPr>
        <w:t>.</w:t>
      </w:r>
      <w:r w:rsidRPr="001733FE">
        <w:rPr>
          <w:rFonts w:cstheme="minorHAnsi"/>
        </w:rPr>
        <w:t xml:space="preserve"> Known water surface elevations were used for validation, not calibration. Upper and lower limits for the effective flows  were calculated by hand and were not taken from the FIS report. They were calculated  by:  </w:t>
      </w:r>
    </w:p>
    <w:p w14:paraId="2E6106EC" w14:textId="77777777" w:rsidR="00F5455A" w:rsidRPr="005A0E97" w:rsidRDefault="00F5455A" w:rsidP="00F5455A">
      <w:pPr>
        <w:pStyle w:val="BodyText"/>
        <w:jc w:val="center"/>
        <w:rPr>
          <w:rFonts w:cstheme="minorHAnsi"/>
        </w:rPr>
      </w:pPr>
      <w:r w:rsidRPr="005A0E97">
        <w:rPr>
          <w:rFonts w:cstheme="minorHAnsi"/>
        </w:rPr>
        <w:lastRenderedPageBreak/>
        <w:t>Upper Limit= 0.501 * 1%Q</w:t>
      </w:r>
    </w:p>
    <w:p w14:paraId="5B534B1F" w14:textId="77777777" w:rsidR="00300663" w:rsidRDefault="00F5455A" w:rsidP="00F5455A">
      <w:pPr>
        <w:pStyle w:val="BodyText"/>
        <w:jc w:val="center"/>
        <w:rPr>
          <w:rFonts w:cstheme="minorHAnsi"/>
        </w:rPr>
      </w:pPr>
      <w:r w:rsidRPr="005A0E97">
        <w:rPr>
          <w:rFonts w:cstheme="minorHAnsi"/>
        </w:rPr>
        <w:t>Lower Limit=1.995 * 1%Q</w:t>
      </w:r>
    </w:p>
    <w:p w14:paraId="6878C780" w14:textId="51386658" w:rsidR="00903D4C" w:rsidRDefault="00903D4C" w:rsidP="001B0325">
      <w:pPr>
        <w:pStyle w:val="BodyText"/>
        <w:rPr>
          <w:rFonts w:cstheme="minorHAnsi"/>
        </w:rPr>
      </w:pPr>
      <w:r w:rsidRPr="00903D4C">
        <w:rPr>
          <w:rFonts w:cstheme="minorHAnsi"/>
        </w:rPr>
        <w:t xml:space="preserve">Since no usable USGS </w:t>
      </w:r>
      <w:proofErr w:type="spellStart"/>
      <w:r w:rsidRPr="00903D4C">
        <w:rPr>
          <w:rFonts w:cstheme="minorHAnsi"/>
        </w:rPr>
        <w:t>streamgages</w:t>
      </w:r>
      <w:proofErr w:type="spellEnd"/>
      <w:r w:rsidRPr="00903D4C">
        <w:rPr>
          <w:rFonts w:cstheme="minorHAnsi"/>
        </w:rPr>
        <w:t xml:space="preserve"> or effective data was available</w:t>
      </w:r>
      <w:r>
        <w:rPr>
          <w:rFonts w:cstheme="minorHAnsi"/>
        </w:rPr>
        <w:t xml:space="preserve"> for Leon 3</w:t>
      </w:r>
      <w:r w:rsidRPr="00903D4C">
        <w:rPr>
          <w:rFonts w:cstheme="minorHAnsi"/>
        </w:rPr>
        <w:t>, regression discharge estimates were utilized in differen</w:t>
      </w:r>
      <w:r>
        <w:rPr>
          <w:rFonts w:cstheme="minorHAnsi"/>
        </w:rPr>
        <w:t>t locations throughout the modeling area</w:t>
      </w:r>
      <w:r w:rsidRPr="00903D4C">
        <w:rPr>
          <w:rFonts w:cstheme="minorHAnsi"/>
        </w:rPr>
        <w:t xml:space="preserve"> to validate results. The regression analysis was performed as per regional regression equations using the drainage area, dimensionless main channel slope (S), </w:t>
      </w:r>
      <w:proofErr w:type="spellStart"/>
      <w:r w:rsidRPr="00903D4C">
        <w:rPr>
          <w:rFonts w:cstheme="minorHAnsi"/>
        </w:rPr>
        <w:t>OmegaEM</w:t>
      </w:r>
      <w:proofErr w:type="spellEnd"/>
      <w:r w:rsidRPr="00903D4C">
        <w:rPr>
          <w:rFonts w:cstheme="minorHAnsi"/>
        </w:rPr>
        <w:t xml:space="preserve"> parameter and mean annual precipitation (P) (USGS- SIR 2009-5087). Regression comparisons were made at </w:t>
      </w:r>
      <w:r>
        <w:rPr>
          <w:rFonts w:cstheme="minorHAnsi"/>
        </w:rPr>
        <w:t>seven</w:t>
      </w:r>
      <w:r w:rsidRPr="00903D4C">
        <w:rPr>
          <w:rFonts w:cstheme="minorHAnsi"/>
        </w:rPr>
        <w:t xml:space="preserve"> locations with varying contributing drainage area to ensure a reasonable amount of excess precipitation was being applied to the 2D mesh.</w:t>
      </w:r>
      <w:r>
        <w:rPr>
          <w:rFonts w:cstheme="minorHAnsi"/>
        </w:rPr>
        <w:t xml:space="preserve"> </w:t>
      </w:r>
      <w:r w:rsidR="00A967FE">
        <w:rPr>
          <w:rFonts w:cstheme="minorHAnsi"/>
        </w:rPr>
        <w:t xml:space="preserve">Flows were taken from the model and compared with the peak flows determined by the regression equations. The results for this are shown below in </w:t>
      </w:r>
      <w:r w:rsidR="00A967FE">
        <w:rPr>
          <w:rFonts w:cstheme="minorHAnsi"/>
        </w:rPr>
        <w:fldChar w:fldCharType="begin"/>
      </w:r>
      <w:r w:rsidR="00A967FE">
        <w:rPr>
          <w:rFonts w:cstheme="minorHAnsi"/>
        </w:rPr>
        <w:instrText xml:space="preserve"> REF CalibrationResults \h </w:instrText>
      </w:r>
      <w:r w:rsidR="00A967FE">
        <w:rPr>
          <w:rFonts w:cstheme="minorHAnsi"/>
        </w:rPr>
      </w:r>
      <w:r w:rsidR="00A967FE">
        <w:rPr>
          <w:rFonts w:cstheme="minorHAnsi"/>
        </w:rPr>
        <w:fldChar w:fldCharType="separate"/>
      </w:r>
      <w:r w:rsidR="00A90D72">
        <w:t xml:space="preserve">Table </w:t>
      </w:r>
      <w:r w:rsidR="00A90D72">
        <w:rPr>
          <w:noProof/>
        </w:rPr>
        <w:t>11</w:t>
      </w:r>
      <w:r w:rsidR="00A967FE">
        <w:rPr>
          <w:rFonts w:cstheme="minorHAnsi"/>
        </w:rPr>
        <w:fldChar w:fldCharType="end"/>
      </w:r>
      <w:r w:rsidR="00A967FE">
        <w:rPr>
          <w:rFonts w:cstheme="minorHAnsi"/>
        </w:rPr>
        <w:t>.</w:t>
      </w:r>
    </w:p>
    <w:p w14:paraId="69C6D00F" w14:textId="7C8A74FA" w:rsidR="009B7FC2" w:rsidRDefault="002B691E" w:rsidP="001B0325">
      <w:pPr>
        <w:pStyle w:val="BodyText"/>
      </w:pPr>
      <w:r>
        <w:t>F</w:t>
      </w:r>
      <w:r w:rsidR="00E108D6">
        <w:t>our</w:t>
      </w:r>
      <w:r w:rsidR="001733FE" w:rsidRPr="009B7FC2">
        <w:t xml:space="preserve"> USGS gage</w:t>
      </w:r>
      <w:r w:rsidR="000B3B7E">
        <w:t>s</w:t>
      </w:r>
      <w:r w:rsidR="001733FE" w:rsidRPr="009B7FC2">
        <w:t xml:space="preserve"> that fall within the boundary of </w:t>
      </w:r>
      <w:r w:rsidR="006A1EE6">
        <w:t>Leon</w:t>
      </w:r>
      <w:r w:rsidR="001733FE" w:rsidRPr="009B7FC2">
        <w:t xml:space="preserve"> watershed w</w:t>
      </w:r>
      <w:r w:rsidR="009B7FC2" w:rsidRPr="009B7FC2">
        <w:t>ere</w:t>
      </w:r>
      <w:r w:rsidR="001733FE" w:rsidRPr="009B7FC2">
        <w:t xml:space="preserve"> utilized for calibration purposes. Additional effective data was used for secondary calibration, but priority was given to the USGS gage analysis results. </w:t>
      </w:r>
      <w:r w:rsidR="001B0325" w:rsidRPr="009B7FC2">
        <w:t>Adjustments to hydraulic features within the model were made until the flows in the model matched closely with the peak flows determined</w:t>
      </w:r>
      <w:r w:rsidR="00573245">
        <w:t xml:space="preserve"> from gage and effective data. Leon modeling areas 1, 2 ,3 and 5 required n</w:t>
      </w:r>
      <w:r w:rsidR="001B0325" w:rsidRPr="009B7FC2">
        <w:t xml:space="preserve">o adjustments for the </w:t>
      </w:r>
      <w:r w:rsidR="00573245">
        <w:t xml:space="preserve">CN, but the Leon 4 modeling area needed CN adjustments to calibrate the model. No adjustments were needed for </w:t>
      </w:r>
      <w:r w:rsidR="00B34476">
        <w:t xml:space="preserve"> the n-values</w:t>
      </w:r>
      <w:r w:rsidR="00573245">
        <w:t xml:space="preserve"> in any of the modeling areas for the Leon HUC-8 study</w:t>
      </w:r>
      <w:r w:rsidR="001B0325" w:rsidRPr="009B7FC2">
        <w:t xml:space="preserve">. Final results following model calibration at the calibration locations </w:t>
      </w:r>
      <w:r w:rsidR="00573245">
        <w:t>are</w:t>
      </w:r>
      <w:r w:rsidR="001B0325" w:rsidRPr="009B7FC2">
        <w:t xml:space="preserve"> presented in </w:t>
      </w:r>
      <w:r w:rsidR="001B0325" w:rsidRPr="009B7FC2">
        <w:fldChar w:fldCharType="begin"/>
      </w:r>
      <w:r w:rsidR="001B0325" w:rsidRPr="009B7FC2">
        <w:instrText xml:space="preserve"> REF _Ref82531454 \h  \* MERGEFORMAT </w:instrText>
      </w:r>
      <w:r w:rsidR="001B0325" w:rsidRPr="009B7FC2">
        <w:fldChar w:fldCharType="separate"/>
      </w:r>
      <w:r w:rsidR="00A90D72">
        <w:t>Table 11</w:t>
      </w:r>
      <w:r w:rsidR="001B0325" w:rsidRPr="009B7FC2">
        <w:fldChar w:fldCharType="end"/>
      </w:r>
      <w:r w:rsidR="00857E4E" w:rsidRPr="009B7FC2">
        <w:t>.</w:t>
      </w:r>
      <w:r w:rsidR="009B7FC2">
        <w:t xml:space="preserve"> The discharge from </w:t>
      </w:r>
      <w:r w:rsidR="00573245">
        <w:t xml:space="preserve">the </w:t>
      </w:r>
      <w:r w:rsidR="009B7FC2">
        <w:t>HEC-RAS model</w:t>
      </w:r>
      <w:r w:rsidR="00573245">
        <w:t>s</w:t>
      </w:r>
      <w:r w:rsidR="009B7FC2">
        <w:t xml:space="preserve"> were calibrated with </w:t>
      </w:r>
      <w:r>
        <w:t>f</w:t>
      </w:r>
      <w:r w:rsidR="00E108D6">
        <w:t>our</w:t>
      </w:r>
      <w:r w:rsidR="009B7FC2">
        <w:t xml:space="preserve"> USGS stream gages,</w:t>
      </w:r>
      <w:r>
        <w:t xml:space="preserve"> and effec</w:t>
      </w:r>
      <w:r w:rsidR="005135A0">
        <w:t xml:space="preserve">tive data pulled from available </w:t>
      </w:r>
      <w:r>
        <w:t>county FIS reports. H</w:t>
      </w:r>
      <w:r w:rsidR="009B7FC2">
        <w:t>owever</w:t>
      </w:r>
      <w:r>
        <w:t>,</w:t>
      </w:r>
      <w:r w:rsidR="009B7FC2">
        <w:t xml:space="preserve"> due to the limitations and scope of this study, extensive efforts were not </w:t>
      </w:r>
      <w:proofErr w:type="spellStart"/>
      <w:r w:rsidR="009B7FC2">
        <w:t>feasibile</w:t>
      </w:r>
      <w:proofErr w:type="spellEnd"/>
      <w:r w:rsidR="009B7FC2">
        <w:t xml:space="preserve">. Therefore, model flows were accepted although they are a slightly </w:t>
      </w:r>
      <w:r>
        <w:t xml:space="preserve">lower than the specified range at effective data location Stream CG-2 downstream of </w:t>
      </w:r>
      <w:proofErr w:type="spellStart"/>
      <w:r>
        <w:t>Strawmill</w:t>
      </w:r>
      <w:proofErr w:type="spellEnd"/>
      <w:r>
        <w:t xml:space="preserve"> Road</w:t>
      </w:r>
      <w:r w:rsidR="009B7FC2">
        <w:t xml:space="preserve">. </w:t>
      </w:r>
    </w:p>
    <w:p w14:paraId="561777E5" w14:textId="1F396A05" w:rsidR="00A315D3" w:rsidRDefault="00A315D3" w:rsidP="007C3827">
      <w:pPr>
        <w:pStyle w:val="Caption"/>
        <w:jc w:val="center"/>
      </w:pPr>
      <w:bookmarkStart w:id="93" w:name="_Ref61266074"/>
      <w:bookmarkStart w:id="94" w:name="_Ref82531454"/>
      <w:bookmarkStart w:id="95" w:name="CalibrationResults"/>
      <w:bookmarkStart w:id="96" w:name="_Toc112838934"/>
      <w:r>
        <w:t xml:space="preserve">Table </w:t>
      </w:r>
      <w:r w:rsidR="0047146E">
        <w:fldChar w:fldCharType="begin"/>
      </w:r>
      <w:r w:rsidR="0047146E">
        <w:instrText xml:space="preserve"> SEQ Table \* ARABIC </w:instrText>
      </w:r>
      <w:r w:rsidR="0047146E">
        <w:fldChar w:fldCharType="separate"/>
      </w:r>
      <w:r w:rsidR="00A90D72">
        <w:rPr>
          <w:noProof/>
        </w:rPr>
        <w:t>11</w:t>
      </w:r>
      <w:r w:rsidR="0047146E">
        <w:fldChar w:fldCharType="end"/>
      </w:r>
      <w:bookmarkEnd w:id="93"/>
      <w:bookmarkEnd w:id="94"/>
      <w:bookmarkEnd w:id="95"/>
      <w:r>
        <w:t>: Calibration Results</w:t>
      </w:r>
      <w:bookmarkEnd w:id="96"/>
    </w:p>
    <w:tbl>
      <w:tblPr>
        <w:tblStyle w:val="CompassTable"/>
        <w:tblW w:w="0" w:type="auto"/>
        <w:jc w:val="center"/>
        <w:tblLayout w:type="fixed"/>
        <w:tblLook w:val="04A0" w:firstRow="1" w:lastRow="0" w:firstColumn="1" w:lastColumn="0" w:noHBand="0" w:noVBand="1"/>
      </w:tblPr>
      <w:tblGrid>
        <w:gridCol w:w="1450"/>
        <w:gridCol w:w="1499"/>
        <w:gridCol w:w="1477"/>
        <w:gridCol w:w="1305"/>
        <w:gridCol w:w="1044"/>
        <w:gridCol w:w="1132"/>
        <w:gridCol w:w="1209"/>
      </w:tblGrid>
      <w:tr w:rsidR="00870C34" w:rsidRPr="00A315D3" w14:paraId="1EA241A3" w14:textId="77777777" w:rsidTr="00847BF7">
        <w:trPr>
          <w:cnfStyle w:val="100000000000" w:firstRow="1" w:lastRow="0" w:firstColumn="0" w:lastColumn="0" w:oddVBand="0" w:evenVBand="0" w:oddHBand="0" w:evenHBand="0" w:firstRowFirstColumn="0" w:firstRowLastColumn="0" w:lastRowFirstColumn="0" w:lastRowLastColumn="0"/>
          <w:trHeight w:val="237"/>
          <w:jc w:val="center"/>
        </w:trPr>
        <w:tc>
          <w:tcPr>
            <w:tcW w:w="1450" w:type="dxa"/>
            <w:vMerge w:val="restart"/>
            <w:shd w:val="clear" w:color="auto" w:fill="00B5E2" w:themeFill="accent1"/>
            <w:hideMark/>
          </w:tcPr>
          <w:p w14:paraId="5D5F6774"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499" w:type="dxa"/>
            <w:vMerge w:val="restart"/>
            <w:shd w:val="clear" w:color="auto" w:fill="00B5E2" w:themeFill="accent1"/>
            <w:hideMark/>
          </w:tcPr>
          <w:p w14:paraId="3010B01F"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77" w:type="dxa"/>
            <w:vMerge w:val="restart"/>
            <w:shd w:val="clear" w:color="auto" w:fill="00B5E2" w:themeFill="accent1"/>
          </w:tcPr>
          <w:p w14:paraId="0B416D15" w14:textId="77777777" w:rsidR="00870C34" w:rsidRPr="00BC6495" w:rsidRDefault="00870C34"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481"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09" w:type="dxa"/>
            <w:vMerge w:val="restart"/>
            <w:shd w:val="clear" w:color="auto" w:fill="00B5E2" w:themeFill="accent1"/>
          </w:tcPr>
          <w:p w14:paraId="4033CF3E" w14:textId="2D703036" w:rsidR="00870C34" w:rsidRPr="00BC6495" w:rsidRDefault="00FB1D22" w:rsidP="00FB1D22">
            <w:pPr>
              <w:spacing w:line="240" w:lineRule="auto"/>
              <w:jc w:val="center"/>
              <w:rPr>
                <w:rFonts w:eastAsia="Times New Roman" w:cs="Times New Roman"/>
                <w:kern w:val="0"/>
                <w:szCs w:val="20"/>
              </w:rPr>
            </w:pPr>
            <w:r>
              <w:rPr>
                <w:rFonts w:eastAsia="Times New Roman" w:cs="Times New Roman"/>
                <w:kern w:val="0"/>
                <w:szCs w:val="20"/>
              </w:rPr>
              <w:t>HEC-RAS 6.1</w:t>
            </w:r>
            <w:r w:rsidR="00870C34" w:rsidRPr="00BC6495">
              <w:rPr>
                <w:rFonts w:eastAsia="Times New Roman" w:cs="Times New Roman"/>
                <w:kern w:val="0"/>
                <w:szCs w:val="20"/>
              </w:rPr>
              <w:t xml:space="preserve"> (2D)</w:t>
            </w:r>
            <w:r w:rsidR="00877344">
              <w:rPr>
                <w:rFonts w:eastAsia="Times New Roman" w:cs="Times New Roman"/>
                <w:kern w:val="0"/>
                <w:szCs w:val="20"/>
              </w:rPr>
              <w:br/>
              <w:t>(</w:t>
            </w:r>
            <w:proofErr w:type="spellStart"/>
            <w:r w:rsidR="00877344">
              <w:rPr>
                <w:rFonts w:eastAsia="Times New Roman" w:cs="Times New Roman"/>
                <w:kern w:val="0"/>
                <w:szCs w:val="20"/>
              </w:rPr>
              <w:t>cfs</w:t>
            </w:r>
            <w:proofErr w:type="spellEnd"/>
            <w:r w:rsidR="00877344">
              <w:rPr>
                <w:rFonts w:eastAsia="Times New Roman" w:cs="Times New Roman"/>
                <w:kern w:val="0"/>
                <w:szCs w:val="20"/>
              </w:rPr>
              <w:t>)</w:t>
            </w:r>
          </w:p>
        </w:tc>
      </w:tr>
      <w:tr w:rsidR="00870C34" w:rsidRPr="00A315D3" w14:paraId="34F5BC6A" w14:textId="77777777" w:rsidTr="00847BF7">
        <w:trPr>
          <w:cnfStyle w:val="000000100000" w:firstRow="0" w:lastRow="0" w:firstColumn="0" w:lastColumn="0" w:oddVBand="0" w:evenVBand="0" w:oddHBand="1" w:evenHBand="0" w:firstRowFirstColumn="0" w:firstRowLastColumn="0" w:lastRowFirstColumn="0" w:lastRowLastColumn="0"/>
          <w:trHeight w:val="802"/>
          <w:jc w:val="center"/>
        </w:trPr>
        <w:tc>
          <w:tcPr>
            <w:tcW w:w="145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99"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77"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05" w:type="dxa"/>
            <w:shd w:val="clear" w:color="auto" w:fill="00B5E2" w:themeFill="accent1"/>
          </w:tcPr>
          <w:p w14:paraId="43F0139D" w14:textId="13DB6DC7"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77344">
              <w:rPr>
                <w:rFonts w:eastAsia="Times New Roman" w:cs="Times New Roman"/>
                <w:b/>
                <w:bCs/>
                <w:color w:val="FFFFFF"/>
                <w:kern w:val="0"/>
                <w:szCs w:val="20"/>
              </w:rPr>
              <w:t xml:space="preserve"> (</w:t>
            </w:r>
            <w:proofErr w:type="spellStart"/>
            <w:r w:rsidR="00877344">
              <w:rPr>
                <w:rFonts w:eastAsia="Times New Roman" w:cs="Times New Roman"/>
                <w:b/>
                <w:bCs/>
                <w:color w:val="FFFFFF"/>
                <w:kern w:val="0"/>
                <w:szCs w:val="20"/>
              </w:rPr>
              <w:t>cfs</w:t>
            </w:r>
            <w:proofErr w:type="spellEnd"/>
            <w:r w:rsidR="00877344">
              <w:rPr>
                <w:rFonts w:eastAsia="Times New Roman" w:cs="Times New Roman"/>
                <w:b/>
                <w:bCs/>
                <w:color w:val="FFFFFF"/>
                <w:kern w:val="0"/>
                <w:szCs w:val="20"/>
              </w:rPr>
              <w:t>)</w:t>
            </w:r>
          </w:p>
        </w:tc>
        <w:tc>
          <w:tcPr>
            <w:tcW w:w="1044" w:type="dxa"/>
            <w:shd w:val="clear" w:color="auto" w:fill="00B5E2" w:themeFill="accent1"/>
          </w:tcPr>
          <w:p w14:paraId="6C2D573B" w14:textId="37214EF1" w:rsidR="00870C34" w:rsidRPr="00BC6495" w:rsidRDefault="0087734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132" w:type="dxa"/>
            <w:shd w:val="clear" w:color="auto" w:fill="00B5E2" w:themeFill="accent1"/>
          </w:tcPr>
          <w:p w14:paraId="2278738A" w14:textId="13DE3B69"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77344">
              <w:rPr>
                <w:rFonts w:eastAsia="Times New Roman" w:cs="Times New Roman"/>
                <w:b/>
                <w:bCs/>
                <w:color w:val="FFFFFF"/>
                <w:kern w:val="0"/>
                <w:szCs w:val="20"/>
              </w:rPr>
              <w:t xml:space="preserve"> (</w:t>
            </w:r>
            <w:proofErr w:type="spellStart"/>
            <w:r w:rsidR="00877344">
              <w:rPr>
                <w:rFonts w:eastAsia="Times New Roman" w:cs="Times New Roman"/>
                <w:b/>
                <w:bCs/>
                <w:color w:val="FFFFFF"/>
                <w:kern w:val="0"/>
                <w:szCs w:val="20"/>
              </w:rPr>
              <w:t>cfs</w:t>
            </w:r>
            <w:proofErr w:type="spellEnd"/>
            <w:r w:rsidR="00877344">
              <w:rPr>
                <w:rFonts w:eastAsia="Times New Roman" w:cs="Times New Roman"/>
                <w:b/>
                <w:bCs/>
                <w:color w:val="FFFFFF"/>
                <w:kern w:val="0"/>
                <w:szCs w:val="20"/>
              </w:rPr>
              <w:t>)</w:t>
            </w:r>
          </w:p>
        </w:tc>
        <w:tc>
          <w:tcPr>
            <w:tcW w:w="1209" w:type="dxa"/>
            <w:vMerge/>
            <w:shd w:val="clear" w:color="auto" w:fill="0B2F77"/>
          </w:tcPr>
          <w:p w14:paraId="01F5276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r>
      <w:tr w:rsidR="00140050" w:rsidRPr="00A315D3" w14:paraId="0F576F9A"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5249FD1C" w14:textId="0DD585CA" w:rsidR="00140050" w:rsidRPr="00870C34" w:rsidRDefault="00140050" w:rsidP="001C5895">
            <w:pPr>
              <w:pStyle w:val="BodyText"/>
              <w:jc w:val="center"/>
              <w:rPr>
                <w:szCs w:val="20"/>
              </w:rPr>
            </w:pPr>
            <w:r>
              <w:rPr>
                <w:szCs w:val="20"/>
              </w:rPr>
              <w:t>Gage 0</w:t>
            </w:r>
            <w:r w:rsidR="001C5895">
              <w:rPr>
                <w:szCs w:val="20"/>
              </w:rPr>
              <w:t>8099100</w:t>
            </w:r>
          </w:p>
        </w:tc>
        <w:tc>
          <w:tcPr>
            <w:tcW w:w="1499" w:type="dxa"/>
          </w:tcPr>
          <w:p w14:paraId="7B7FFA67" w14:textId="537A4E6E" w:rsidR="00140050" w:rsidRPr="00870C34" w:rsidRDefault="001C5895" w:rsidP="001E44B6">
            <w:pPr>
              <w:pStyle w:val="BodyText"/>
              <w:jc w:val="center"/>
              <w:rPr>
                <w:szCs w:val="20"/>
              </w:rPr>
            </w:pPr>
            <w:r>
              <w:rPr>
                <w:szCs w:val="20"/>
              </w:rPr>
              <w:t xml:space="preserve">Leon RV </w:t>
            </w:r>
            <w:proofErr w:type="spellStart"/>
            <w:r>
              <w:rPr>
                <w:szCs w:val="20"/>
              </w:rPr>
              <w:t>nr</w:t>
            </w:r>
            <w:proofErr w:type="spellEnd"/>
            <w:r>
              <w:rPr>
                <w:szCs w:val="20"/>
              </w:rPr>
              <w:t xml:space="preserve"> De Leon, TX</w:t>
            </w:r>
          </w:p>
        </w:tc>
        <w:tc>
          <w:tcPr>
            <w:tcW w:w="1477" w:type="dxa"/>
          </w:tcPr>
          <w:p w14:paraId="77B63C72" w14:textId="347D2D6B" w:rsidR="00140050" w:rsidRPr="00870C34" w:rsidRDefault="0022732E" w:rsidP="001E44B6">
            <w:pPr>
              <w:pStyle w:val="BodyText"/>
              <w:jc w:val="center"/>
              <w:rPr>
                <w:szCs w:val="20"/>
              </w:rPr>
            </w:pPr>
            <w:r>
              <w:rPr>
                <w:szCs w:val="20"/>
              </w:rPr>
              <w:t>USGS</w:t>
            </w:r>
          </w:p>
        </w:tc>
        <w:tc>
          <w:tcPr>
            <w:tcW w:w="1305" w:type="dxa"/>
          </w:tcPr>
          <w:p w14:paraId="2539EB82" w14:textId="50C632AD" w:rsidR="00140050" w:rsidRPr="00870C34" w:rsidRDefault="001C5895" w:rsidP="001E44B6">
            <w:pPr>
              <w:jc w:val="center"/>
              <w:rPr>
                <w:szCs w:val="20"/>
              </w:rPr>
            </w:pPr>
            <w:r>
              <w:rPr>
                <w:szCs w:val="20"/>
              </w:rPr>
              <w:t>22,420</w:t>
            </w:r>
          </w:p>
        </w:tc>
        <w:tc>
          <w:tcPr>
            <w:tcW w:w="1044" w:type="dxa"/>
          </w:tcPr>
          <w:p w14:paraId="3A0CAB13" w14:textId="48C90359" w:rsidR="00140050" w:rsidRPr="00870C34" w:rsidRDefault="001C5895" w:rsidP="001E44B6">
            <w:pPr>
              <w:spacing w:line="240" w:lineRule="auto"/>
              <w:jc w:val="center"/>
              <w:rPr>
                <w:rFonts w:eastAsia="Times New Roman" w:cs="Times New Roman"/>
                <w:kern w:val="0"/>
                <w:szCs w:val="20"/>
              </w:rPr>
            </w:pPr>
            <w:r>
              <w:rPr>
                <w:rFonts w:eastAsia="Times New Roman" w:cs="Times New Roman"/>
                <w:kern w:val="0"/>
                <w:szCs w:val="20"/>
              </w:rPr>
              <w:t>30,030</w:t>
            </w:r>
          </w:p>
        </w:tc>
        <w:tc>
          <w:tcPr>
            <w:tcW w:w="1132" w:type="dxa"/>
          </w:tcPr>
          <w:p w14:paraId="130BD15F" w14:textId="1FE6BE7D" w:rsidR="00140050" w:rsidRPr="00870C34" w:rsidRDefault="001C5895" w:rsidP="001E44B6">
            <w:pPr>
              <w:spacing w:line="240" w:lineRule="auto"/>
              <w:jc w:val="center"/>
              <w:rPr>
                <w:rFonts w:eastAsia="Times New Roman" w:cs="Times New Roman"/>
                <w:kern w:val="0"/>
                <w:szCs w:val="20"/>
              </w:rPr>
            </w:pPr>
            <w:r>
              <w:rPr>
                <w:rFonts w:eastAsia="Times New Roman" w:cs="Times New Roman"/>
                <w:kern w:val="0"/>
                <w:szCs w:val="20"/>
              </w:rPr>
              <w:t>44,660</w:t>
            </w:r>
          </w:p>
        </w:tc>
        <w:tc>
          <w:tcPr>
            <w:tcW w:w="1209" w:type="dxa"/>
          </w:tcPr>
          <w:p w14:paraId="476BD857" w14:textId="34C9F8D9" w:rsidR="00140050" w:rsidRPr="00F4027D" w:rsidRDefault="0075344A" w:rsidP="00BF4AB7">
            <w:pPr>
              <w:spacing w:line="240" w:lineRule="auto"/>
              <w:jc w:val="center"/>
              <w:rPr>
                <w:rFonts w:eastAsia="Times New Roman" w:cs="Times New Roman"/>
                <w:kern w:val="0"/>
                <w:szCs w:val="20"/>
                <w:highlight w:val="yellow"/>
              </w:rPr>
            </w:pPr>
            <w:r>
              <w:rPr>
                <w:rFonts w:eastAsia="Times New Roman" w:cs="Times New Roman"/>
                <w:kern w:val="0"/>
                <w:szCs w:val="20"/>
              </w:rPr>
              <w:t>2</w:t>
            </w:r>
            <w:r w:rsidR="001C5895">
              <w:rPr>
                <w:rFonts w:eastAsia="Times New Roman" w:cs="Times New Roman"/>
                <w:kern w:val="0"/>
                <w:szCs w:val="20"/>
              </w:rPr>
              <w:t>6</w:t>
            </w:r>
            <w:r w:rsidR="008E7D7B">
              <w:rPr>
                <w:rFonts w:eastAsia="Times New Roman" w:cs="Times New Roman"/>
                <w:kern w:val="0"/>
                <w:szCs w:val="20"/>
              </w:rPr>
              <w:t>,</w:t>
            </w:r>
            <w:r>
              <w:rPr>
                <w:rFonts w:eastAsia="Times New Roman" w:cs="Times New Roman"/>
                <w:kern w:val="0"/>
                <w:szCs w:val="20"/>
              </w:rPr>
              <w:t>2</w:t>
            </w:r>
            <w:r w:rsidR="00BF4AB7">
              <w:rPr>
                <w:rFonts w:eastAsia="Times New Roman" w:cs="Times New Roman"/>
                <w:kern w:val="0"/>
                <w:szCs w:val="20"/>
              </w:rPr>
              <w:t>70</w:t>
            </w:r>
          </w:p>
        </w:tc>
      </w:tr>
      <w:tr w:rsidR="0022732E" w:rsidRPr="00A315D3" w14:paraId="703D97F4"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0591DEF7" w14:textId="6E9A30C0" w:rsidR="0022732E" w:rsidRPr="009B7FC2" w:rsidRDefault="0022732E" w:rsidP="001C5895">
            <w:pPr>
              <w:pStyle w:val="BodyText"/>
              <w:jc w:val="center"/>
              <w:rPr>
                <w:szCs w:val="20"/>
              </w:rPr>
            </w:pPr>
            <w:r w:rsidRPr="009B7FC2">
              <w:rPr>
                <w:szCs w:val="20"/>
              </w:rPr>
              <w:t xml:space="preserve">Gage </w:t>
            </w:r>
            <w:r w:rsidR="001C5895">
              <w:rPr>
                <w:szCs w:val="20"/>
              </w:rPr>
              <w:t>08099300</w:t>
            </w:r>
          </w:p>
        </w:tc>
        <w:tc>
          <w:tcPr>
            <w:tcW w:w="1499" w:type="dxa"/>
          </w:tcPr>
          <w:p w14:paraId="48236F6A" w14:textId="2C4D168F" w:rsidR="0022732E" w:rsidRPr="009B7FC2" w:rsidRDefault="001C5895" w:rsidP="00802718">
            <w:pPr>
              <w:pStyle w:val="BodyText"/>
              <w:jc w:val="center"/>
              <w:rPr>
                <w:szCs w:val="20"/>
              </w:rPr>
            </w:pPr>
            <w:proofErr w:type="spellStart"/>
            <w:r>
              <w:rPr>
                <w:szCs w:val="20"/>
              </w:rPr>
              <w:t>Sabana</w:t>
            </w:r>
            <w:proofErr w:type="spellEnd"/>
            <w:r>
              <w:rPr>
                <w:szCs w:val="20"/>
              </w:rPr>
              <w:t xml:space="preserve"> </w:t>
            </w:r>
            <w:proofErr w:type="spellStart"/>
            <w:r>
              <w:rPr>
                <w:szCs w:val="20"/>
              </w:rPr>
              <w:t>Rv</w:t>
            </w:r>
            <w:proofErr w:type="spellEnd"/>
            <w:r>
              <w:rPr>
                <w:szCs w:val="20"/>
              </w:rPr>
              <w:t xml:space="preserve"> </w:t>
            </w:r>
            <w:proofErr w:type="spellStart"/>
            <w:r>
              <w:rPr>
                <w:szCs w:val="20"/>
              </w:rPr>
              <w:t>nr</w:t>
            </w:r>
            <w:proofErr w:type="spellEnd"/>
            <w:r>
              <w:rPr>
                <w:szCs w:val="20"/>
              </w:rPr>
              <w:t xml:space="preserve"> De Leon, TX</w:t>
            </w:r>
          </w:p>
        </w:tc>
        <w:tc>
          <w:tcPr>
            <w:tcW w:w="1477" w:type="dxa"/>
          </w:tcPr>
          <w:p w14:paraId="12760C81" w14:textId="43F88C91" w:rsidR="0022732E" w:rsidRPr="009B7FC2" w:rsidRDefault="0022732E" w:rsidP="001E44B6">
            <w:pPr>
              <w:pStyle w:val="BodyText"/>
              <w:jc w:val="center"/>
              <w:rPr>
                <w:szCs w:val="20"/>
              </w:rPr>
            </w:pPr>
            <w:r w:rsidRPr="009B7FC2">
              <w:rPr>
                <w:szCs w:val="20"/>
              </w:rPr>
              <w:t>USGS</w:t>
            </w:r>
          </w:p>
        </w:tc>
        <w:tc>
          <w:tcPr>
            <w:tcW w:w="1305" w:type="dxa"/>
          </w:tcPr>
          <w:p w14:paraId="55CA5FEB" w14:textId="2715BD44" w:rsidR="0022732E" w:rsidRPr="009B7FC2" w:rsidRDefault="001C5895" w:rsidP="001E44B6">
            <w:pPr>
              <w:jc w:val="center"/>
              <w:rPr>
                <w:szCs w:val="20"/>
              </w:rPr>
            </w:pPr>
            <w:r>
              <w:rPr>
                <w:szCs w:val="20"/>
              </w:rPr>
              <w:t>24,660</w:t>
            </w:r>
          </w:p>
        </w:tc>
        <w:tc>
          <w:tcPr>
            <w:tcW w:w="1044" w:type="dxa"/>
          </w:tcPr>
          <w:p w14:paraId="4FCE96E8" w14:textId="1B52074B" w:rsidR="0022732E" w:rsidRPr="009B7FC2" w:rsidRDefault="001C5895" w:rsidP="001E44B6">
            <w:pPr>
              <w:spacing w:line="240" w:lineRule="auto"/>
              <w:jc w:val="center"/>
              <w:rPr>
                <w:rFonts w:eastAsia="Times New Roman" w:cs="Times New Roman"/>
                <w:kern w:val="0"/>
                <w:szCs w:val="20"/>
              </w:rPr>
            </w:pPr>
            <w:r>
              <w:rPr>
                <w:rFonts w:eastAsia="Times New Roman" w:cs="Times New Roman"/>
                <w:kern w:val="0"/>
                <w:szCs w:val="20"/>
              </w:rPr>
              <w:t>33,330</w:t>
            </w:r>
          </w:p>
        </w:tc>
        <w:tc>
          <w:tcPr>
            <w:tcW w:w="1132" w:type="dxa"/>
          </w:tcPr>
          <w:p w14:paraId="438028A2" w14:textId="40010C5B" w:rsidR="0022732E" w:rsidRPr="009B7FC2" w:rsidRDefault="001C5895" w:rsidP="001E44B6">
            <w:pPr>
              <w:spacing w:line="240" w:lineRule="auto"/>
              <w:jc w:val="center"/>
              <w:rPr>
                <w:rFonts w:eastAsia="Times New Roman" w:cs="Times New Roman"/>
                <w:kern w:val="0"/>
                <w:szCs w:val="20"/>
              </w:rPr>
            </w:pPr>
            <w:r>
              <w:rPr>
                <w:rFonts w:eastAsia="Times New Roman" w:cs="Times New Roman"/>
                <w:kern w:val="0"/>
                <w:szCs w:val="20"/>
              </w:rPr>
              <w:t>49,540</w:t>
            </w:r>
          </w:p>
        </w:tc>
        <w:tc>
          <w:tcPr>
            <w:tcW w:w="1209" w:type="dxa"/>
          </w:tcPr>
          <w:p w14:paraId="26A3AD57" w14:textId="37751651" w:rsidR="0022732E" w:rsidRPr="009B7FC2" w:rsidRDefault="0075344A" w:rsidP="008E7D7B">
            <w:pPr>
              <w:spacing w:line="240" w:lineRule="auto"/>
              <w:jc w:val="center"/>
              <w:rPr>
                <w:rFonts w:eastAsia="Times New Roman" w:cs="Times New Roman"/>
                <w:kern w:val="0"/>
                <w:szCs w:val="20"/>
              </w:rPr>
            </w:pPr>
            <w:r>
              <w:rPr>
                <w:rFonts w:eastAsia="Times New Roman" w:cs="Times New Roman"/>
                <w:kern w:val="0"/>
                <w:szCs w:val="20"/>
              </w:rPr>
              <w:t>32,960</w:t>
            </w:r>
          </w:p>
        </w:tc>
      </w:tr>
      <w:tr w:rsidR="0022732E" w:rsidRPr="00A315D3" w14:paraId="796F7EC5"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620C2454" w14:textId="094C7E21" w:rsidR="0022732E" w:rsidRPr="00870C34" w:rsidRDefault="0022732E" w:rsidP="001C5895">
            <w:pPr>
              <w:pStyle w:val="BodyText"/>
              <w:jc w:val="center"/>
              <w:rPr>
                <w:szCs w:val="20"/>
              </w:rPr>
            </w:pPr>
            <w:r>
              <w:rPr>
                <w:szCs w:val="20"/>
              </w:rPr>
              <w:t xml:space="preserve">Gage </w:t>
            </w:r>
            <w:r w:rsidR="009877DC">
              <w:rPr>
                <w:szCs w:val="20"/>
              </w:rPr>
              <w:t>08100000</w:t>
            </w:r>
          </w:p>
        </w:tc>
        <w:tc>
          <w:tcPr>
            <w:tcW w:w="1499" w:type="dxa"/>
          </w:tcPr>
          <w:p w14:paraId="06DA90CC" w14:textId="568F5DD3" w:rsidR="0022732E" w:rsidRPr="00870C34" w:rsidRDefault="009877DC" w:rsidP="00877344">
            <w:pPr>
              <w:pStyle w:val="BodyText"/>
              <w:jc w:val="center"/>
              <w:rPr>
                <w:szCs w:val="20"/>
              </w:rPr>
            </w:pPr>
            <w:r>
              <w:rPr>
                <w:szCs w:val="20"/>
              </w:rPr>
              <w:t xml:space="preserve">Leon </w:t>
            </w:r>
            <w:proofErr w:type="spellStart"/>
            <w:r>
              <w:rPr>
                <w:szCs w:val="20"/>
              </w:rPr>
              <w:t>Rv</w:t>
            </w:r>
            <w:proofErr w:type="spellEnd"/>
            <w:r>
              <w:rPr>
                <w:szCs w:val="20"/>
              </w:rPr>
              <w:t xml:space="preserve"> </w:t>
            </w:r>
            <w:proofErr w:type="spellStart"/>
            <w:r>
              <w:rPr>
                <w:szCs w:val="20"/>
              </w:rPr>
              <w:t>nr</w:t>
            </w:r>
            <w:proofErr w:type="spellEnd"/>
            <w:r>
              <w:rPr>
                <w:szCs w:val="20"/>
              </w:rPr>
              <w:t xml:space="preserve"> Hamilton, TX</w:t>
            </w:r>
          </w:p>
        </w:tc>
        <w:tc>
          <w:tcPr>
            <w:tcW w:w="1477" w:type="dxa"/>
          </w:tcPr>
          <w:p w14:paraId="09F19344" w14:textId="550F5D70" w:rsidR="0022732E" w:rsidRPr="00870C34" w:rsidRDefault="009877DC" w:rsidP="00877344">
            <w:pPr>
              <w:pStyle w:val="BodyText"/>
              <w:jc w:val="center"/>
              <w:rPr>
                <w:szCs w:val="20"/>
              </w:rPr>
            </w:pPr>
            <w:r>
              <w:rPr>
                <w:szCs w:val="20"/>
              </w:rPr>
              <w:t>USGS</w:t>
            </w:r>
          </w:p>
        </w:tc>
        <w:tc>
          <w:tcPr>
            <w:tcW w:w="1305" w:type="dxa"/>
          </w:tcPr>
          <w:p w14:paraId="13AB512D" w14:textId="49808035" w:rsidR="0022732E" w:rsidRPr="00870C34" w:rsidRDefault="009877DC" w:rsidP="00877344">
            <w:pPr>
              <w:jc w:val="center"/>
              <w:rPr>
                <w:szCs w:val="20"/>
              </w:rPr>
            </w:pPr>
            <w:r>
              <w:rPr>
                <w:szCs w:val="20"/>
              </w:rPr>
              <w:t>29,480</w:t>
            </w:r>
          </w:p>
        </w:tc>
        <w:tc>
          <w:tcPr>
            <w:tcW w:w="1044" w:type="dxa"/>
          </w:tcPr>
          <w:p w14:paraId="2E55EB0A" w14:textId="61C34805" w:rsidR="0022732E" w:rsidRPr="00870C34" w:rsidRDefault="009877DC" w:rsidP="00877344">
            <w:pPr>
              <w:spacing w:line="240" w:lineRule="auto"/>
              <w:jc w:val="center"/>
              <w:rPr>
                <w:rFonts w:eastAsia="Times New Roman" w:cs="Times New Roman"/>
                <w:kern w:val="0"/>
                <w:szCs w:val="20"/>
              </w:rPr>
            </w:pPr>
            <w:r>
              <w:rPr>
                <w:rFonts w:eastAsia="Times New Roman" w:cs="Times New Roman"/>
                <w:kern w:val="0"/>
                <w:szCs w:val="20"/>
              </w:rPr>
              <w:t>38,320</w:t>
            </w:r>
          </w:p>
        </w:tc>
        <w:tc>
          <w:tcPr>
            <w:tcW w:w="1132" w:type="dxa"/>
          </w:tcPr>
          <w:p w14:paraId="3126A13F" w14:textId="1BAECEB2" w:rsidR="0022732E" w:rsidRPr="00870C34" w:rsidRDefault="009877DC" w:rsidP="00877344">
            <w:pPr>
              <w:spacing w:line="240" w:lineRule="auto"/>
              <w:jc w:val="center"/>
              <w:rPr>
                <w:rFonts w:eastAsia="Times New Roman" w:cs="Times New Roman"/>
                <w:kern w:val="0"/>
                <w:szCs w:val="20"/>
              </w:rPr>
            </w:pPr>
            <w:r>
              <w:rPr>
                <w:rFonts w:eastAsia="Times New Roman" w:cs="Times New Roman"/>
                <w:kern w:val="0"/>
                <w:szCs w:val="20"/>
              </w:rPr>
              <w:t>53,210</w:t>
            </w:r>
          </w:p>
        </w:tc>
        <w:tc>
          <w:tcPr>
            <w:tcW w:w="1209" w:type="dxa"/>
          </w:tcPr>
          <w:p w14:paraId="3204B3B9" w14:textId="21E5E6E3" w:rsidR="0022732E" w:rsidRPr="00F4027D" w:rsidRDefault="001B3F1B" w:rsidP="008E7D7B">
            <w:pPr>
              <w:spacing w:line="240" w:lineRule="auto"/>
              <w:jc w:val="center"/>
              <w:rPr>
                <w:rFonts w:eastAsia="Times New Roman" w:cs="Times New Roman"/>
                <w:kern w:val="0"/>
                <w:szCs w:val="20"/>
                <w:highlight w:val="yellow"/>
              </w:rPr>
            </w:pPr>
            <w:r w:rsidRPr="001B3F1B">
              <w:rPr>
                <w:rFonts w:eastAsia="Times New Roman" w:cs="Times New Roman"/>
                <w:kern w:val="0"/>
                <w:szCs w:val="20"/>
              </w:rPr>
              <w:t>43</w:t>
            </w:r>
            <w:r>
              <w:rPr>
                <w:rFonts w:eastAsia="Times New Roman" w:cs="Times New Roman"/>
                <w:kern w:val="0"/>
                <w:szCs w:val="20"/>
              </w:rPr>
              <w:t>,</w:t>
            </w:r>
            <w:r w:rsidRPr="001B3F1B">
              <w:rPr>
                <w:rFonts w:eastAsia="Times New Roman" w:cs="Times New Roman"/>
                <w:kern w:val="0"/>
                <w:szCs w:val="20"/>
              </w:rPr>
              <w:t>421</w:t>
            </w:r>
          </w:p>
        </w:tc>
      </w:tr>
      <w:tr w:rsidR="0022732E" w:rsidRPr="00A315D3" w14:paraId="554A0790"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455F3F1B" w14:textId="4D0BA9E4" w:rsidR="0022732E" w:rsidRPr="009B7FC2" w:rsidRDefault="0022732E" w:rsidP="009877DC">
            <w:pPr>
              <w:pStyle w:val="BodyText"/>
              <w:jc w:val="center"/>
              <w:rPr>
                <w:szCs w:val="20"/>
              </w:rPr>
            </w:pPr>
            <w:r>
              <w:rPr>
                <w:szCs w:val="20"/>
              </w:rPr>
              <w:t>Gage 081</w:t>
            </w:r>
            <w:r w:rsidR="009877DC">
              <w:rPr>
                <w:szCs w:val="20"/>
              </w:rPr>
              <w:t>00500</w:t>
            </w:r>
          </w:p>
        </w:tc>
        <w:tc>
          <w:tcPr>
            <w:tcW w:w="1499" w:type="dxa"/>
          </w:tcPr>
          <w:p w14:paraId="7204CC17" w14:textId="53817C06" w:rsidR="0022732E" w:rsidRPr="009B7FC2" w:rsidRDefault="009877DC" w:rsidP="00877344">
            <w:pPr>
              <w:pStyle w:val="BodyText"/>
              <w:jc w:val="center"/>
              <w:rPr>
                <w:szCs w:val="20"/>
              </w:rPr>
            </w:pPr>
            <w:r>
              <w:rPr>
                <w:szCs w:val="20"/>
              </w:rPr>
              <w:t xml:space="preserve">Leon </w:t>
            </w:r>
            <w:proofErr w:type="spellStart"/>
            <w:r>
              <w:rPr>
                <w:szCs w:val="20"/>
              </w:rPr>
              <w:t>Rv</w:t>
            </w:r>
            <w:proofErr w:type="spellEnd"/>
            <w:r>
              <w:rPr>
                <w:szCs w:val="20"/>
              </w:rPr>
              <w:t xml:space="preserve"> at Gatesville, TX</w:t>
            </w:r>
          </w:p>
        </w:tc>
        <w:tc>
          <w:tcPr>
            <w:tcW w:w="1477" w:type="dxa"/>
          </w:tcPr>
          <w:p w14:paraId="3D169407" w14:textId="297FD71C" w:rsidR="0022732E" w:rsidRPr="009B7FC2" w:rsidRDefault="009877DC" w:rsidP="00877344">
            <w:pPr>
              <w:pStyle w:val="BodyText"/>
              <w:jc w:val="center"/>
              <w:rPr>
                <w:szCs w:val="20"/>
              </w:rPr>
            </w:pPr>
            <w:r>
              <w:rPr>
                <w:szCs w:val="20"/>
              </w:rPr>
              <w:t>USGS</w:t>
            </w:r>
          </w:p>
        </w:tc>
        <w:tc>
          <w:tcPr>
            <w:tcW w:w="1305" w:type="dxa"/>
          </w:tcPr>
          <w:p w14:paraId="2639AC2F" w14:textId="286C1A5A" w:rsidR="0022732E" w:rsidRPr="009B7FC2" w:rsidRDefault="009877DC" w:rsidP="00877344">
            <w:pPr>
              <w:jc w:val="center"/>
              <w:rPr>
                <w:szCs w:val="20"/>
              </w:rPr>
            </w:pPr>
            <w:r>
              <w:rPr>
                <w:szCs w:val="20"/>
              </w:rPr>
              <w:t>49,840</w:t>
            </w:r>
          </w:p>
        </w:tc>
        <w:tc>
          <w:tcPr>
            <w:tcW w:w="1044" w:type="dxa"/>
          </w:tcPr>
          <w:p w14:paraId="0D8F402C" w14:textId="563BA59E" w:rsidR="0022732E" w:rsidRPr="009B7FC2" w:rsidRDefault="009877DC" w:rsidP="00877344">
            <w:pPr>
              <w:spacing w:line="240" w:lineRule="auto"/>
              <w:jc w:val="center"/>
              <w:rPr>
                <w:rFonts w:eastAsia="Times New Roman" w:cs="Times New Roman"/>
                <w:kern w:val="0"/>
                <w:szCs w:val="20"/>
              </w:rPr>
            </w:pPr>
            <w:r>
              <w:rPr>
                <w:rFonts w:eastAsia="Times New Roman" w:cs="Times New Roman"/>
                <w:kern w:val="0"/>
                <w:szCs w:val="20"/>
              </w:rPr>
              <w:t>63,850</w:t>
            </w:r>
          </w:p>
        </w:tc>
        <w:tc>
          <w:tcPr>
            <w:tcW w:w="1132" w:type="dxa"/>
          </w:tcPr>
          <w:p w14:paraId="4B9D9B32" w14:textId="494D7DB5" w:rsidR="0022732E" w:rsidRPr="009B7FC2" w:rsidRDefault="009877DC" w:rsidP="00877344">
            <w:pPr>
              <w:spacing w:line="240" w:lineRule="auto"/>
              <w:jc w:val="center"/>
              <w:rPr>
                <w:rFonts w:eastAsia="Times New Roman" w:cs="Times New Roman"/>
                <w:kern w:val="0"/>
                <w:szCs w:val="20"/>
              </w:rPr>
            </w:pPr>
            <w:r>
              <w:rPr>
                <w:rFonts w:eastAsia="Times New Roman" w:cs="Times New Roman"/>
                <w:kern w:val="0"/>
                <w:szCs w:val="20"/>
              </w:rPr>
              <w:t>89,200</w:t>
            </w:r>
          </w:p>
        </w:tc>
        <w:tc>
          <w:tcPr>
            <w:tcW w:w="1209" w:type="dxa"/>
          </w:tcPr>
          <w:p w14:paraId="7857A461" w14:textId="0BD7548E" w:rsidR="0022732E" w:rsidRPr="009B7FC2" w:rsidRDefault="001B3F1B" w:rsidP="008E7D7B">
            <w:pPr>
              <w:spacing w:line="240" w:lineRule="auto"/>
              <w:jc w:val="center"/>
              <w:rPr>
                <w:rFonts w:eastAsia="Times New Roman" w:cs="Times New Roman"/>
                <w:kern w:val="0"/>
                <w:szCs w:val="20"/>
              </w:rPr>
            </w:pPr>
            <w:r w:rsidRPr="001B3F1B">
              <w:rPr>
                <w:rFonts w:eastAsia="Times New Roman" w:cs="Times New Roman"/>
                <w:kern w:val="0"/>
                <w:szCs w:val="20"/>
              </w:rPr>
              <w:t>51</w:t>
            </w:r>
            <w:r>
              <w:rPr>
                <w:rFonts w:eastAsia="Times New Roman" w:cs="Times New Roman"/>
                <w:kern w:val="0"/>
                <w:szCs w:val="20"/>
              </w:rPr>
              <w:t>,</w:t>
            </w:r>
            <w:r w:rsidRPr="001B3F1B">
              <w:rPr>
                <w:rFonts w:eastAsia="Times New Roman" w:cs="Times New Roman"/>
                <w:kern w:val="0"/>
                <w:szCs w:val="20"/>
              </w:rPr>
              <w:t>819</w:t>
            </w:r>
          </w:p>
        </w:tc>
      </w:tr>
      <w:tr w:rsidR="00342C30" w:rsidRPr="00A315D3" w14:paraId="1BE12645"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78378D2B" w14:textId="2ECE6E76" w:rsidR="00342C30" w:rsidRDefault="001C5895" w:rsidP="00877344">
            <w:pPr>
              <w:pStyle w:val="BodyText"/>
              <w:jc w:val="center"/>
              <w:rPr>
                <w:szCs w:val="20"/>
              </w:rPr>
            </w:pPr>
            <w:r>
              <w:rPr>
                <w:szCs w:val="20"/>
              </w:rPr>
              <w:t>North Fork Leon River at Missouri Pacific Railroad</w:t>
            </w:r>
          </w:p>
        </w:tc>
        <w:tc>
          <w:tcPr>
            <w:tcW w:w="1499" w:type="dxa"/>
          </w:tcPr>
          <w:p w14:paraId="062F9639" w14:textId="3715B34A" w:rsidR="00342C30" w:rsidRPr="0022732E" w:rsidRDefault="001C5895" w:rsidP="00877344">
            <w:pPr>
              <w:pStyle w:val="BodyText"/>
              <w:jc w:val="center"/>
              <w:rPr>
                <w:szCs w:val="20"/>
              </w:rPr>
            </w:pPr>
            <w:r>
              <w:rPr>
                <w:szCs w:val="20"/>
              </w:rPr>
              <w:t>Eastland</w:t>
            </w:r>
            <w:r w:rsidR="00342C30">
              <w:rPr>
                <w:szCs w:val="20"/>
              </w:rPr>
              <w:t xml:space="preserve"> County</w:t>
            </w:r>
            <w:r w:rsidR="00342C30" w:rsidRPr="00870C34">
              <w:rPr>
                <w:szCs w:val="20"/>
              </w:rPr>
              <w:t xml:space="preserve"> FIS</w:t>
            </w:r>
          </w:p>
        </w:tc>
        <w:tc>
          <w:tcPr>
            <w:tcW w:w="1477" w:type="dxa"/>
          </w:tcPr>
          <w:p w14:paraId="6AA2B5E3" w14:textId="3A4BE95A" w:rsidR="00342C30" w:rsidRDefault="00342C30" w:rsidP="00877344">
            <w:pPr>
              <w:pStyle w:val="BodyText"/>
              <w:jc w:val="center"/>
              <w:rPr>
                <w:szCs w:val="20"/>
              </w:rPr>
            </w:pPr>
            <w:r w:rsidRPr="00870C34">
              <w:rPr>
                <w:szCs w:val="20"/>
              </w:rPr>
              <w:t>USGS Report 77-110 methodologies</w:t>
            </w:r>
          </w:p>
        </w:tc>
        <w:tc>
          <w:tcPr>
            <w:tcW w:w="1305" w:type="dxa"/>
          </w:tcPr>
          <w:p w14:paraId="7F28B39B" w14:textId="501623A0" w:rsidR="00342C30" w:rsidRPr="004A417D" w:rsidRDefault="001C5895" w:rsidP="00877344">
            <w:pPr>
              <w:jc w:val="center"/>
            </w:pPr>
            <w:r>
              <w:t>6,190</w:t>
            </w:r>
          </w:p>
        </w:tc>
        <w:tc>
          <w:tcPr>
            <w:tcW w:w="1044" w:type="dxa"/>
          </w:tcPr>
          <w:p w14:paraId="577F41F6" w14:textId="435C8B94" w:rsidR="00342C30" w:rsidRPr="004A417D" w:rsidRDefault="001C5895" w:rsidP="00877344">
            <w:pPr>
              <w:spacing w:line="240" w:lineRule="auto"/>
              <w:jc w:val="center"/>
            </w:pPr>
            <w:r>
              <w:t>12,355</w:t>
            </w:r>
          </w:p>
        </w:tc>
        <w:tc>
          <w:tcPr>
            <w:tcW w:w="1132" w:type="dxa"/>
          </w:tcPr>
          <w:p w14:paraId="48124F8F" w14:textId="13BA0ACC" w:rsidR="00342C30" w:rsidRPr="004A417D" w:rsidRDefault="001C5895" w:rsidP="00877344">
            <w:pPr>
              <w:spacing w:line="240" w:lineRule="auto"/>
              <w:jc w:val="center"/>
            </w:pPr>
            <w:r>
              <w:t>24,648</w:t>
            </w:r>
          </w:p>
        </w:tc>
        <w:tc>
          <w:tcPr>
            <w:tcW w:w="1209" w:type="dxa"/>
          </w:tcPr>
          <w:p w14:paraId="01830EF3" w14:textId="5ED38701" w:rsidR="00342C30" w:rsidRPr="005121A4" w:rsidRDefault="0075344A" w:rsidP="00BF4AB7">
            <w:pPr>
              <w:spacing w:line="240" w:lineRule="auto"/>
              <w:jc w:val="center"/>
            </w:pPr>
            <w:r>
              <w:t>9</w:t>
            </w:r>
            <w:r w:rsidR="008E7D7B">
              <w:t>,</w:t>
            </w:r>
            <w:r>
              <w:t>35</w:t>
            </w:r>
            <w:r w:rsidR="00BF4AB7">
              <w:t>1</w:t>
            </w:r>
          </w:p>
        </w:tc>
      </w:tr>
      <w:tr w:rsidR="00342C30" w:rsidRPr="00A315D3" w14:paraId="63B0CFEA"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06603897" w14:textId="74C56CA9" w:rsidR="00342C30" w:rsidRDefault="001C5895" w:rsidP="00342C30">
            <w:pPr>
              <w:pStyle w:val="BodyText"/>
              <w:rPr>
                <w:szCs w:val="20"/>
              </w:rPr>
            </w:pPr>
            <w:r>
              <w:rPr>
                <w:szCs w:val="20"/>
              </w:rPr>
              <w:t>North Fork Leon River at State Highway 112</w:t>
            </w:r>
          </w:p>
        </w:tc>
        <w:tc>
          <w:tcPr>
            <w:tcW w:w="1499" w:type="dxa"/>
          </w:tcPr>
          <w:p w14:paraId="3467BD7E" w14:textId="2B2E3D32" w:rsidR="00342C30" w:rsidRPr="0022732E" w:rsidRDefault="001C5895" w:rsidP="00877344">
            <w:pPr>
              <w:pStyle w:val="BodyText"/>
              <w:jc w:val="center"/>
              <w:rPr>
                <w:szCs w:val="20"/>
              </w:rPr>
            </w:pPr>
            <w:r>
              <w:rPr>
                <w:szCs w:val="20"/>
              </w:rPr>
              <w:t>Eastland</w:t>
            </w:r>
            <w:r w:rsidR="00342C30">
              <w:rPr>
                <w:szCs w:val="20"/>
              </w:rPr>
              <w:t xml:space="preserve"> County</w:t>
            </w:r>
            <w:r w:rsidR="00342C30" w:rsidRPr="00870C34">
              <w:rPr>
                <w:szCs w:val="20"/>
              </w:rPr>
              <w:t xml:space="preserve"> FIS</w:t>
            </w:r>
          </w:p>
        </w:tc>
        <w:tc>
          <w:tcPr>
            <w:tcW w:w="1477" w:type="dxa"/>
          </w:tcPr>
          <w:p w14:paraId="0ADD4CF0" w14:textId="20FA5945" w:rsidR="00342C30" w:rsidRDefault="00342C30" w:rsidP="00877344">
            <w:pPr>
              <w:pStyle w:val="BodyText"/>
              <w:jc w:val="center"/>
              <w:rPr>
                <w:szCs w:val="20"/>
              </w:rPr>
            </w:pPr>
            <w:r w:rsidRPr="00870C34">
              <w:rPr>
                <w:szCs w:val="20"/>
              </w:rPr>
              <w:t>USGS Report 77-110 methodologies</w:t>
            </w:r>
          </w:p>
        </w:tc>
        <w:tc>
          <w:tcPr>
            <w:tcW w:w="1305" w:type="dxa"/>
          </w:tcPr>
          <w:p w14:paraId="66DD5592" w14:textId="7F34AA71" w:rsidR="00342C30" w:rsidRPr="004A417D" w:rsidRDefault="001C5895" w:rsidP="00877344">
            <w:pPr>
              <w:jc w:val="center"/>
            </w:pPr>
            <w:r>
              <w:t>6,200</w:t>
            </w:r>
          </w:p>
        </w:tc>
        <w:tc>
          <w:tcPr>
            <w:tcW w:w="1044" w:type="dxa"/>
          </w:tcPr>
          <w:p w14:paraId="5428BFB1" w14:textId="005424E2" w:rsidR="00342C30" w:rsidRPr="004A417D" w:rsidRDefault="001C5895" w:rsidP="00877344">
            <w:pPr>
              <w:spacing w:line="240" w:lineRule="auto"/>
              <w:jc w:val="center"/>
            </w:pPr>
            <w:r>
              <w:t>12,375</w:t>
            </w:r>
          </w:p>
        </w:tc>
        <w:tc>
          <w:tcPr>
            <w:tcW w:w="1132" w:type="dxa"/>
          </w:tcPr>
          <w:p w14:paraId="3A4EDA98" w14:textId="1E9A2E93" w:rsidR="00342C30" w:rsidRPr="004A417D" w:rsidRDefault="001C5895" w:rsidP="00877344">
            <w:pPr>
              <w:spacing w:line="240" w:lineRule="auto"/>
              <w:jc w:val="center"/>
            </w:pPr>
            <w:r>
              <w:t>24,688</w:t>
            </w:r>
          </w:p>
        </w:tc>
        <w:tc>
          <w:tcPr>
            <w:tcW w:w="1209" w:type="dxa"/>
          </w:tcPr>
          <w:p w14:paraId="7E24C544" w14:textId="73EF0CC6" w:rsidR="00342C30" w:rsidRPr="005121A4" w:rsidRDefault="0075344A" w:rsidP="00BF4AB7">
            <w:pPr>
              <w:spacing w:line="240" w:lineRule="auto"/>
              <w:jc w:val="center"/>
            </w:pPr>
            <w:r>
              <w:t>7</w:t>
            </w:r>
            <w:r w:rsidR="008E7D7B">
              <w:t>,</w:t>
            </w:r>
            <w:r>
              <w:t>57</w:t>
            </w:r>
            <w:r w:rsidR="00BF4AB7">
              <w:t>7</w:t>
            </w:r>
          </w:p>
        </w:tc>
      </w:tr>
      <w:tr w:rsidR="00342C30" w:rsidRPr="00A315D3" w14:paraId="2A4233B5"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6B151FDB" w14:textId="39D3695D" w:rsidR="00342C30" w:rsidRDefault="009877DC" w:rsidP="00342C30">
            <w:pPr>
              <w:pStyle w:val="BodyText"/>
              <w:rPr>
                <w:szCs w:val="20"/>
              </w:rPr>
            </w:pPr>
            <w:r>
              <w:rPr>
                <w:szCs w:val="20"/>
              </w:rPr>
              <w:t>Pecan Creek at East Gentry Street</w:t>
            </w:r>
          </w:p>
        </w:tc>
        <w:tc>
          <w:tcPr>
            <w:tcW w:w="1499" w:type="dxa"/>
          </w:tcPr>
          <w:p w14:paraId="24740F25" w14:textId="7E053A7D" w:rsidR="00342C30" w:rsidRPr="0022732E" w:rsidRDefault="00DF25E9" w:rsidP="00877344">
            <w:pPr>
              <w:pStyle w:val="BodyText"/>
              <w:jc w:val="center"/>
              <w:rPr>
                <w:szCs w:val="20"/>
              </w:rPr>
            </w:pPr>
            <w:r>
              <w:rPr>
                <w:szCs w:val="20"/>
              </w:rPr>
              <w:t>Hamilton County FIS</w:t>
            </w:r>
          </w:p>
        </w:tc>
        <w:tc>
          <w:tcPr>
            <w:tcW w:w="1477" w:type="dxa"/>
          </w:tcPr>
          <w:p w14:paraId="1375B837" w14:textId="660E0D8C" w:rsidR="00342C30" w:rsidRDefault="00DF25E9" w:rsidP="00877344">
            <w:pPr>
              <w:pStyle w:val="BodyText"/>
              <w:jc w:val="center"/>
              <w:rPr>
                <w:szCs w:val="20"/>
              </w:rPr>
            </w:pPr>
            <w:r w:rsidRPr="00870C34">
              <w:rPr>
                <w:szCs w:val="20"/>
              </w:rPr>
              <w:t>USGS Report 77-110 methodologies</w:t>
            </w:r>
          </w:p>
        </w:tc>
        <w:tc>
          <w:tcPr>
            <w:tcW w:w="1305" w:type="dxa"/>
          </w:tcPr>
          <w:p w14:paraId="2628CB2E" w14:textId="6714640F" w:rsidR="00342C30" w:rsidRPr="004A417D" w:rsidRDefault="00DF25E9" w:rsidP="00877344">
            <w:pPr>
              <w:jc w:val="center"/>
            </w:pPr>
            <w:r>
              <w:rPr>
                <w:szCs w:val="20"/>
              </w:rPr>
              <w:t>2,877</w:t>
            </w:r>
          </w:p>
        </w:tc>
        <w:tc>
          <w:tcPr>
            <w:tcW w:w="1044" w:type="dxa"/>
          </w:tcPr>
          <w:p w14:paraId="06077C35" w14:textId="5F1AC5FD" w:rsidR="00342C30" w:rsidRPr="004A417D" w:rsidRDefault="00DF25E9" w:rsidP="00877344">
            <w:pPr>
              <w:spacing w:line="240" w:lineRule="auto"/>
              <w:jc w:val="center"/>
            </w:pPr>
            <w:r>
              <w:t>5,742</w:t>
            </w:r>
          </w:p>
        </w:tc>
        <w:tc>
          <w:tcPr>
            <w:tcW w:w="1132" w:type="dxa"/>
          </w:tcPr>
          <w:p w14:paraId="68349E38" w14:textId="671E151E" w:rsidR="00342C30" w:rsidRPr="004A417D" w:rsidRDefault="00DF25E9" w:rsidP="00877344">
            <w:pPr>
              <w:spacing w:line="240" w:lineRule="auto"/>
              <w:jc w:val="center"/>
            </w:pPr>
            <w:r>
              <w:t>11,455</w:t>
            </w:r>
          </w:p>
        </w:tc>
        <w:tc>
          <w:tcPr>
            <w:tcW w:w="1209" w:type="dxa"/>
          </w:tcPr>
          <w:p w14:paraId="45A6C78D" w14:textId="4DF674CA" w:rsidR="00342C30" w:rsidRPr="005121A4" w:rsidRDefault="001B3F1B" w:rsidP="008E7D7B">
            <w:pPr>
              <w:spacing w:line="240" w:lineRule="auto"/>
              <w:jc w:val="center"/>
            </w:pPr>
            <w:r w:rsidRPr="001B3F1B">
              <w:t>7</w:t>
            </w:r>
            <w:r w:rsidR="008E7D7B">
              <w:t>,</w:t>
            </w:r>
            <w:r w:rsidRPr="001B3F1B">
              <w:t>26</w:t>
            </w:r>
            <w:r w:rsidR="008E7D7B">
              <w:t>1</w:t>
            </w:r>
          </w:p>
        </w:tc>
      </w:tr>
    </w:tbl>
    <w:p w14:paraId="0858D382" w14:textId="1ECC959B" w:rsidR="000E7701" w:rsidRPr="000E7701" w:rsidRDefault="00EE79B4" w:rsidP="000E7701">
      <w:pPr>
        <w:pStyle w:val="Caption"/>
        <w:jc w:val="center"/>
      </w:pPr>
      <w:r>
        <w:lastRenderedPageBreak/>
        <w:t>Table 11, c</w:t>
      </w:r>
      <w:r w:rsidR="00847BF7">
        <w:t>ontinued</w:t>
      </w:r>
      <w:r w:rsidR="000E7701" w:rsidRPr="000E7701">
        <w:t>: Calibration Results</w:t>
      </w:r>
    </w:p>
    <w:tbl>
      <w:tblPr>
        <w:tblStyle w:val="CompassTable"/>
        <w:tblW w:w="0" w:type="auto"/>
        <w:jc w:val="center"/>
        <w:tblLayout w:type="fixed"/>
        <w:tblLook w:val="04A0" w:firstRow="1" w:lastRow="0" w:firstColumn="1" w:lastColumn="0" w:noHBand="0" w:noVBand="1"/>
      </w:tblPr>
      <w:tblGrid>
        <w:gridCol w:w="1450"/>
        <w:gridCol w:w="1499"/>
        <w:gridCol w:w="1477"/>
        <w:gridCol w:w="1305"/>
        <w:gridCol w:w="1044"/>
        <w:gridCol w:w="1132"/>
        <w:gridCol w:w="1209"/>
      </w:tblGrid>
      <w:tr w:rsidR="000E7701" w:rsidRPr="00A315D3" w14:paraId="1E4AD816" w14:textId="77777777" w:rsidTr="00847BF7">
        <w:trPr>
          <w:cnfStyle w:val="100000000000" w:firstRow="1" w:lastRow="0" w:firstColumn="0" w:lastColumn="0" w:oddVBand="0" w:evenVBand="0" w:oddHBand="0" w:evenHBand="0" w:firstRowFirstColumn="0" w:firstRowLastColumn="0" w:lastRowFirstColumn="0" w:lastRowLastColumn="0"/>
          <w:trHeight w:val="237"/>
          <w:jc w:val="center"/>
        </w:trPr>
        <w:tc>
          <w:tcPr>
            <w:tcW w:w="1450" w:type="dxa"/>
            <w:vMerge w:val="restart"/>
            <w:shd w:val="clear" w:color="auto" w:fill="00B5E2" w:themeFill="accent1"/>
            <w:hideMark/>
          </w:tcPr>
          <w:p w14:paraId="1D788D52" w14:textId="77777777" w:rsidR="000E7701" w:rsidRPr="00BC6495" w:rsidRDefault="000E7701" w:rsidP="00B30CF5">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499" w:type="dxa"/>
            <w:vMerge w:val="restart"/>
            <w:shd w:val="clear" w:color="auto" w:fill="00B5E2" w:themeFill="accent1"/>
            <w:hideMark/>
          </w:tcPr>
          <w:p w14:paraId="34D23644" w14:textId="77777777" w:rsidR="000E7701" w:rsidRPr="00BC6495" w:rsidRDefault="000E7701" w:rsidP="00B30CF5">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77" w:type="dxa"/>
            <w:vMerge w:val="restart"/>
            <w:shd w:val="clear" w:color="auto" w:fill="00B5E2" w:themeFill="accent1"/>
          </w:tcPr>
          <w:p w14:paraId="7F78A05F" w14:textId="77777777" w:rsidR="000E7701" w:rsidRPr="00BC6495" w:rsidRDefault="000E7701" w:rsidP="00B30CF5">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481" w:type="dxa"/>
            <w:gridSpan w:val="3"/>
            <w:shd w:val="clear" w:color="auto" w:fill="00B5E2" w:themeFill="accent1"/>
          </w:tcPr>
          <w:p w14:paraId="51AD5C44" w14:textId="77777777" w:rsidR="000E7701" w:rsidRPr="00BC6495" w:rsidRDefault="000E7701" w:rsidP="00B30CF5">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09" w:type="dxa"/>
            <w:vMerge w:val="restart"/>
            <w:shd w:val="clear" w:color="auto" w:fill="00B5E2" w:themeFill="accent1"/>
          </w:tcPr>
          <w:p w14:paraId="02B96B02" w14:textId="77777777" w:rsidR="000E7701" w:rsidRPr="00BC6495" w:rsidRDefault="000E7701" w:rsidP="00B30CF5">
            <w:pPr>
              <w:spacing w:line="240" w:lineRule="auto"/>
              <w:jc w:val="center"/>
              <w:rPr>
                <w:rFonts w:eastAsia="Times New Roman" w:cs="Times New Roman"/>
                <w:kern w:val="0"/>
                <w:szCs w:val="20"/>
              </w:rPr>
            </w:pPr>
            <w:r>
              <w:rPr>
                <w:rFonts w:eastAsia="Times New Roman" w:cs="Times New Roman"/>
                <w:kern w:val="0"/>
                <w:szCs w:val="20"/>
              </w:rPr>
              <w:t>HEC-RAS 6.1</w:t>
            </w:r>
            <w:r w:rsidRPr="00BC6495">
              <w:rPr>
                <w:rFonts w:eastAsia="Times New Roman" w:cs="Times New Roman"/>
                <w:kern w:val="0"/>
                <w:szCs w:val="20"/>
              </w:rPr>
              <w:t xml:space="preserve"> (2D)</w:t>
            </w:r>
            <w:r>
              <w:rPr>
                <w:rFonts w:eastAsia="Times New Roman" w:cs="Times New Roman"/>
                <w:kern w:val="0"/>
                <w:szCs w:val="20"/>
              </w:rPr>
              <w:br/>
              <w:t>(</w:t>
            </w:r>
            <w:proofErr w:type="spellStart"/>
            <w:r>
              <w:rPr>
                <w:rFonts w:eastAsia="Times New Roman" w:cs="Times New Roman"/>
                <w:kern w:val="0"/>
                <w:szCs w:val="20"/>
              </w:rPr>
              <w:t>cfs</w:t>
            </w:r>
            <w:proofErr w:type="spellEnd"/>
            <w:r>
              <w:rPr>
                <w:rFonts w:eastAsia="Times New Roman" w:cs="Times New Roman"/>
                <w:kern w:val="0"/>
                <w:szCs w:val="20"/>
              </w:rPr>
              <w:t>)</w:t>
            </w:r>
          </w:p>
        </w:tc>
      </w:tr>
      <w:tr w:rsidR="000E7701" w:rsidRPr="00A315D3" w14:paraId="1BF22CC1" w14:textId="77777777" w:rsidTr="00847BF7">
        <w:trPr>
          <w:cnfStyle w:val="000000100000" w:firstRow="0" w:lastRow="0" w:firstColumn="0" w:lastColumn="0" w:oddVBand="0" w:evenVBand="0" w:oddHBand="1" w:evenHBand="0" w:firstRowFirstColumn="0" w:firstRowLastColumn="0" w:lastRowFirstColumn="0" w:lastRowLastColumn="0"/>
          <w:trHeight w:val="802"/>
          <w:jc w:val="center"/>
        </w:trPr>
        <w:tc>
          <w:tcPr>
            <w:tcW w:w="1450" w:type="dxa"/>
            <w:vMerge/>
            <w:shd w:val="clear" w:color="auto" w:fill="00B5E2" w:themeFill="accent1"/>
            <w:hideMark/>
          </w:tcPr>
          <w:p w14:paraId="38508BDA" w14:textId="77777777" w:rsidR="000E7701" w:rsidRPr="00A315D3" w:rsidRDefault="000E7701" w:rsidP="00B30CF5">
            <w:pPr>
              <w:tabs>
                <w:tab w:val="clear" w:pos="284"/>
              </w:tabs>
              <w:spacing w:line="240" w:lineRule="auto"/>
              <w:jc w:val="center"/>
              <w:rPr>
                <w:rFonts w:eastAsia="Times New Roman" w:cs="Times New Roman"/>
                <w:b/>
                <w:bCs/>
                <w:color w:val="FFFFFF"/>
                <w:kern w:val="0"/>
                <w:szCs w:val="20"/>
              </w:rPr>
            </w:pPr>
          </w:p>
        </w:tc>
        <w:tc>
          <w:tcPr>
            <w:tcW w:w="1499" w:type="dxa"/>
            <w:vMerge/>
            <w:shd w:val="clear" w:color="auto" w:fill="00B5E2" w:themeFill="accent1"/>
            <w:hideMark/>
          </w:tcPr>
          <w:p w14:paraId="0511FC19" w14:textId="77777777" w:rsidR="000E7701" w:rsidRPr="00A315D3" w:rsidRDefault="000E7701" w:rsidP="00B30CF5">
            <w:pPr>
              <w:tabs>
                <w:tab w:val="clear" w:pos="284"/>
              </w:tabs>
              <w:spacing w:line="240" w:lineRule="auto"/>
              <w:jc w:val="center"/>
              <w:rPr>
                <w:rFonts w:eastAsia="Times New Roman" w:cs="Times New Roman"/>
                <w:b/>
                <w:bCs/>
                <w:color w:val="FFFFFF"/>
                <w:kern w:val="0"/>
                <w:szCs w:val="20"/>
              </w:rPr>
            </w:pPr>
          </w:p>
        </w:tc>
        <w:tc>
          <w:tcPr>
            <w:tcW w:w="1477" w:type="dxa"/>
            <w:vMerge/>
            <w:shd w:val="clear" w:color="auto" w:fill="00B5E2" w:themeFill="accent1"/>
          </w:tcPr>
          <w:p w14:paraId="1E00ECA7" w14:textId="77777777" w:rsidR="000E7701" w:rsidRPr="00A315D3" w:rsidRDefault="000E7701" w:rsidP="00B30CF5">
            <w:pPr>
              <w:tabs>
                <w:tab w:val="clear" w:pos="284"/>
              </w:tabs>
              <w:spacing w:line="240" w:lineRule="auto"/>
              <w:jc w:val="center"/>
              <w:rPr>
                <w:rFonts w:eastAsia="Times New Roman" w:cs="Times New Roman"/>
                <w:b/>
                <w:bCs/>
                <w:color w:val="FFFFFF"/>
                <w:kern w:val="0"/>
                <w:szCs w:val="20"/>
              </w:rPr>
            </w:pPr>
          </w:p>
        </w:tc>
        <w:tc>
          <w:tcPr>
            <w:tcW w:w="1305" w:type="dxa"/>
            <w:shd w:val="clear" w:color="auto" w:fill="00B5E2" w:themeFill="accent1"/>
          </w:tcPr>
          <w:p w14:paraId="24838488" w14:textId="77777777" w:rsidR="000E7701" w:rsidRPr="00BC6495" w:rsidRDefault="000E7701" w:rsidP="00B30CF5">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044" w:type="dxa"/>
            <w:shd w:val="clear" w:color="auto" w:fill="00B5E2" w:themeFill="accent1"/>
          </w:tcPr>
          <w:p w14:paraId="64802248" w14:textId="77777777" w:rsidR="000E7701" w:rsidRPr="00BC6495" w:rsidRDefault="000E7701" w:rsidP="00B30CF5">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132" w:type="dxa"/>
            <w:shd w:val="clear" w:color="auto" w:fill="00B5E2" w:themeFill="accent1"/>
          </w:tcPr>
          <w:p w14:paraId="22B00BEF" w14:textId="77777777" w:rsidR="000E7701" w:rsidRPr="00BC6495" w:rsidRDefault="000E7701" w:rsidP="00B30CF5">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209" w:type="dxa"/>
            <w:vMerge/>
            <w:shd w:val="clear" w:color="auto" w:fill="0B2F77"/>
          </w:tcPr>
          <w:p w14:paraId="56C69941" w14:textId="77777777" w:rsidR="000E7701" w:rsidRPr="00A315D3" w:rsidRDefault="000E7701" w:rsidP="00B30CF5">
            <w:pPr>
              <w:tabs>
                <w:tab w:val="clear" w:pos="284"/>
              </w:tabs>
              <w:spacing w:line="240" w:lineRule="auto"/>
              <w:jc w:val="center"/>
              <w:rPr>
                <w:rFonts w:eastAsia="Times New Roman" w:cs="Times New Roman"/>
                <w:b/>
                <w:bCs/>
                <w:color w:val="FFFFFF"/>
                <w:kern w:val="0"/>
                <w:szCs w:val="20"/>
              </w:rPr>
            </w:pPr>
          </w:p>
        </w:tc>
      </w:tr>
      <w:tr w:rsidR="000E7701" w:rsidRPr="00A315D3" w14:paraId="38A23092"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34ABAF4C" w14:textId="21097E63" w:rsidR="000E7701" w:rsidRPr="00870C34" w:rsidRDefault="000E7701" w:rsidP="00B30CF5">
            <w:pPr>
              <w:pStyle w:val="BodyText"/>
              <w:jc w:val="center"/>
              <w:rPr>
                <w:szCs w:val="20"/>
              </w:rPr>
            </w:pPr>
            <w:r>
              <w:rPr>
                <w:szCs w:val="20"/>
              </w:rPr>
              <w:t xml:space="preserve">Stream CG-2 Downstream of </w:t>
            </w:r>
            <w:proofErr w:type="spellStart"/>
            <w:r>
              <w:rPr>
                <w:szCs w:val="20"/>
              </w:rPr>
              <w:t>Strawmill</w:t>
            </w:r>
            <w:proofErr w:type="spellEnd"/>
            <w:r>
              <w:rPr>
                <w:szCs w:val="20"/>
              </w:rPr>
              <w:t xml:space="preserve"> Road</w:t>
            </w:r>
          </w:p>
        </w:tc>
        <w:tc>
          <w:tcPr>
            <w:tcW w:w="1499" w:type="dxa"/>
          </w:tcPr>
          <w:p w14:paraId="3970BF84" w14:textId="04425537" w:rsidR="000E7701" w:rsidRPr="00870C34" w:rsidRDefault="000E7701" w:rsidP="00B30CF5">
            <w:pPr>
              <w:pStyle w:val="BodyText"/>
              <w:jc w:val="center"/>
              <w:rPr>
                <w:szCs w:val="20"/>
              </w:rPr>
            </w:pPr>
            <w:r>
              <w:rPr>
                <w:szCs w:val="20"/>
              </w:rPr>
              <w:t>Coryell County FIS</w:t>
            </w:r>
          </w:p>
        </w:tc>
        <w:tc>
          <w:tcPr>
            <w:tcW w:w="1477" w:type="dxa"/>
          </w:tcPr>
          <w:p w14:paraId="356FFAAE" w14:textId="7FCBC9C3" w:rsidR="000E7701" w:rsidRPr="00870C34" w:rsidRDefault="000E7701" w:rsidP="00B30CF5">
            <w:pPr>
              <w:pStyle w:val="BodyText"/>
              <w:jc w:val="center"/>
              <w:rPr>
                <w:szCs w:val="20"/>
              </w:rPr>
            </w:pPr>
            <w:r w:rsidRPr="00870C34">
              <w:rPr>
                <w:szCs w:val="20"/>
              </w:rPr>
              <w:t>USGS Report 77-110 methodologies</w:t>
            </w:r>
          </w:p>
        </w:tc>
        <w:tc>
          <w:tcPr>
            <w:tcW w:w="1305" w:type="dxa"/>
          </w:tcPr>
          <w:p w14:paraId="23F0A2E1" w14:textId="4808332D" w:rsidR="000E7701" w:rsidRPr="00870C34" w:rsidRDefault="000E7701" w:rsidP="00B30CF5">
            <w:pPr>
              <w:jc w:val="center"/>
              <w:rPr>
                <w:szCs w:val="20"/>
              </w:rPr>
            </w:pPr>
            <w:r>
              <w:t>5,075</w:t>
            </w:r>
          </w:p>
        </w:tc>
        <w:tc>
          <w:tcPr>
            <w:tcW w:w="1044" w:type="dxa"/>
          </w:tcPr>
          <w:p w14:paraId="61A55805" w14:textId="7DA0306B" w:rsidR="000E7701" w:rsidRPr="00870C34" w:rsidRDefault="000E7701" w:rsidP="00B30CF5">
            <w:pPr>
              <w:spacing w:line="240" w:lineRule="auto"/>
              <w:jc w:val="center"/>
              <w:rPr>
                <w:rFonts w:eastAsia="Times New Roman" w:cs="Times New Roman"/>
                <w:kern w:val="0"/>
                <w:szCs w:val="20"/>
              </w:rPr>
            </w:pPr>
            <w:r>
              <w:t>10,130</w:t>
            </w:r>
          </w:p>
        </w:tc>
        <w:tc>
          <w:tcPr>
            <w:tcW w:w="1132" w:type="dxa"/>
          </w:tcPr>
          <w:p w14:paraId="1F2EA032" w14:textId="056E685E" w:rsidR="000E7701" w:rsidRPr="00870C34" w:rsidRDefault="000E7701" w:rsidP="00B30CF5">
            <w:pPr>
              <w:spacing w:line="240" w:lineRule="auto"/>
              <w:jc w:val="center"/>
              <w:rPr>
                <w:rFonts w:eastAsia="Times New Roman" w:cs="Times New Roman"/>
                <w:kern w:val="0"/>
                <w:szCs w:val="20"/>
              </w:rPr>
            </w:pPr>
            <w:r>
              <w:t>20,209</w:t>
            </w:r>
          </w:p>
        </w:tc>
        <w:tc>
          <w:tcPr>
            <w:tcW w:w="1209" w:type="dxa"/>
          </w:tcPr>
          <w:p w14:paraId="5AC4529D" w14:textId="77A69C69" w:rsidR="000E7701" w:rsidRPr="00F4027D" w:rsidRDefault="000E7701" w:rsidP="00B30CF5">
            <w:pPr>
              <w:spacing w:line="240" w:lineRule="auto"/>
              <w:jc w:val="center"/>
              <w:rPr>
                <w:rFonts w:eastAsia="Times New Roman" w:cs="Times New Roman"/>
                <w:kern w:val="0"/>
                <w:szCs w:val="20"/>
                <w:highlight w:val="yellow"/>
              </w:rPr>
            </w:pPr>
            <w:r w:rsidRPr="001B3F1B">
              <w:t>4</w:t>
            </w:r>
            <w:r>
              <w:t>,</w:t>
            </w:r>
            <w:r w:rsidRPr="001B3F1B">
              <w:t>715</w:t>
            </w:r>
          </w:p>
        </w:tc>
      </w:tr>
      <w:tr w:rsidR="000E7701" w:rsidRPr="00A315D3" w14:paraId="26F54424"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412E1B38" w14:textId="4DCB662C" w:rsidR="000E7701" w:rsidRPr="009B7FC2" w:rsidRDefault="000E7701" w:rsidP="00B30CF5">
            <w:pPr>
              <w:pStyle w:val="BodyText"/>
              <w:jc w:val="center"/>
              <w:rPr>
                <w:szCs w:val="20"/>
              </w:rPr>
            </w:pPr>
            <w:r>
              <w:rPr>
                <w:szCs w:val="20"/>
              </w:rPr>
              <w:t xml:space="preserve">Stream CG-4 at Confluence with </w:t>
            </w:r>
            <w:proofErr w:type="spellStart"/>
            <w:r>
              <w:rPr>
                <w:szCs w:val="20"/>
              </w:rPr>
              <w:t>Stillhouse</w:t>
            </w:r>
            <w:proofErr w:type="spellEnd"/>
            <w:r>
              <w:rPr>
                <w:szCs w:val="20"/>
              </w:rPr>
              <w:t xml:space="preserve"> Branch</w:t>
            </w:r>
          </w:p>
        </w:tc>
        <w:tc>
          <w:tcPr>
            <w:tcW w:w="1499" w:type="dxa"/>
          </w:tcPr>
          <w:p w14:paraId="20D70671" w14:textId="0F1B93C2" w:rsidR="000E7701" w:rsidRPr="009B7FC2" w:rsidRDefault="000E7701" w:rsidP="00B30CF5">
            <w:pPr>
              <w:pStyle w:val="BodyText"/>
              <w:jc w:val="center"/>
              <w:rPr>
                <w:szCs w:val="20"/>
              </w:rPr>
            </w:pPr>
            <w:r>
              <w:rPr>
                <w:szCs w:val="20"/>
              </w:rPr>
              <w:t>Coryell County FIS</w:t>
            </w:r>
          </w:p>
        </w:tc>
        <w:tc>
          <w:tcPr>
            <w:tcW w:w="1477" w:type="dxa"/>
          </w:tcPr>
          <w:p w14:paraId="741EE162" w14:textId="300030ED" w:rsidR="000E7701" w:rsidRPr="009B7FC2" w:rsidRDefault="000E7701" w:rsidP="00B30CF5">
            <w:pPr>
              <w:pStyle w:val="BodyText"/>
              <w:jc w:val="center"/>
              <w:rPr>
                <w:szCs w:val="20"/>
              </w:rPr>
            </w:pPr>
            <w:r w:rsidRPr="00870C34">
              <w:rPr>
                <w:szCs w:val="20"/>
              </w:rPr>
              <w:t>USGS Report 77-110 methodologies</w:t>
            </w:r>
          </w:p>
        </w:tc>
        <w:tc>
          <w:tcPr>
            <w:tcW w:w="1305" w:type="dxa"/>
          </w:tcPr>
          <w:p w14:paraId="5FB95F9D" w14:textId="1261B776" w:rsidR="000E7701" w:rsidRPr="009B7FC2" w:rsidRDefault="000E7701" w:rsidP="00B30CF5">
            <w:pPr>
              <w:jc w:val="center"/>
              <w:rPr>
                <w:szCs w:val="20"/>
              </w:rPr>
            </w:pPr>
            <w:r>
              <w:t>3,853</w:t>
            </w:r>
          </w:p>
        </w:tc>
        <w:tc>
          <w:tcPr>
            <w:tcW w:w="1044" w:type="dxa"/>
          </w:tcPr>
          <w:p w14:paraId="65960358" w14:textId="49C7E8A8" w:rsidR="000E7701" w:rsidRPr="009B7FC2" w:rsidRDefault="000E7701" w:rsidP="00B30CF5">
            <w:pPr>
              <w:spacing w:line="240" w:lineRule="auto"/>
              <w:jc w:val="center"/>
              <w:rPr>
                <w:rFonts w:eastAsia="Times New Roman" w:cs="Times New Roman"/>
                <w:kern w:val="0"/>
                <w:szCs w:val="20"/>
              </w:rPr>
            </w:pPr>
            <w:r>
              <w:t>7,690</w:t>
            </w:r>
          </w:p>
        </w:tc>
        <w:tc>
          <w:tcPr>
            <w:tcW w:w="1132" w:type="dxa"/>
          </w:tcPr>
          <w:p w14:paraId="470B23BB" w14:textId="1535571E" w:rsidR="000E7701" w:rsidRPr="009B7FC2" w:rsidRDefault="000E7701" w:rsidP="00B30CF5">
            <w:pPr>
              <w:spacing w:line="240" w:lineRule="auto"/>
              <w:jc w:val="center"/>
              <w:rPr>
                <w:rFonts w:eastAsia="Times New Roman" w:cs="Times New Roman"/>
                <w:kern w:val="0"/>
                <w:szCs w:val="20"/>
              </w:rPr>
            </w:pPr>
            <w:r>
              <w:t>15,342</w:t>
            </w:r>
          </w:p>
        </w:tc>
        <w:tc>
          <w:tcPr>
            <w:tcW w:w="1209" w:type="dxa"/>
          </w:tcPr>
          <w:p w14:paraId="116691D5" w14:textId="3A5BC475" w:rsidR="000E7701" w:rsidRPr="009B7FC2" w:rsidRDefault="000E7701" w:rsidP="00B30CF5">
            <w:pPr>
              <w:spacing w:line="240" w:lineRule="auto"/>
              <w:jc w:val="center"/>
              <w:rPr>
                <w:rFonts w:eastAsia="Times New Roman" w:cs="Times New Roman"/>
                <w:kern w:val="0"/>
                <w:szCs w:val="20"/>
              </w:rPr>
            </w:pPr>
            <w:r w:rsidRPr="001B3F1B">
              <w:t>5</w:t>
            </w:r>
            <w:r>
              <w:t>,</w:t>
            </w:r>
            <w:r w:rsidRPr="001B3F1B">
              <w:t>30</w:t>
            </w:r>
            <w:r>
              <w:t>7</w:t>
            </w:r>
          </w:p>
        </w:tc>
      </w:tr>
      <w:tr w:rsidR="000E7701" w:rsidRPr="00A315D3" w14:paraId="7D12CBFA"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2A43CF8D" w14:textId="6D8C9CEF" w:rsidR="000E7701" w:rsidRPr="00870C34" w:rsidRDefault="000E7701" w:rsidP="00B30CF5">
            <w:pPr>
              <w:pStyle w:val="BodyText"/>
              <w:jc w:val="center"/>
              <w:rPr>
                <w:szCs w:val="20"/>
              </w:rPr>
            </w:pPr>
            <w:r>
              <w:rPr>
                <w:szCs w:val="20"/>
              </w:rPr>
              <w:t>Bird Creek and Loop 363</w:t>
            </w:r>
          </w:p>
        </w:tc>
        <w:tc>
          <w:tcPr>
            <w:tcW w:w="1499" w:type="dxa"/>
          </w:tcPr>
          <w:p w14:paraId="067E3017" w14:textId="466D7443" w:rsidR="000E7701" w:rsidRPr="00870C34" w:rsidRDefault="000E7701" w:rsidP="00B30CF5">
            <w:pPr>
              <w:pStyle w:val="BodyText"/>
              <w:jc w:val="center"/>
              <w:rPr>
                <w:szCs w:val="20"/>
              </w:rPr>
            </w:pPr>
            <w:r>
              <w:rPr>
                <w:szCs w:val="20"/>
              </w:rPr>
              <w:t>Bell County FIS</w:t>
            </w:r>
          </w:p>
        </w:tc>
        <w:tc>
          <w:tcPr>
            <w:tcW w:w="1477" w:type="dxa"/>
          </w:tcPr>
          <w:p w14:paraId="320789FE" w14:textId="7011F658" w:rsidR="000E7701" w:rsidRPr="00870C34" w:rsidRDefault="000E7701" w:rsidP="00B30CF5">
            <w:pPr>
              <w:pStyle w:val="BodyText"/>
              <w:jc w:val="center"/>
              <w:rPr>
                <w:szCs w:val="20"/>
              </w:rPr>
            </w:pPr>
            <w:r w:rsidRPr="00870C34">
              <w:rPr>
                <w:szCs w:val="20"/>
              </w:rPr>
              <w:t>USGS Report 77-110 methodologies</w:t>
            </w:r>
          </w:p>
        </w:tc>
        <w:tc>
          <w:tcPr>
            <w:tcW w:w="1305" w:type="dxa"/>
          </w:tcPr>
          <w:p w14:paraId="6645B27B" w14:textId="7C247D29" w:rsidR="000E7701" w:rsidRPr="00870C34" w:rsidRDefault="000E7701" w:rsidP="00B30CF5">
            <w:pPr>
              <w:jc w:val="center"/>
              <w:rPr>
                <w:szCs w:val="20"/>
              </w:rPr>
            </w:pPr>
            <w:r>
              <w:t>1.911</w:t>
            </w:r>
          </w:p>
        </w:tc>
        <w:tc>
          <w:tcPr>
            <w:tcW w:w="1044" w:type="dxa"/>
          </w:tcPr>
          <w:p w14:paraId="1ADD1764" w14:textId="1EE27D04" w:rsidR="000E7701" w:rsidRPr="00870C34" w:rsidRDefault="000E7701" w:rsidP="00B30CF5">
            <w:pPr>
              <w:spacing w:line="240" w:lineRule="auto"/>
              <w:jc w:val="center"/>
              <w:rPr>
                <w:rFonts w:eastAsia="Times New Roman" w:cs="Times New Roman"/>
                <w:kern w:val="0"/>
                <w:szCs w:val="20"/>
              </w:rPr>
            </w:pPr>
            <w:r>
              <w:t>3,815</w:t>
            </w:r>
          </w:p>
        </w:tc>
        <w:tc>
          <w:tcPr>
            <w:tcW w:w="1132" w:type="dxa"/>
          </w:tcPr>
          <w:p w14:paraId="2ED710B9" w14:textId="71E2C450" w:rsidR="000E7701" w:rsidRPr="00870C34" w:rsidRDefault="000E7701" w:rsidP="00B30CF5">
            <w:pPr>
              <w:spacing w:line="240" w:lineRule="auto"/>
              <w:jc w:val="center"/>
              <w:rPr>
                <w:rFonts w:eastAsia="Times New Roman" w:cs="Times New Roman"/>
                <w:kern w:val="0"/>
                <w:szCs w:val="20"/>
              </w:rPr>
            </w:pPr>
            <w:r>
              <w:t>7,611</w:t>
            </w:r>
          </w:p>
        </w:tc>
        <w:tc>
          <w:tcPr>
            <w:tcW w:w="1209" w:type="dxa"/>
          </w:tcPr>
          <w:p w14:paraId="0BA9684B" w14:textId="2392244E" w:rsidR="000E7701" w:rsidRPr="00F4027D" w:rsidRDefault="000E7701" w:rsidP="00B30CF5">
            <w:pPr>
              <w:spacing w:line="240" w:lineRule="auto"/>
              <w:jc w:val="center"/>
              <w:rPr>
                <w:rFonts w:eastAsia="Times New Roman" w:cs="Times New Roman"/>
                <w:kern w:val="0"/>
                <w:szCs w:val="20"/>
                <w:highlight w:val="yellow"/>
              </w:rPr>
            </w:pPr>
            <w:r w:rsidRPr="00E94EBA">
              <w:t>4</w:t>
            </w:r>
            <w:r>
              <w:t>,</w:t>
            </w:r>
            <w:r w:rsidRPr="00E94EBA">
              <w:t>887</w:t>
            </w:r>
          </w:p>
        </w:tc>
      </w:tr>
      <w:tr w:rsidR="000E7701" w:rsidRPr="00A315D3" w14:paraId="72557AF7"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552821A4" w14:textId="388785C0" w:rsidR="000E7701" w:rsidRPr="009B7FC2" w:rsidRDefault="000E7701" w:rsidP="00B30CF5">
            <w:pPr>
              <w:pStyle w:val="BodyText"/>
              <w:jc w:val="center"/>
              <w:rPr>
                <w:szCs w:val="20"/>
              </w:rPr>
            </w:pPr>
            <w:r>
              <w:rPr>
                <w:szCs w:val="20"/>
              </w:rPr>
              <w:t>Cedar Creek and State Highway 36</w:t>
            </w:r>
          </w:p>
        </w:tc>
        <w:tc>
          <w:tcPr>
            <w:tcW w:w="1499" w:type="dxa"/>
          </w:tcPr>
          <w:p w14:paraId="7F9F7919" w14:textId="4222E02E" w:rsidR="000E7701" w:rsidRPr="009B7FC2" w:rsidRDefault="000E7701" w:rsidP="00B30CF5">
            <w:pPr>
              <w:pStyle w:val="BodyText"/>
              <w:jc w:val="center"/>
              <w:rPr>
                <w:szCs w:val="20"/>
              </w:rPr>
            </w:pPr>
            <w:r>
              <w:rPr>
                <w:szCs w:val="20"/>
              </w:rPr>
              <w:t>Bell County FIS</w:t>
            </w:r>
          </w:p>
        </w:tc>
        <w:tc>
          <w:tcPr>
            <w:tcW w:w="1477" w:type="dxa"/>
          </w:tcPr>
          <w:p w14:paraId="23F5C332" w14:textId="4EFF1ED9" w:rsidR="000E7701" w:rsidRPr="009B7FC2" w:rsidRDefault="000E7701" w:rsidP="00B30CF5">
            <w:pPr>
              <w:pStyle w:val="BodyText"/>
              <w:jc w:val="center"/>
              <w:rPr>
                <w:szCs w:val="20"/>
              </w:rPr>
            </w:pPr>
            <w:r w:rsidRPr="00870C34">
              <w:rPr>
                <w:szCs w:val="20"/>
              </w:rPr>
              <w:t>USGS Report 77-110 methodologies</w:t>
            </w:r>
          </w:p>
        </w:tc>
        <w:tc>
          <w:tcPr>
            <w:tcW w:w="1305" w:type="dxa"/>
          </w:tcPr>
          <w:p w14:paraId="264E2C75" w14:textId="2C4F5861" w:rsidR="000E7701" w:rsidRPr="009B7FC2" w:rsidRDefault="000E7701" w:rsidP="00B30CF5">
            <w:pPr>
              <w:jc w:val="center"/>
              <w:rPr>
                <w:szCs w:val="20"/>
              </w:rPr>
            </w:pPr>
            <w:r>
              <w:t>6,814</w:t>
            </w:r>
          </w:p>
        </w:tc>
        <w:tc>
          <w:tcPr>
            <w:tcW w:w="1044" w:type="dxa"/>
          </w:tcPr>
          <w:p w14:paraId="200C4F6F" w14:textId="7AFE4A24" w:rsidR="000E7701" w:rsidRPr="009B7FC2" w:rsidRDefault="000E7701" w:rsidP="00B30CF5">
            <w:pPr>
              <w:spacing w:line="240" w:lineRule="auto"/>
              <w:jc w:val="center"/>
              <w:rPr>
                <w:rFonts w:eastAsia="Times New Roman" w:cs="Times New Roman"/>
                <w:kern w:val="0"/>
                <w:szCs w:val="20"/>
              </w:rPr>
            </w:pPr>
            <w:r>
              <w:t>13,600</w:t>
            </w:r>
          </w:p>
        </w:tc>
        <w:tc>
          <w:tcPr>
            <w:tcW w:w="1132" w:type="dxa"/>
          </w:tcPr>
          <w:p w14:paraId="13502161" w14:textId="086F3D2B" w:rsidR="000E7701" w:rsidRPr="009B7FC2" w:rsidRDefault="000E7701" w:rsidP="00B30CF5">
            <w:pPr>
              <w:spacing w:line="240" w:lineRule="auto"/>
              <w:jc w:val="center"/>
              <w:rPr>
                <w:rFonts w:eastAsia="Times New Roman" w:cs="Times New Roman"/>
                <w:kern w:val="0"/>
                <w:szCs w:val="20"/>
              </w:rPr>
            </w:pPr>
            <w:r>
              <w:t>27,132</w:t>
            </w:r>
          </w:p>
        </w:tc>
        <w:tc>
          <w:tcPr>
            <w:tcW w:w="1209" w:type="dxa"/>
          </w:tcPr>
          <w:p w14:paraId="041D47BB" w14:textId="2E8A584A" w:rsidR="000E7701" w:rsidRPr="009B7FC2" w:rsidRDefault="000E7701" w:rsidP="00B30CF5">
            <w:pPr>
              <w:spacing w:line="240" w:lineRule="auto"/>
              <w:jc w:val="center"/>
              <w:rPr>
                <w:rFonts w:eastAsia="Times New Roman" w:cs="Times New Roman"/>
                <w:kern w:val="0"/>
                <w:szCs w:val="20"/>
              </w:rPr>
            </w:pPr>
            <w:r w:rsidRPr="00E94EBA">
              <w:t>18</w:t>
            </w:r>
            <w:r>
              <w:t>,</w:t>
            </w:r>
            <w:r w:rsidRPr="00E94EBA">
              <w:t>89</w:t>
            </w:r>
            <w:r>
              <w:t>8</w:t>
            </w:r>
          </w:p>
        </w:tc>
      </w:tr>
      <w:tr w:rsidR="000E7701" w:rsidRPr="00A315D3" w14:paraId="3F5387EF"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545B521C" w14:textId="0C69D52B" w:rsidR="000E7701" w:rsidRDefault="000E7701" w:rsidP="00B30CF5">
            <w:pPr>
              <w:pStyle w:val="BodyText"/>
              <w:jc w:val="center"/>
              <w:rPr>
                <w:szCs w:val="20"/>
              </w:rPr>
            </w:pPr>
            <w:r>
              <w:rPr>
                <w:szCs w:val="20"/>
              </w:rPr>
              <w:t>Cedar Creek and State Highway 317</w:t>
            </w:r>
          </w:p>
        </w:tc>
        <w:tc>
          <w:tcPr>
            <w:tcW w:w="1499" w:type="dxa"/>
          </w:tcPr>
          <w:p w14:paraId="4E69EA17" w14:textId="532394A2" w:rsidR="000E7701" w:rsidRPr="0022732E" w:rsidRDefault="000E7701" w:rsidP="00B30CF5">
            <w:pPr>
              <w:pStyle w:val="BodyText"/>
              <w:jc w:val="center"/>
              <w:rPr>
                <w:szCs w:val="20"/>
              </w:rPr>
            </w:pPr>
            <w:r>
              <w:rPr>
                <w:szCs w:val="20"/>
              </w:rPr>
              <w:t>Bell County FIS</w:t>
            </w:r>
          </w:p>
        </w:tc>
        <w:tc>
          <w:tcPr>
            <w:tcW w:w="1477" w:type="dxa"/>
          </w:tcPr>
          <w:p w14:paraId="5046601A" w14:textId="1709E5AB" w:rsidR="000E7701" w:rsidRDefault="000E7701" w:rsidP="00B30CF5">
            <w:pPr>
              <w:pStyle w:val="BodyText"/>
              <w:jc w:val="center"/>
              <w:rPr>
                <w:szCs w:val="20"/>
              </w:rPr>
            </w:pPr>
            <w:r w:rsidRPr="00870C34">
              <w:rPr>
                <w:szCs w:val="20"/>
              </w:rPr>
              <w:t>USGS Report 77-110 methodologies</w:t>
            </w:r>
          </w:p>
        </w:tc>
        <w:tc>
          <w:tcPr>
            <w:tcW w:w="1305" w:type="dxa"/>
          </w:tcPr>
          <w:p w14:paraId="36E1A6EE" w14:textId="71BC8A4A" w:rsidR="000E7701" w:rsidRPr="004A417D" w:rsidRDefault="000E7701" w:rsidP="00B30CF5">
            <w:pPr>
              <w:jc w:val="center"/>
            </w:pPr>
            <w:r>
              <w:t>5,980</w:t>
            </w:r>
          </w:p>
        </w:tc>
        <w:tc>
          <w:tcPr>
            <w:tcW w:w="1044" w:type="dxa"/>
          </w:tcPr>
          <w:p w14:paraId="09CDB801" w14:textId="6912296C" w:rsidR="000E7701" w:rsidRPr="004A417D" w:rsidRDefault="000E7701" w:rsidP="00B30CF5">
            <w:pPr>
              <w:spacing w:line="240" w:lineRule="auto"/>
              <w:jc w:val="center"/>
            </w:pPr>
            <w:r>
              <w:t>11,936</w:t>
            </w:r>
          </w:p>
        </w:tc>
        <w:tc>
          <w:tcPr>
            <w:tcW w:w="1132" w:type="dxa"/>
          </w:tcPr>
          <w:p w14:paraId="3418B30A" w14:textId="78CC0DB1" w:rsidR="000E7701" w:rsidRPr="004A417D" w:rsidRDefault="000E7701" w:rsidP="00B30CF5">
            <w:pPr>
              <w:spacing w:line="240" w:lineRule="auto"/>
              <w:jc w:val="center"/>
            </w:pPr>
            <w:r>
              <w:t>23,812</w:t>
            </w:r>
          </w:p>
        </w:tc>
        <w:tc>
          <w:tcPr>
            <w:tcW w:w="1209" w:type="dxa"/>
          </w:tcPr>
          <w:p w14:paraId="329954B6" w14:textId="47362A00" w:rsidR="000E7701" w:rsidRPr="005121A4" w:rsidRDefault="000E7701" w:rsidP="00B30CF5">
            <w:pPr>
              <w:spacing w:line="240" w:lineRule="auto"/>
              <w:jc w:val="center"/>
            </w:pPr>
            <w:r w:rsidRPr="00E94EBA">
              <w:t>16</w:t>
            </w:r>
            <w:r>
              <w:t>,</w:t>
            </w:r>
            <w:r w:rsidRPr="00E94EBA">
              <w:t>69</w:t>
            </w:r>
            <w:r>
              <w:t>7</w:t>
            </w:r>
          </w:p>
        </w:tc>
      </w:tr>
      <w:tr w:rsidR="000E7701" w:rsidRPr="00A315D3" w14:paraId="5A532766"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0292B00C" w14:textId="03F60EA8" w:rsidR="000E7701" w:rsidRDefault="000E7701" w:rsidP="00B30CF5">
            <w:pPr>
              <w:pStyle w:val="BodyText"/>
              <w:rPr>
                <w:szCs w:val="20"/>
              </w:rPr>
            </w:pPr>
            <w:r>
              <w:rPr>
                <w:szCs w:val="20"/>
              </w:rPr>
              <w:t xml:space="preserve">Mercer Cr </w:t>
            </w:r>
          </w:p>
        </w:tc>
        <w:tc>
          <w:tcPr>
            <w:tcW w:w="1499" w:type="dxa"/>
          </w:tcPr>
          <w:p w14:paraId="50787621" w14:textId="119CEF8B" w:rsidR="000E7701" w:rsidRPr="0022732E" w:rsidRDefault="000E7701" w:rsidP="00B30CF5">
            <w:pPr>
              <w:pStyle w:val="BodyText"/>
              <w:jc w:val="center"/>
              <w:rPr>
                <w:szCs w:val="20"/>
              </w:rPr>
            </w:pPr>
            <w:r>
              <w:rPr>
                <w:szCs w:val="20"/>
              </w:rPr>
              <w:t>Regression Analysis</w:t>
            </w:r>
          </w:p>
        </w:tc>
        <w:tc>
          <w:tcPr>
            <w:tcW w:w="1477" w:type="dxa"/>
            <w:vAlign w:val="top"/>
          </w:tcPr>
          <w:p w14:paraId="3858AB8E" w14:textId="4C9E56ED" w:rsidR="000E7701" w:rsidRDefault="000E7701" w:rsidP="00B30CF5">
            <w:pPr>
              <w:pStyle w:val="BodyText"/>
              <w:jc w:val="center"/>
              <w:rPr>
                <w:szCs w:val="20"/>
              </w:rPr>
            </w:pPr>
            <w:r>
              <w:t xml:space="preserve">USGS-SIR 2009-5087 </w:t>
            </w:r>
          </w:p>
        </w:tc>
        <w:tc>
          <w:tcPr>
            <w:tcW w:w="1305" w:type="dxa"/>
          </w:tcPr>
          <w:p w14:paraId="3CBA2FB7" w14:textId="71799B1C" w:rsidR="000E7701" w:rsidRPr="004A417D" w:rsidRDefault="000E7701" w:rsidP="00B30CF5">
            <w:pPr>
              <w:jc w:val="center"/>
            </w:pPr>
            <w:r w:rsidRPr="006A09D8">
              <w:t>4,836</w:t>
            </w:r>
          </w:p>
        </w:tc>
        <w:tc>
          <w:tcPr>
            <w:tcW w:w="1044" w:type="dxa"/>
          </w:tcPr>
          <w:p w14:paraId="4DC5641C" w14:textId="61407948" w:rsidR="000E7701" w:rsidRPr="004A417D" w:rsidRDefault="000E7701" w:rsidP="00B30CF5">
            <w:pPr>
              <w:spacing w:line="240" w:lineRule="auto"/>
              <w:jc w:val="center"/>
            </w:pPr>
            <w:r w:rsidRPr="006A09D8">
              <w:t>9,649</w:t>
            </w:r>
          </w:p>
        </w:tc>
        <w:tc>
          <w:tcPr>
            <w:tcW w:w="1132" w:type="dxa"/>
          </w:tcPr>
          <w:p w14:paraId="289E5DD7" w14:textId="01799F98" w:rsidR="000E7701" w:rsidRPr="004A417D" w:rsidRDefault="000E7701" w:rsidP="00B30CF5">
            <w:pPr>
              <w:spacing w:line="240" w:lineRule="auto"/>
              <w:jc w:val="center"/>
            </w:pPr>
            <w:r w:rsidRPr="006A09D8">
              <w:t>19,253</w:t>
            </w:r>
          </w:p>
        </w:tc>
        <w:tc>
          <w:tcPr>
            <w:tcW w:w="1209" w:type="dxa"/>
          </w:tcPr>
          <w:p w14:paraId="5E82C883" w14:textId="31EC34EE" w:rsidR="000E7701" w:rsidRPr="005121A4" w:rsidRDefault="000E7701" w:rsidP="00B30CF5">
            <w:pPr>
              <w:spacing w:line="240" w:lineRule="auto"/>
              <w:jc w:val="center"/>
            </w:pPr>
            <w:r>
              <w:t>10,452</w:t>
            </w:r>
          </w:p>
        </w:tc>
      </w:tr>
      <w:tr w:rsidR="000E7701" w:rsidRPr="00A315D3" w14:paraId="10B26FE4"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431B5DC7" w14:textId="4DB75678" w:rsidR="000E7701" w:rsidRDefault="000E7701" w:rsidP="00B30CF5">
            <w:pPr>
              <w:pStyle w:val="BodyText"/>
              <w:rPr>
                <w:szCs w:val="20"/>
              </w:rPr>
            </w:pPr>
            <w:r>
              <w:rPr>
                <w:szCs w:val="20"/>
              </w:rPr>
              <w:t xml:space="preserve">Walnut Cr </w:t>
            </w:r>
          </w:p>
        </w:tc>
        <w:tc>
          <w:tcPr>
            <w:tcW w:w="1499" w:type="dxa"/>
          </w:tcPr>
          <w:p w14:paraId="0BE98073" w14:textId="0D7D0DEE" w:rsidR="000E7701" w:rsidRPr="0022732E" w:rsidRDefault="000E7701" w:rsidP="00B30CF5">
            <w:pPr>
              <w:pStyle w:val="BodyText"/>
              <w:jc w:val="center"/>
              <w:rPr>
                <w:szCs w:val="20"/>
              </w:rPr>
            </w:pPr>
            <w:r>
              <w:rPr>
                <w:szCs w:val="20"/>
              </w:rPr>
              <w:t>Regression Analysis</w:t>
            </w:r>
          </w:p>
        </w:tc>
        <w:tc>
          <w:tcPr>
            <w:tcW w:w="1477" w:type="dxa"/>
            <w:vAlign w:val="top"/>
          </w:tcPr>
          <w:p w14:paraId="17F1777F" w14:textId="118C148B" w:rsidR="000E7701" w:rsidRDefault="000E7701" w:rsidP="00B30CF5">
            <w:pPr>
              <w:pStyle w:val="BodyText"/>
              <w:jc w:val="center"/>
              <w:rPr>
                <w:szCs w:val="20"/>
              </w:rPr>
            </w:pPr>
            <w:r>
              <w:t>USGS-SIR 2009-5087</w:t>
            </w:r>
          </w:p>
        </w:tc>
        <w:tc>
          <w:tcPr>
            <w:tcW w:w="1305" w:type="dxa"/>
          </w:tcPr>
          <w:p w14:paraId="25821410" w14:textId="45FCCAFF" w:rsidR="000E7701" w:rsidRPr="004A417D" w:rsidRDefault="000E7701" w:rsidP="00B30CF5">
            <w:pPr>
              <w:jc w:val="center"/>
            </w:pPr>
            <w:r w:rsidRPr="006A09D8">
              <w:t>4,043</w:t>
            </w:r>
          </w:p>
        </w:tc>
        <w:tc>
          <w:tcPr>
            <w:tcW w:w="1044" w:type="dxa"/>
          </w:tcPr>
          <w:p w14:paraId="0A4863E3" w14:textId="0E0482D0" w:rsidR="000E7701" w:rsidRPr="004A417D" w:rsidRDefault="000E7701" w:rsidP="00B30CF5">
            <w:pPr>
              <w:spacing w:line="240" w:lineRule="auto"/>
              <w:jc w:val="center"/>
            </w:pPr>
            <w:r w:rsidRPr="006A09D8">
              <w:t>8,066</w:t>
            </w:r>
          </w:p>
        </w:tc>
        <w:tc>
          <w:tcPr>
            <w:tcW w:w="1132" w:type="dxa"/>
          </w:tcPr>
          <w:p w14:paraId="162CA62D" w14:textId="5E1B27CC" w:rsidR="000E7701" w:rsidRPr="004A417D" w:rsidRDefault="000E7701" w:rsidP="00B30CF5">
            <w:pPr>
              <w:spacing w:line="240" w:lineRule="auto"/>
              <w:jc w:val="center"/>
            </w:pPr>
            <w:r w:rsidRPr="006A09D8">
              <w:t>16,094</w:t>
            </w:r>
          </w:p>
        </w:tc>
        <w:tc>
          <w:tcPr>
            <w:tcW w:w="1209" w:type="dxa"/>
          </w:tcPr>
          <w:p w14:paraId="49EFD45A" w14:textId="52D2ACD4" w:rsidR="000E7701" w:rsidRPr="005121A4" w:rsidRDefault="000E7701" w:rsidP="00B30CF5">
            <w:pPr>
              <w:spacing w:line="240" w:lineRule="auto"/>
              <w:jc w:val="center"/>
            </w:pPr>
            <w:r w:rsidRPr="001B310E">
              <w:t>11</w:t>
            </w:r>
            <w:r>
              <w:t>,</w:t>
            </w:r>
            <w:r w:rsidRPr="001B310E">
              <w:t>42</w:t>
            </w:r>
            <w:r>
              <w:t>6</w:t>
            </w:r>
          </w:p>
        </w:tc>
      </w:tr>
      <w:tr w:rsidR="000E7701" w:rsidRPr="00A315D3" w14:paraId="1CC57DFF"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60FDF6CD" w14:textId="773D142F" w:rsidR="000E7701" w:rsidRDefault="000E7701" w:rsidP="00B30CF5">
            <w:pPr>
              <w:pStyle w:val="BodyText"/>
              <w:rPr>
                <w:szCs w:val="20"/>
              </w:rPr>
            </w:pPr>
            <w:r>
              <w:rPr>
                <w:szCs w:val="20"/>
              </w:rPr>
              <w:t xml:space="preserve">Warren Cr </w:t>
            </w:r>
          </w:p>
        </w:tc>
        <w:tc>
          <w:tcPr>
            <w:tcW w:w="1499" w:type="dxa"/>
          </w:tcPr>
          <w:p w14:paraId="09F20E5D" w14:textId="7D3C40BD" w:rsidR="000E7701" w:rsidRPr="0022732E" w:rsidRDefault="000E7701" w:rsidP="00B30CF5">
            <w:pPr>
              <w:pStyle w:val="BodyText"/>
              <w:jc w:val="center"/>
              <w:rPr>
                <w:szCs w:val="20"/>
              </w:rPr>
            </w:pPr>
            <w:r>
              <w:rPr>
                <w:szCs w:val="20"/>
              </w:rPr>
              <w:t>Regression Analysis</w:t>
            </w:r>
          </w:p>
        </w:tc>
        <w:tc>
          <w:tcPr>
            <w:tcW w:w="1477" w:type="dxa"/>
            <w:vAlign w:val="top"/>
          </w:tcPr>
          <w:p w14:paraId="261DAAE0" w14:textId="0B8C81A2" w:rsidR="000E7701" w:rsidRDefault="000E7701" w:rsidP="00B30CF5">
            <w:pPr>
              <w:pStyle w:val="BodyText"/>
              <w:jc w:val="center"/>
              <w:rPr>
                <w:szCs w:val="20"/>
              </w:rPr>
            </w:pPr>
            <w:r>
              <w:t>USGS-SIR 2009-5087</w:t>
            </w:r>
          </w:p>
        </w:tc>
        <w:tc>
          <w:tcPr>
            <w:tcW w:w="1305" w:type="dxa"/>
          </w:tcPr>
          <w:p w14:paraId="5B3129D7" w14:textId="2855D7C7" w:rsidR="000E7701" w:rsidRPr="004A417D" w:rsidRDefault="000E7701" w:rsidP="00B30CF5">
            <w:pPr>
              <w:jc w:val="center"/>
            </w:pPr>
            <w:r w:rsidRPr="006A09D8">
              <w:t>7,544</w:t>
            </w:r>
          </w:p>
        </w:tc>
        <w:tc>
          <w:tcPr>
            <w:tcW w:w="1044" w:type="dxa"/>
          </w:tcPr>
          <w:p w14:paraId="081F0E7A" w14:textId="0043C26A" w:rsidR="000E7701" w:rsidRPr="004A417D" w:rsidRDefault="000E7701" w:rsidP="00B30CF5">
            <w:pPr>
              <w:spacing w:line="240" w:lineRule="auto"/>
              <w:jc w:val="center"/>
            </w:pPr>
            <w:r w:rsidRPr="006A09D8">
              <w:t>15,051</w:t>
            </w:r>
          </w:p>
        </w:tc>
        <w:tc>
          <w:tcPr>
            <w:tcW w:w="1132" w:type="dxa"/>
          </w:tcPr>
          <w:p w14:paraId="2A7B0AFB" w14:textId="42861D2C" w:rsidR="000E7701" w:rsidRPr="004A417D" w:rsidRDefault="000E7701" w:rsidP="00B30CF5">
            <w:pPr>
              <w:spacing w:line="240" w:lineRule="auto"/>
              <w:jc w:val="center"/>
            </w:pPr>
            <w:r w:rsidRPr="006A09D8">
              <w:t>30,031</w:t>
            </w:r>
          </w:p>
        </w:tc>
        <w:tc>
          <w:tcPr>
            <w:tcW w:w="1209" w:type="dxa"/>
          </w:tcPr>
          <w:p w14:paraId="4D60FC8D" w14:textId="2E19F176" w:rsidR="000E7701" w:rsidRPr="005121A4" w:rsidRDefault="000E7701" w:rsidP="00B30CF5">
            <w:pPr>
              <w:spacing w:line="240" w:lineRule="auto"/>
              <w:jc w:val="center"/>
            </w:pPr>
            <w:r>
              <w:t>29,266</w:t>
            </w:r>
          </w:p>
        </w:tc>
      </w:tr>
      <w:tr w:rsidR="000E7701" w:rsidRPr="00A315D3" w14:paraId="6BBFF80B"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10E197F4" w14:textId="345100E1" w:rsidR="000E7701" w:rsidRDefault="000E7701" w:rsidP="00B30CF5">
            <w:pPr>
              <w:pStyle w:val="BodyText"/>
              <w:rPr>
                <w:szCs w:val="20"/>
              </w:rPr>
            </w:pPr>
            <w:r>
              <w:rPr>
                <w:szCs w:val="20"/>
              </w:rPr>
              <w:t xml:space="preserve">Mountain Cr </w:t>
            </w:r>
          </w:p>
        </w:tc>
        <w:tc>
          <w:tcPr>
            <w:tcW w:w="1499" w:type="dxa"/>
          </w:tcPr>
          <w:p w14:paraId="398F21F7" w14:textId="229B7661" w:rsidR="000E7701" w:rsidRPr="0022732E" w:rsidRDefault="000E7701" w:rsidP="00B30CF5">
            <w:pPr>
              <w:pStyle w:val="BodyText"/>
              <w:jc w:val="center"/>
              <w:rPr>
                <w:szCs w:val="20"/>
              </w:rPr>
            </w:pPr>
            <w:r>
              <w:rPr>
                <w:szCs w:val="20"/>
              </w:rPr>
              <w:t>Regression Analysis</w:t>
            </w:r>
          </w:p>
        </w:tc>
        <w:tc>
          <w:tcPr>
            <w:tcW w:w="1477" w:type="dxa"/>
            <w:vAlign w:val="top"/>
          </w:tcPr>
          <w:p w14:paraId="4316CEA8" w14:textId="41193B62" w:rsidR="000E7701" w:rsidRDefault="000E7701" w:rsidP="00B30CF5">
            <w:pPr>
              <w:pStyle w:val="BodyText"/>
              <w:jc w:val="center"/>
              <w:rPr>
                <w:szCs w:val="20"/>
              </w:rPr>
            </w:pPr>
            <w:r>
              <w:t>USGS-SIR 2009-5087</w:t>
            </w:r>
          </w:p>
        </w:tc>
        <w:tc>
          <w:tcPr>
            <w:tcW w:w="1305" w:type="dxa"/>
          </w:tcPr>
          <w:p w14:paraId="5D02D946" w14:textId="0007F7C5" w:rsidR="000E7701" w:rsidRPr="004A417D" w:rsidRDefault="000E7701" w:rsidP="00B30CF5">
            <w:pPr>
              <w:jc w:val="center"/>
            </w:pPr>
            <w:r w:rsidRPr="006A09D8">
              <w:t>6,770</w:t>
            </w:r>
          </w:p>
        </w:tc>
        <w:tc>
          <w:tcPr>
            <w:tcW w:w="1044" w:type="dxa"/>
          </w:tcPr>
          <w:p w14:paraId="51562EE4" w14:textId="4CB8F9E3" w:rsidR="000E7701" w:rsidRPr="004A417D" w:rsidRDefault="000E7701" w:rsidP="00B30CF5">
            <w:pPr>
              <w:spacing w:line="240" w:lineRule="auto"/>
              <w:jc w:val="center"/>
            </w:pPr>
            <w:r w:rsidRPr="006A09D8">
              <w:t>13,508</w:t>
            </w:r>
          </w:p>
        </w:tc>
        <w:tc>
          <w:tcPr>
            <w:tcW w:w="1132" w:type="dxa"/>
          </w:tcPr>
          <w:p w14:paraId="7251C036" w14:textId="6F575194" w:rsidR="000E7701" w:rsidRPr="004A417D" w:rsidRDefault="000E7701" w:rsidP="00B30CF5">
            <w:pPr>
              <w:spacing w:line="240" w:lineRule="auto"/>
              <w:jc w:val="center"/>
            </w:pPr>
            <w:r w:rsidRPr="006A09D8">
              <w:t>26,951</w:t>
            </w:r>
          </w:p>
        </w:tc>
        <w:tc>
          <w:tcPr>
            <w:tcW w:w="1209" w:type="dxa"/>
          </w:tcPr>
          <w:p w14:paraId="4547BA39" w14:textId="03E199A0" w:rsidR="000E7701" w:rsidRPr="005121A4" w:rsidRDefault="000E7701" w:rsidP="00B30CF5">
            <w:pPr>
              <w:spacing w:line="240" w:lineRule="auto"/>
              <w:jc w:val="center"/>
            </w:pPr>
            <w:r w:rsidRPr="001B310E">
              <w:t>25</w:t>
            </w:r>
            <w:r>
              <w:t>,</w:t>
            </w:r>
            <w:r w:rsidRPr="001B310E">
              <w:t>91</w:t>
            </w:r>
            <w:r>
              <w:t>6</w:t>
            </w:r>
          </w:p>
        </w:tc>
      </w:tr>
      <w:tr w:rsidR="000E7701" w:rsidRPr="00A315D3" w14:paraId="2800B217"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3F0536B5" w14:textId="00CF302C" w:rsidR="000E7701" w:rsidRDefault="000E7701" w:rsidP="00B30CF5">
            <w:pPr>
              <w:pStyle w:val="BodyText"/>
              <w:rPr>
                <w:szCs w:val="20"/>
              </w:rPr>
            </w:pPr>
            <w:proofErr w:type="spellStart"/>
            <w:r>
              <w:rPr>
                <w:szCs w:val="20"/>
              </w:rPr>
              <w:t>Resley</w:t>
            </w:r>
            <w:proofErr w:type="spellEnd"/>
            <w:r>
              <w:rPr>
                <w:szCs w:val="20"/>
              </w:rPr>
              <w:t xml:space="preserve"> Cr </w:t>
            </w:r>
          </w:p>
        </w:tc>
        <w:tc>
          <w:tcPr>
            <w:tcW w:w="1499" w:type="dxa"/>
          </w:tcPr>
          <w:p w14:paraId="461087DC" w14:textId="2777BF6F" w:rsidR="000E7701" w:rsidRPr="0022732E" w:rsidRDefault="000E7701" w:rsidP="00B30CF5">
            <w:pPr>
              <w:pStyle w:val="BodyText"/>
              <w:jc w:val="center"/>
              <w:rPr>
                <w:szCs w:val="20"/>
              </w:rPr>
            </w:pPr>
            <w:r>
              <w:rPr>
                <w:szCs w:val="20"/>
              </w:rPr>
              <w:t>Regression Analysis</w:t>
            </w:r>
          </w:p>
        </w:tc>
        <w:tc>
          <w:tcPr>
            <w:tcW w:w="1477" w:type="dxa"/>
            <w:vAlign w:val="top"/>
          </w:tcPr>
          <w:p w14:paraId="0338CF0E" w14:textId="37F7C8B0" w:rsidR="000E7701" w:rsidRDefault="000E7701" w:rsidP="00B30CF5">
            <w:pPr>
              <w:pStyle w:val="BodyText"/>
              <w:jc w:val="center"/>
              <w:rPr>
                <w:szCs w:val="20"/>
              </w:rPr>
            </w:pPr>
            <w:r>
              <w:t>USGS-SIR 2009-5087</w:t>
            </w:r>
          </w:p>
        </w:tc>
        <w:tc>
          <w:tcPr>
            <w:tcW w:w="1305" w:type="dxa"/>
          </w:tcPr>
          <w:p w14:paraId="356BEE2E" w14:textId="37DAD23B" w:rsidR="000E7701" w:rsidRPr="004A417D" w:rsidRDefault="000E7701" w:rsidP="00B30CF5">
            <w:pPr>
              <w:jc w:val="center"/>
            </w:pPr>
            <w:r w:rsidRPr="006A09D8">
              <w:t>5,944</w:t>
            </w:r>
          </w:p>
        </w:tc>
        <w:tc>
          <w:tcPr>
            <w:tcW w:w="1044" w:type="dxa"/>
          </w:tcPr>
          <w:p w14:paraId="089D26FE" w14:textId="60BFEBD6" w:rsidR="000E7701" w:rsidRPr="004A417D" w:rsidRDefault="000E7701" w:rsidP="00B30CF5">
            <w:pPr>
              <w:spacing w:line="240" w:lineRule="auto"/>
              <w:jc w:val="center"/>
            </w:pPr>
            <w:r w:rsidRPr="006A09D8">
              <w:t>11,860</w:t>
            </w:r>
          </w:p>
        </w:tc>
        <w:tc>
          <w:tcPr>
            <w:tcW w:w="1132" w:type="dxa"/>
          </w:tcPr>
          <w:p w14:paraId="0FEDA54F" w14:textId="3DC758BE" w:rsidR="000E7701" w:rsidRPr="004A417D" w:rsidRDefault="000E7701" w:rsidP="00B30CF5">
            <w:pPr>
              <w:spacing w:line="240" w:lineRule="auto"/>
              <w:jc w:val="center"/>
            </w:pPr>
            <w:r w:rsidRPr="006A09D8">
              <w:t>23,665</w:t>
            </w:r>
          </w:p>
        </w:tc>
        <w:tc>
          <w:tcPr>
            <w:tcW w:w="1209" w:type="dxa"/>
          </w:tcPr>
          <w:p w14:paraId="2AEB82AB" w14:textId="23A44F5C" w:rsidR="000E7701" w:rsidRPr="005121A4" w:rsidRDefault="000E7701" w:rsidP="00B30CF5">
            <w:pPr>
              <w:spacing w:line="240" w:lineRule="auto"/>
              <w:jc w:val="center"/>
            </w:pPr>
            <w:r w:rsidRPr="001B310E">
              <w:t>16</w:t>
            </w:r>
            <w:r>
              <w:t>,</w:t>
            </w:r>
            <w:r w:rsidRPr="001B310E">
              <w:t>188</w:t>
            </w:r>
          </w:p>
        </w:tc>
      </w:tr>
      <w:tr w:rsidR="000E7701" w:rsidRPr="00A315D3" w14:paraId="5680AC1F" w14:textId="77777777" w:rsidTr="00847BF7">
        <w:trPr>
          <w:cnfStyle w:val="000000010000" w:firstRow="0" w:lastRow="0" w:firstColumn="0" w:lastColumn="0" w:oddVBand="0" w:evenVBand="0" w:oddHBand="0" w:evenHBand="1" w:firstRowFirstColumn="0" w:firstRowLastColumn="0" w:lastRowFirstColumn="0" w:lastRowLastColumn="0"/>
          <w:trHeight w:val="786"/>
          <w:jc w:val="center"/>
        </w:trPr>
        <w:tc>
          <w:tcPr>
            <w:tcW w:w="1450" w:type="dxa"/>
          </w:tcPr>
          <w:p w14:paraId="160D7B15" w14:textId="71854A32" w:rsidR="000E7701" w:rsidRDefault="000E7701" w:rsidP="00B30CF5">
            <w:pPr>
              <w:pStyle w:val="BodyText"/>
              <w:rPr>
                <w:szCs w:val="20"/>
              </w:rPr>
            </w:pPr>
            <w:r>
              <w:rPr>
                <w:szCs w:val="20"/>
              </w:rPr>
              <w:t xml:space="preserve">Indian Cr </w:t>
            </w:r>
          </w:p>
        </w:tc>
        <w:tc>
          <w:tcPr>
            <w:tcW w:w="1499" w:type="dxa"/>
          </w:tcPr>
          <w:p w14:paraId="1E379C1D" w14:textId="217C4ED6" w:rsidR="000E7701" w:rsidRPr="0022732E" w:rsidRDefault="000E7701" w:rsidP="00B30CF5">
            <w:pPr>
              <w:pStyle w:val="BodyText"/>
              <w:jc w:val="center"/>
              <w:rPr>
                <w:szCs w:val="20"/>
              </w:rPr>
            </w:pPr>
            <w:r>
              <w:rPr>
                <w:szCs w:val="20"/>
              </w:rPr>
              <w:t>Regression Analysis</w:t>
            </w:r>
          </w:p>
        </w:tc>
        <w:tc>
          <w:tcPr>
            <w:tcW w:w="1477" w:type="dxa"/>
            <w:vAlign w:val="top"/>
          </w:tcPr>
          <w:p w14:paraId="566CC2F3" w14:textId="38E92629" w:rsidR="000E7701" w:rsidRDefault="000E7701" w:rsidP="00B30CF5">
            <w:pPr>
              <w:pStyle w:val="BodyText"/>
              <w:jc w:val="center"/>
              <w:rPr>
                <w:szCs w:val="20"/>
              </w:rPr>
            </w:pPr>
            <w:r>
              <w:t>USGS-SIR 2009-5087</w:t>
            </w:r>
          </w:p>
        </w:tc>
        <w:tc>
          <w:tcPr>
            <w:tcW w:w="1305" w:type="dxa"/>
          </w:tcPr>
          <w:p w14:paraId="257FC9E2" w14:textId="6369B222" w:rsidR="000E7701" w:rsidRPr="004A417D" w:rsidRDefault="000E7701" w:rsidP="00B30CF5">
            <w:pPr>
              <w:jc w:val="center"/>
            </w:pPr>
            <w:r w:rsidRPr="006A09D8">
              <w:t>5,799</w:t>
            </w:r>
          </w:p>
        </w:tc>
        <w:tc>
          <w:tcPr>
            <w:tcW w:w="1044" w:type="dxa"/>
          </w:tcPr>
          <w:p w14:paraId="3270A244" w14:textId="68E3A7E1" w:rsidR="000E7701" w:rsidRPr="004A417D" w:rsidRDefault="000E7701" w:rsidP="00B30CF5">
            <w:pPr>
              <w:spacing w:line="240" w:lineRule="auto"/>
              <w:jc w:val="center"/>
            </w:pPr>
            <w:r w:rsidRPr="006A09D8">
              <w:t>11,570</w:t>
            </w:r>
          </w:p>
        </w:tc>
        <w:tc>
          <w:tcPr>
            <w:tcW w:w="1132" w:type="dxa"/>
          </w:tcPr>
          <w:p w14:paraId="260DE944" w14:textId="00AC414D" w:rsidR="000E7701" w:rsidRPr="004A417D" w:rsidRDefault="000E7701" w:rsidP="00B30CF5">
            <w:pPr>
              <w:spacing w:line="240" w:lineRule="auto"/>
              <w:jc w:val="center"/>
            </w:pPr>
            <w:r w:rsidRPr="006A09D8">
              <w:t>23,086</w:t>
            </w:r>
          </w:p>
        </w:tc>
        <w:tc>
          <w:tcPr>
            <w:tcW w:w="1209" w:type="dxa"/>
          </w:tcPr>
          <w:p w14:paraId="7EBA9204" w14:textId="6B51E34A" w:rsidR="000E7701" w:rsidRPr="005121A4" w:rsidRDefault="000E7701" w:rsidP="00B30CF5">
            <w:pPr>
              <w:spacing w:line="240" w:lineRule="auto"/>
              <w:jc w:val="center"/>
            </w:pPr>
            <w:r w:rsidRPr="001B310E">
              <w:t>18</w:t>
            </w:r>
            <w:r>
              <w:t>,</w:t>
            </w:r>
            <w:r w:rsidRPr="001B310E">
              <w:t>898</w:t>
            </w:r>
          </w:p>
        </w:tc>
      </w:tr>
      <w:tr w:rsidR="000E7701" w:rsidRPr="00A315D3" w14:paraId="7226FFFA" w14:textId="77777777" w:rsidTr="00847BF7">
        <w:trPr>
          <w:cnfStyle w:val="000000100000" w:firstRow="0" w:lastRow="0" w:firstColumn="0" w:lastColumn="0" w:oddVBand="0" w:evenVBand="0" w:oddHBand="1" w:evenHBand="0" w:firstRowFirstColumn="0" w:firstRowLastColumn="0" w:lastRowFirstColumn="0" w:lastRowLastColumn="0"/>
          <w:trHeight w:val="786"/>
          <w:jc w:val="center"/>
        </w:trPr>
        <w:tc>
          <w:tcPr>
            <w:tcW w:w="1450" w:type="dxa"/>
          </w:tcPr>
          <w:p w14:paraId="4BB74A20" w14:textId="3F897031" w:rsidR="000E7701" w:rsidRDefault="000E7701" w:rsidP="00B30CF5">
            <w:pPr>
              <w:pStyle w:val="BodyText"/>
              <w:rPr>
                <w:szCs w:val="20"/>
              </w:rPr>
            </w:pPr>
            <w:proofErr w:type="spellStart"/>
            <w:r>
              <w:rPr>
                <w:szCs w:val="20"/>
              </w:rPr>
              <w:t>Resley</w:t>
            </w:r>
            <w:proofErr w:type="spellEnd"/>
            <w:r>
              <w:rPr>
                <w:szCs w:val="20"/>
              </w:rPr>
              <w:t xml:space="preserve"> Cr </w:t>
            </w:r>
          </w:p>
        </w:tc>
        <w:tc>
          <w:tcPr>
            <w:tcW w:w="1499" w:type="dxa"/>
          </w:tcPr>
          <w:p w14:paraId="51A38FA2" w14:textId="16A1D2CF" w:rsidR="000E7701" w:rsidRPr="0022732E" w:rsidRDefault="000E7701" w:rsidP="00B30CF5">
            <w:pPr>
              <w:pStyle w:val="BodyText"/>
              <w:jc w:val="center"/>
              <w:rPr>
                <w:szCs w:val="20"/>
              </w:rPr>
            </w:pPr>
            <w:r>
              <w:rPr>
                <w:szCs w:val="20"/>
              </w:rPr>
              <w:t>Regression Analysis</w:t>
            </w:r>
          </w:p>
        </w:tc>
        <w:tc>
          <w:tcPr>
            <w:tcW w:w="1477" w:type="dxa"/>
            <w:vAlign w:val="top"/>
          </w:tcPr>
          <w:p w14:paraId="0ACA1AD0" w14:textId="5920FBDB" w:rsidR="000E7701" w:rsidRDefault="000E7701" w:rsidP="00B30CF5">
            <w:pPr>
              <w:pStyle w:val="BodyText"/>
              <w:jc w:val="center"/>
              <w:rPr>
                <w:szCs w:val="20"/>
              </w:rPr>
            </w:pPr>
            <w:r>
              <w:t>USGS-SIR 2009-5087</w:t>
            </w:r>
          </w:p>
        </w:tc>
        <w:tc>
          <w:tcPr>
            <w:tcW w:w="1305" w:type="dxa"/>
          </w:tcPr>
          <w:p w14:paraId="067352B1" w14:textId="616AE449" w:rsidR="000E7701" w:rsidRPr="004A417D" w:rsidRDefault="000E7701" w:rsidP="00B30CF5">
            <w:pPr>
              <w:jc w:val="center"/>
            </w:pPr>
            <w:r w:rsidRPr="006A09D8">
              <w:t>8,747</w:t>
            </w:r>
          </w:p>
        </w:tc>
        <w:tc>
          <w:tcPr>
            <w:tcW w:w="1044" w:type="dxa"/>
          </w:tcPr>
          <w:p w14:paraId="1137FB76" w14:textId="5CC4BBA7" w:rsidR="000E7701" w:rsidRPr="004A417D" w:rsidRDefault="000E7701" w:rsidP="00B30CF5">
            <w:pPr>
              <w:spacing w:line="240" w:lineRule="auto"/>
              <w:jc w:val="center"/>
            </w:pPr>
            <w:r w:rsidRPr="006A09D8">
              <w:t>17,453</w:t>
            </w:r>
          </w:p>
        </w:tc>
        <w:tc>
          <w:tcPr>
            <w:tcW w:w="1132" w:type="dxa"/>
          </w:tcPr>
          <w:p w14:paraId="2BB6A952" w14:textId="025FEE88" w:rsidR="000E7701" w:rsidRPr="004A417D" w:rsidRDefault="000E7701" w:rsidP="00B30CF5">
            <w:pPr>
              <w:spacing w:line="240" w:lineRule="auto"/>
              <w:jc w:val="center"/>
            </w:pPr>
            <w:r w:rsidRPr="006A09D8">
              <w:t>34,824</w:t>
            </w:r>
          </w:p>
        </w:tc>
        <w:tc>
          <w:tcPr>
            <w:tcW w:w="1209" w:type="dxa"/>
          </w:tcPr>
          <w:p w14:paraId="198A8542" w14:textId="354E8A5C" w:rsidR="000E7701" w:rsidRPr="005121A4" w:rsidRDefault="000E7701" w:rsidP="00B30CF5">
            <w:pPr>
              <w:spacing w:line="240" w:lineRule="auto"/>
              <w:jc w:val="center"/>
            </w:pPr>
            <w:r>
              <w:t>23,447</w:t>
            </w:r>
          </w:p>
        </w:tc>
      </w:tr>
    </w:tbl>
    <w:p w14:paraId="6CEEBA93" w14:textId="77777777" w:rsidR="000E7701" w:rsidRDefault="000E7701" w:rsidP="0048315A">
      <w:pPr>
        <w:pStyle w:val="BodyText"/>
        <w:rPr>
          <w:szCs w:val="16"/>
        </w:rPr>
      </w:pPr>
    </w:p>
    <w:p w14:paraId="7F9A5C8C" w14:textId="07DDC8BA" w:rsidR="00DB51AA" w:rsidRDefault="00847BF7" w:rsidP="0048315A">
      <w:pPr>
        <w:pStyle w:val="BodyText"/>
        <w:rPr>
          <w:szCs w:val="16"/>
        </w:rPr>
      </w:pPr>
      <w:r>
        <w:rPr>
          <w:szCs w:val="16"/>
        </w:rPr>
        <w:t xml:space="preserve">Figure </w:t>
      </w:r>
      <w:r>
        <w:rPr>
          <w:szCs w:val="16"/>
        </w:rPr>
        <w:fldChar w:fldCharType="begin"/>
      </w:r>
      <w:r>
        <w:rPr>
          <w:szCs w:val="16"/>
        </w:rPr>
        <w:instrText xml:space="preserve"> REF Figure14 \h </w:instrText>
      </w:r>
      <w:r>
        <w:rPr>
          <w:szCs w:val="16"/>
        </w:rPr>
      </w:r>
      <w:r>
        <w:rPr>
          <w:szCs w:val="16"/>
        </w:rPr>
        <w:fldChar w:fldCharType="separate"/>
      </w:r>
      <w:r w:rsidR="00A90D72">
        <w:rPr>
          <w:noProof/>
        </w:rPr>
        <w:t>14</w:t>
      </w:r>
      <w:r>
        <w:rPr>
          <w:szCs w:val="16"/>
        </w:rPr>
        <w:fldChar w:fldCharType="end"/>
      </w:r>
      <w:r>
        <w:rPr>
          <w:szCs w:val="16"/>
        </w:rPr>
        <w:t xml:space="preserve"> </w:t>
      </w:r>
      <w:r w:rsidR="006F6670" w:rsidRPr="001733FE">
        <w:rPr>
          <w:szCs w:val="16"/>
        </w:rPr>
        <w:t>sh</w:t>
      </w:r>
      <w:r w:rsidR="00955C4B" w:rsidRPr="001733FE">
        <w:rPr>
          <w:szCs w:val="16"/>
        </w:rPr>
        <w:t xml:space="preserve">ows the final results of the </w:t>
      </w:r>
      <w:r w:rsidR="005C04C0" w:rsidRPr="001733FE">
        <w:rPr>
          <w:szCs w:val="16"/>
        </w:rPr>
        <w:t>calibration locations compared to modeled flows</w:t>
      </w:r>
      <w:r w:rsidR="006F6670" w:rsidRPr="001733FE">
        <w:rPr>
          <w:szCs w:val="16"/>
        </w:rPr>
        <w:t xml:space="preserve"> throughout the </w:t>
      </w:r>
      <w:r w:rsidR="003550C0">
        <w:rPr>
          <w:szCs w:val="16"/>
        </w:rPr>
        <w:t>Leon</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0E7701" w:rsidRPr="00847BF7">
        <w:rPr>
          <w:szCs w:val="16"/>
        </w:rPr>
        <w:t>Nineteen c</w:t>
      </w:r>
      <w:r w:rsidR="006F6670" w:rsidRPr="00847BF7">
        <w:rPr>
          <w:szCs w:val="16"/>
        </w:rPr>
        <w:t>omparisons</w:t>
      </w:r>
      <w:r w:rsidR="006F6670" w:rsidRPr="001733FE">
        <w:rPr>
          <w:szCs w:val="16"/>
        </w:rPr>
        <w:t xml:space="preserve"> were m</w:t>
      </w:r>
      <w:r w:rsidR="005C04C0" w:rsidRPr="001733FE">
        <w:rPr>
          <w:szCs w:val="16"/>
        </w:rPr>
        <w:t xml:space="preserve">ade with </w:t>
      </w:r>
      <w:r w:rsidR="005C04C0" w:rsidRPr="001733FE">
        <w:rPr>
          <w:szCs w:val="16"/>
        </w:rPr>
        <w:lastRenderedPageBreak/>
        <w:t xml:space="preserve">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4738646" w14:textId="277B1C8B" w:rsidR="00D55F6F" w:rsidRDefault="003F45E3" w:rsidP="008B119C">
      <w:pPr>
        <w:pStyle w:val="BodyText"/>
        <w:keepNext/>
        <w:jc w:val="center"/>
      </w:pPr>
      <w:r>
        <w:rPr>
          <w:noProof/>
        </w:rPr>
        <w:drawing>
          <wp:inline distT="0" distB="0" distL="0" distR="0" wp14:anchorId="3902D3AB" wp14:editId="4EAD1421">
            <wp:extent cx="5943600" cy="3758184"/>
            <wp:effectExtent l="0" t="0" r="19050" b="13970"/>
            <wp:docPr id="9" name="Chart 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323941E" w14:textId="7D4E79D8" w:rsidR="000F114A" w:rsidRPr="000F114A" w:rsidRDefault="00D55F6F" w:rsidP="001A678D">
      <w:pPr>
        <w:pStyle w:val="Caption"/>
        <w:jc w:val="center"/>
      </w:pPr>
      <w:bookmarkStart w:id="97" w:name="_Ref61266175"/>
      <w:bookmarkStart w:id="98" w:name="CalibrationComparison"/>
      <w:bookmarkStart w:id="99" w:name="_Toc112838921"/>
      <w:r>
        <w:t xml:space="preserve">Figure </w:t>
      </w:r>
      <w:bookmarkStart w:id="100" w:name="Figure14"/>
      <w:bookmarkEnd w:id="97"/>
      <w:bookmarkEnd w:id="98"/>
      <w:r w:rsidR="00847BF7">
        <w:fldChar w:fldCharType="begin"/>
      </w:r>
      <w:r w:rsidR="00847BF7">
        <w:instrText xml:space="preserve"> SEQ Figure \* ARABIC </w:instrText>
      </w:r>
      <w:r w:rsidR="00847BF7">
        <w:fldChar w:fldCharType="separate"/>
      </w:r>
      <w:r w:rsidR="00A90D72">
        <w:rPr>
          <w:noProof/>
        </w:rPr>
        <w:t>14</w:t>
      </w:r>
      <w:r w:rsidR="00847BF7">
        <w:fldChar w:fldCharType="end"/>
      </w:r>
      <w:bookmarkEnd w:id="100"/>
      <w:r>
        <w:t xml:space="preserve">: </w:t>
      </w:r>
      <w:r w:rsidR="005C04C0">
        <w:t>Calibration Comparison</w:t>
      </w:r>
      <w:bookmarkEnd w:id="99"/>
      <w:r w:rsidR="005C04C0">
        <w:t xml:space="preserve"> </w:t>
      </w:r>
      <w:r w:rsidR="001C3BC5">
        <w:tab/>
      </w:r>
    </w:p>
    <w:p w14:paraId="00056EC3" w14:textId="77777777" w:rsidR="006D2DF3" w:rsidRDefault="006D2DF3" w:rsidP="006D2DF3">
      <w:pPr>
        <w:pStyle w:val="Caption"/>
        <w:rPr>
          <w:rFonts w:asciiTheme="minorHAnsi" w:hAnsiTheme="minorHAnsi"/>
          <w:b w:val="0"/>
          <w:bCs w:val="0"/>
          <w:color w:val="auto"/>
        </w:rPr>
      </w:pPr>
      <w:bookmarkStart w:id="101" w:name="_Ref94534734"/>
      <w:bookmarkStart w:id="102" w:name="_Toc94534908"/>
      <w:bookmarkStart w:id="103" w:name="_Toc94535323"/>
      <w:r w:rsidRPr="006D2DF3">
        <w:rPr>
          <w:rFonts w:asciiTheme="minorHAnsi" w:hAnsiTheme="minorHAnsi"/>
          <w:b w:val="0"/>
          <w:bCs w:val="0"/>
          <w:color w:val="auto"/>
        </w:rPr>
        <w:t>The WSEL from the HEC-RAS models were validated using four USGS stream gages, gages 08099100, 08099300, 08100000, and 08100500. Based on the published rating for the USGS gage, a 1-percent gage WSEL was calculated, along with upper and lower WSELs bounds, using the 1-percent flow estimated by the gage analysis. These were compared to the WSELs at the same location in the Leon 2D BLE models, as shown in Table 12. While the WSELs generated from the 2D BLE modeling were all slightly above the validation ranges for the gages, additional calibration was not pursued, primarily because validation of flows was given a higher priority. At all of the gage locations, flows calculated by the 2D BLE model and the gage analysis estimates compared favorably. Three out of the four flow comparisons indicated the model was either very near the estimated 1-percent flow estimate, or on the low side of the range; indicating that a coarse CN adjustment to address WSELs at these locations would bring the model flows lower. For future 2D BLE model upgrades, or more detailed analysis of the watershed, spatial CN or n-value adjustments could be considered for specific areas that require it in order to allow both flow and WSEL gage validation points to compare more closely.</w:t>
      </w:r>
    </w:p>
    <w:p w14:paraId="64307CC1" w14:textId="6B76CFA8" w:rsidR="009B7FC2" w:rsidRPr="005B4FBF" w:rsidRDefault="009B7FC2" w:rsidP="009B7FC2">
      <w:pPr>
        <w:pStyle w:val="Caption"/>
        <w:jc w:val="center"/>
      </w:pPr>
      <w:bookmarkStart w:id="104" w:name="_Toc112838935"/>
      <w:r w:rsidRPr="005B4FBF">
        <w:t xml:space="preserve">Table </w:t>
      </w:r>
      <w:r w:rsidRPr="005B4FBF">
        <w:fldChar w:fldCharType="begin"/>
      </w:r>
      <w:r w:rsidRPr="005B4FBF">
        <w:instrText xml:space="preserve"> SEQ Table \* ARABIC </w:instrText>
      </w:r>
      <w:r w:rsidRPr="005B4FBF">
        <w:fldChar w:fldCharType="separate"/>
      </w:r>
      <w:r w:rsidR="00A90D72">
        <w:rPr>
          <w:noProof/>
        </w:rPr>
        <w:t>12</w:t>
      </w:r>
      <w:r w:rsidRPr="005B4FBF">
        <w:fldChar w:fldCharType="end"/>
      </w:r>
      <w:bookmarkEnd w:id="101"/>
      <w:r w:rsidRPr="005B4FBF">
        <w:t xml:space="preserve">: </w:t>
      </w:r>
      <w:r w:rsidR="00DB51AA">
        <w:t>1-</w:t>
      </w:r>
      <w:r w:rsidR="007275F9">
        <w:t>P</w:t>
      </w:r>
      <w:r w:rsidR="00DB51AA">
        <w:t>ercent</w:t>
      </w:r>
      <w:r w:rsidRPr="005B4FBF">
        <w:t xml:space="preserve"> Gage WSEL and RAS WSEL Comparison</w:t>
      </w:r>
      <w:bookmarkEnd w:id="102"/>
      <w:bookmarkEnd w:id="103"/>
      <w:bookmarkEnd w:id="104"/>
    </w:p>
    <w:tbl>
      <w:tblPr>
        <w:tblStyle w:val="FEMATable"/>
        <w:tblW w:w="7919" w:type="dxa"/>
        <w:jc w:val="center"/>
        <w:tblLook w:val="04A0" w:firstRow="1" w:lastRow="0" w:firstColumn="1" w:lastColumn="0" w:noHBand="0" w:noVBand="1"/>
      </w:tblPr>
      <w:tblGrid>
        <w:gridCol w:w="1984"/>
        <w:gridCol w:w="1257"/>
        <w:gridCol w:w="85"/>
        <w:gridCol w:w="1623"/>
        <w:gridCol w:w="1437"/>
        <w:gridCol w:w="1533"/>
      </w:tblGrid>
      <w:tr w:rsidR="009B7FC2" w:rsidRPr="009B7FC2" w14:paraId="45B75B17" w14:textId="77777777" w:rsidTr="00DB51A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32ED434" w14:textId="77777777"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USGS Gage ID</w:t>
            </w:r>
          </w:p>
        </w:tc>
        <w:tc>
          <w:tcPr>
            <w:tcW w:w="1342" w:type="dxa"/>
            <w:gridSpan w:val="2"/>
            <w:shd w:val="clear" w:color="auto" w:fill="00B5E2" w:themeFill="accent1"/>
            <w:vAlign w:val="center"/>
          </w:tcPr>
          <w:p w14:paraId="268F8B6F" w14:textId="76A5E062"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Lower Bound</w:t>
            </w:r>
            <w:r w:rsidR="00DB51AA">
              <w:rPr>
                <w:rFonts w:eastAsia="Times New Roman" w:cs="Times New Roman"/>
                <w:color w:val="FFFFFF" w:themeColor="background2"/>
                <w:kern w:val="0"/>
                <w:szCs w:val="24"/>
              </w:rPr>
              <w:t xml:space="preserve"> (feet)</w:t>
            </w:r>
          </w:p>
        </w:tc>
        <w:tc>
          <w:tcPr>
            <w:tcW w:w="1623" w:type="dxa"/>
            <w:shd w:val="clear" w:color="auto" w:fill="00B5E2" w:themeFill="accent1"/>
            <w:vAlign w:val="center"/>
          </w:tcPr>
          <w:p w14:paraId="6BE4F22B" w14:textId="3E5002BD" w:rsidR="009B7FC2" w:rsidRPr="005B4FBF" w:rsidRDefault="00B549EC" w:rsidP="00574955">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Gage </w:t>
            </w:r>
            <w:r w:rsidR="00DB51AA">
              <w:rPr>
                <w:rFonts w:eastAsia="Times New Roman" w:cs="Times New Roman"/>
                <w:color w:val="FFFFFF" w:themeColor="background2"/>
                <w:kern w:val="0"/>
                <w:szCs w:val="24"/>
              </w:rPr>
              <w:t xml:space="preserve">WSEL </w:t>
            </w:r>
            <w:r w:rsidR="00DB51AA">
              <w:rPr>
                <w:rFonts w:eastAsia="Times New Roman" w:cs="Times New Roman"/>
                <w:color w:val="FFFFFF" w:themeColor="background2"/>
                <w:kern w:val="0"/>
                <w:szCs w:val="24"/>
              </w:rPr>
              <w:br/>
              <w:t>1-percent (feet)</w:t>
            </w:r>
          </w:p>
        </w:tc>
        <w:tc>
          <w:tcPr>
            <w:tcW w:w="1437" w:type="dxa"/>
            <w:shd w:val="clear" w:color="auto" w:fill="00B5E2" w:themeFill="accent1"/>
            <w:vAlign w:val="center"/>
          </w:tcPr>
          <w:p w14:paraId="492B5B73" w14:textId="1E85F4BD"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Upper Bound</w:t>
            </w:r>
            <w:r w:rsidR="00DB51AA">
              <w:rPr>
                <w:rFonts w:eastAsia="Times New Roman" w:cs="Times New Roman"/>
                <w:color w:val="FFFFFF" w:themeColor="background2"/>
                <w:kern w:val="0"/>
                <w:szCs w:val="24"/>
              </w:rPr>
              <w:t xml:space="preserve"> (feet)</w:t>
            </w:r>
          </w:p>
        </w:tc>
        <w:tc>
          <w:tcPr>
            <w:tcW w:w="1533" w:type="dxa"/>
            <w:shd w:val="clear" w:color="auto" w:fill="00B5E2" w:themeFill="accent1"/>
          </w:tcPr>
          <w:p w14:paraId="1F601FF9" w14:textId="0BC62AD6" w:rsidR="009B7FC2" w:rsidRPr="005B4FBF" w:rsidRDefault="005135A0" w:rsidP="005135A0">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HEC-RAS 6.1</w:t>
            </w:r>
            <w:r w:rsidR="009B7FC2" w:rsidRPr="005B4FBF">
              <w:rPr>
                <w:rFonts w:eastAsia="Times New Roman" w:cs="Times New Roman"/>
                <w:color w:val="FFFFFF" w:themeColor="background2"/>
                <w:kern w:val="0"/>
                <w:szCs w:val="24"/>
              </w:rPr>
              <w:t xml:space="preserve"> WSEL</w:t>
            </w:r>
            <w:r w:rsidR="00DB51AA">
              <w:rPr>
                <w:rFonts w:eastAsia="Times New Roman" w:cs="Times New Roman"/>
                <w:color w:val="FFFFFF" w:themeColor="background2"/>
                <w:kern w:val="0"/>
                <w:szCs w:val="24"/>
              </w:rPr>
              <w:t xml:space="preserve"> (feet)</w:t>
            </w:r>
          </w:p>
        </w:tc>
      </w:tr>
      <w:tr w:rsidR="009B7FC2" w:rsidRPr="009B7FC2" w14:paraId="07540F37"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262E4DB6" w14:textId="00BAA8EA" w:rsidR="009B7FC2" w:rsidRPr="005B4FBF" w:rsidRDefault="005B4FBF" w:rsidP="00263D3D">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w:t>
            </w:r>
            <w:r w:rsidR="00263D3D">
              <w:rPr>
                <w:rFonts w:ascii="Calibri" w:hAnsi="Calibri"/>
                <w:szCs w:val="20"/>
              </w:rPr>
              <w:t>099100</w:t>
            </w:r>
          </w:p>
        </w:tc>
        <w:tc>
          <w:tcPr>
            <w:tcW w:w="1257" w:type="dxa"/>
            <w:shd w:val="clear" w:color="auto" w:fill="FFFFFF" w:themeFill="background1"/>
            <w:vAlign w:val="center"/>
          </w:tcPr>
          <w:p w14:paraId="5967F61D" w14:textId="28341A8F" w:rsidR="009B7FC2" w:rsidRPr="005B4FBF" w:rsidRDefault="006D2DF3"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1,228.7</w:t>
            </w:r>
          </w:p>
        </w:tc>
        <w:tc>
          <w:tcPr>
            <w:tcW w:w="1708" w:type="dxa"/>
            <w:gridSpan w:val="2"/>
            <w:shd w:val="clear" w:color="auto" w:fill="FFFFFF" w:themeFill="background1"/>
            <w:vAlign w:val="center"/>
          </w:tcPr>
          <w:p w14:paraId="04599CD1" w14:textId="3005BC87" w:rsidR="009B7FC2" w:rsidRPr="005B4FBF" w:rsidRDefault="00263D3D" w:rsidP="00041E2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1229.</w:t>
            </w:r>
            <w:r w:rsidR="00041E2E">
              <w:rPr>
                <w:rFonts w:ascii="Calibri" w:eastAsia="Times New Roman" w:hAnsi="Calibri" w:cs="Times New Roman"/>
                <w:kern w:val="0"/>
                <w:szCs w:val="24"/>
              </w:rPr>
              <w:t>6</w:t>
            </w:r>
          </w:p>
        </w:tc>
        <w:tc>
          <w:tcPr>
            <w:tcW w:w="1437" w:type="dxa"/>
            <w:shd w:val="clear" w:color="auto" w:fill="FFFFFF" w:themeFill="background1"/>
            <w:vAlign w:val="center"/>
          </w:tcPr>
          <w:p w14:paraId="7CE1AF13" w14:textId="5DFC1DF7" w:rsidR="009B7FC2" w:rsidRPr="005B4FBF" w:rsidRDefault="00263D3D" w:rsidP="00AD4C0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1230.</w:t>
            </w:r>
            <w:r w:rsidR="00AD4C0A">
              <w:rPr>
                <w:rFonts w:ascii="Calibri" w:eastAsia="Times New Roman" w:hAnsi="Calibri" w:cs="Times New Roman"/>
                <w:kern w:val="0"/>
                <w:szCs w:val="24"/>
              </w:rPr>
              <w:t>9</w:t>
            </w:r>
          </w:p>
        </w:tc>
        <w:tc>
          <w:tcPr>
            <w:tcW w:w="1533" w:type="dxa"/>
            <w:shd w:val="clear" w:color="auto" w:fill="FFFFFF" w:themeFill="background1"/>
          </w:tcPr>
          <w:p w14:paraId="79067219" w14:textId="46B3F06F" w:rsidR="009B7FC2" w:rsidRPr="005B4FBF" w:rsidRDefault="00263D3D" w:rsidP="00AD4C0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1232.</w:t>
            </w:r>
            <w:r w:rsidR="0075344A">
              <w:rPr>
                <w:rFonts w:ascii="Calibri" w:eastAsia="Times New Roman" w:hAnsi="Calibri" w:cs="Times New Roman"/>
                <w:kern w:val="0"/>
                <w:szCs w:val="24"/>
              </w:rPr>
              <w:t>2</w:t>
            </w:r>
          </w:p>
        </w:tc>
      </w:tr>
      <w:tr w:rsidR="009B7FC2" w:rsidRPr="00193BD7" w14:paraId="5BB46D87" w14:textId="77777777" w:rsidTr="00DB51AA">
        <w:trPr>
          <w:trHeight w:val="288"/>
          <w:jc w:val="center"/>
        </w:trPr>
        <w:tc>
          <w:tcPr>
            <w:tcW w:w="1984" w:type="dxa"/>
            <w:shd w:val="clear" w:color="auto" w:fill="FFFFFF" w:themeFill="background1"/>
          </w:tcPr>
          <w:p w14:paraId="3ED85446" w14:textId="4B699FBF" w:rsidR="009B7FC2" w:rsidRPr="005B4FBF" w:rsidRDefault="00263D3D" w:rsidP="00574955">
            <w:pPr>
              <w:tabs>
                <w:tab w:val="clear" w:pos="284"/>
              </w:tabs>
              <w:spacing w:before="20" w:after="20" w:line="240" w:lineRule="auto"/>
              <w:jc w:val="center"/>
              <w:rPr>
                <w:rFonts w:ascii="Calibri" w:eastAsia="Times New Roman" w:hAnsi="Calibri" w:cs="Times New Roman"/>
                <w:kern w:val="0"/>
                <w:szCs w:val="24"/>
              </w:rPr>
            </w:pPr>
            <w:r>
              <w:rPr>
                <w:rFonts w:ascii="Calibri" w:hAnsi="Calibri"/>
                <w:szCs w:val="20"/>
              </w:rPr>
              <w:t>08099300</w:t>
            </w:r>
          </w:p>
        </w:tc>
        <w:tc>
          <w:tcPr>
            <w:tcW w:w="1257" w:type="dxa"/>
            <w:shd w:val="clear" w:color="auto" w:fill="FFFFFF" w:themeFill="background1"/>
            <w:vAlign w:val="center"/>
          </w:tcPr>
          <w:p w14:paraId="0C25CA1D" w14:textId="243D2A33" w:rsidR="005B4FBF" w:rsidRPr="005B4FBF" w:rsidRDefault="006D2DF3" w:rsidP="005B4FBF">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1232.8</w:t>
            </w:r>
          </w:p>
        </w:tc>
        <w:tc>
          <w:tcPr>
            <w:tcW w:w="1708" w:type="dxa"/>
            <w:gridSpan w:val="2"/>
            <w:shd w:val="clear" w:color="auto" w:fill="FFFFFF" w:themeFill="background1"/>
            <w:vAlign w:val="center"/>
          </w:tcPr>
          <w:p w14:paraId="20C7755B" w14:textId="1166A793" w:rsidR="009B7FC2" w:rsidRPr="005B4FBF" w:rsidRDefault="00263D3D" w:rsidP="00041E2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1233.</w:t>
            </w:r>
            <w:r w:rsidR="00041E2E">
              <w:rPr>
                <w:rFonts w:ascii="Calibri" w:eastAsia="Times New Roman" w:hAnsi="Calibri" w:cs="Times New Roman"/>
                <w:kern w:val="0"/>
                <w:szCs w:val="24"/>
              </w:rPr>
              <w:t>2</w:t>
            </w:r>
          </w:p>
        </w:tc>
        <w:tc>
          <w:tcPr>
            <w:tcW w:w="1437" w:type="dxa"/>
            <w:shd w:val="clear" w:color="auto" w:fill="FFFFFF" w:themeFill="background1"/>
            <w:vAlign w:val="center"/>
          </w:tcPr>
          <w:p w14:paraId="1EEDEE17" w14:textId="2AC9FA93" w:rsidR="009B7FC2" w:rsidRPr="005B4FBF" w:rsidRDefault="00263D3D" w:rsidP="00AD4C0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1233.</w:t>
            </w:r>
            <w:r w:rsidR="00AD4C0A">
              <w:rPr>
                <w:rFonts w:ascii="Calibri" w:eastAsia="Times New Roman" w:hAnsi="Calibri" w:cs="Times New Roman"/>
                <w:kern w:val="0"/>
                <w:szCs w:val="24"/>
              </w:rPr>
              <w:t>7</w:t>
            </w:r>
          </w:p>
        </w:tc>
        <w:tc>
          <w:tcPr>
            <w:tcW w:w="1533" w:type="dxa"/>
            <w:shd w:val="clear" w:color="auto" w:fill="FFFFFF" w:themeFill="background1"/>
          </w:tcPr>
          <w:p w14:paraId="28D3AD84" w14:textId="70983068" w:rsidR="009B7FC2" w:rsidRPr="005B4FBF" w:rsidRDefault="00263D3D" w:rsidP="00AD4C0A">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1237.</w:t>
            </w:r>
            <w:r w:rsidR="00AD4C0A">
              <w:rPr>
                <w:rFonts w:ascii="Calibri" w:eastAsia="Times New Roman" w:hAnsi="Calibri" w:cs="Times New Roman"/>
                <w:kern w:val="0"/>
                <w:szCs w:val="24"/>
              </w:rPr>
              <w:t>8</w:t>
            </w:r>
          </w:p>
        </w:tc>
      </w:tr>
      <w:tr w:rsidR="005B4FBF" w:rsidRPr="00193BD7" w14:paraId="663CDA1F"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3D17DB19" w14:textId="72AB4AA1" w:rsidR="005B4FBF" w:rsidRPr="005B4FBF" w:rsidRDefault="00263D3D" w:rsidP="00263D3D">
            <w:pPr>
              <w:tabs>
                <w:tab w:val="clear" w:pos="284"/>
              </w:tabs>
              <w:spacing w:before="20" w:after="20" w:line="240" w:lineRule="auto"/>
              <w:jc w:val="center"/>
              <w:rPr>
                <w:rFonts w:ascii="Calibri" w:hAnsi="Calibri"/>
                <w:szCs w:val="20"/>
              </w:rPr>
            </w:pPr>
            <w:r>
              <w:rPr>
                <w:rFonts w:ascii="Calibri" w:hAnsi="Calibri"/>
                <w:szCs w:val="20"/>
              </w:rPr>
              <w:t>08100000</w:t>
            </w:r>
          </w:p>
        </w:tc>
        <w:tc>
          <w:tcPr>
            <w:tcW w:w="1257" w:type="dxa"/>
            <w:shd w:val="clear" w:color="auto" w:fill="FFFFFF" w:themeFill="background1"/>
            <w:vAlign w:val="center"/>
          </w:tcPr>
          <w:p w14:paraId="573D2333" w14:textId="49CB6AEE" w:rsidR="005B4FBF" w:rsidRPr="005B4FBF" w:rsidRDefault="006D2DF3"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989.2</w:t>
            </w:r>
          </w:p>
        </w:tc>
        <w:tc>
          <w:tcPr>
            <w:tcW w:w="1708" w:type="dxa"/>
            <w:gridSpan w:val="2"/>
            <w:shd w:val="clear" w:color="auto" w:fill="FFFFFF" w:themeFill="background1"/>
            <w:vAlign w:val="center"/>
          </w:tcPr>
          <w:p w14:paraId="5F7C428D" w14:textId="2A375C70" w:rsidR="005B4FBF" w:rsidRPr="005B4FBF" w:rsidRDefault="00263D3D" w:rsidP="00041E2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990.0</w:t>
            </w:r>
          </w:p>
        </w:tc>
        <w:tc>
          <w:tcPr>
            <w:tcW w:w="1437" w:type="dxa"/>
            <w:shd w:val="clear" w:color="auto" w:fill="FFFFFF" w:themeFill="background1"/>
            <w:vAlign w:val="center"/>
          </w:tcPr>
          <w:p w14:paraId="3D12120F" w14:textId="3E172197" w:rsidR="005B4FBF" w:rsidRPr="005B4FBF" w:rsidRDefault="00AD4C0A"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991.0</w:t>
            </w:r>
          </w:p>
        </w:tc>
        <w:tc>
          <w:tcPr>
            <w:tcW w:w="1533" w:type="dxa"/>
            <w:shd w:val="clear" w:color="auto" w:fill="FFFFFF" w:themeFill="background1"/>
          </w:tcPr>
          <w:p w14:paraId="794BA66F" w14:textId="5979C1CA" w:rsidR="005B4FBF" w:rsidRPr="005B4FBF" w:rsidRDefault="006538B5"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994.3</w:t>
            </w:r>
          </w:p>
        </w:tc>
      </w:tr>
      <w:tr w:rsidR="005B4FBF" w:rsidRPr="00193BD7" w14:paraId="0AB761FA" w14:textId="77777777" w:rsidTr="00DB51AA">
        <w:trPr>
          <w:trHeight w:val="288"/>
          <w:jc w:val="center"/>
        </w:trPr>
        <w:tc>
          <w:tcPr>
            <w:tcW w:w="1984" w:type="dxa"/>
            <w:shd w:val="clear" w:color="auto" w:fill="FFFFFF" w:themeFill="background1"/>
          </w:tcPr>
          <w:p w14:paraId="3107FC51" w14:textId="2DA89BE1" w:rsidR="005B4FBF" w:rsidRPr="005B4FBF" w:rsidRDefault="00263D3D" w:rsidP="00263D3D">
            <w:pPr>
              <w:tabs>
                <w:tab w:val="clear" w:pos="284"/>
              </w:tabs>
              <w:spacing w:before="20" w:after="20" w:line="240" w:lineRule="auto"/>
              <w:jc w:val="center"/>
              <w:rPr>
                <w:rFonts w:ascii="Calibri" w:hAnsi="Calibri"/>
                <w:szCs w:val="20"/>
              </w:rPr>
            </w:pPr>
            <w:r>
              <w:rPr>
                <w:rFonts w:ascii="Calibri" w:hAnsi="Calibri"/>
                <w:szCs w:val="20"/>
              </w:rPr>
              <w:t>08100500</w:t>
            </w:r>
          </w:p>
        </w:tc>
        <w:tc>
          <w:tcPr>
            <w:tcW w:w="1257" w:type="dxa"/>
            <w:shd w:val="clear" w:color="auto" w:fill="FFFFFF" w:themeFill="background1"/>
            <w:vAlign w:val="center"/>
          </w:tcPr>
          <w:p w14:paraId="1A678C44" w14:textId="5869B5DA" w:rsidR="005B4FBF" w:rsidRPr="005B4FBF" w:rsidRDefault="006D2DF3"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757.7</w:t>
            </w:r>
          </w:p>
        </w:tc>
        <w:tc>
          <w:tcPr>
            <w:tcW w:w="1708" w:type="dxa"/>
            <w:gridSpan w:val="2"/>
            <w:shd w:val="clear" w:color="auto" w:fill="FFFFFF" w:themeFill="background1"/>
            <w:vAlign w:val="center"/>
          </w:tcPr>
          <w:p w14:paraId="117CC235" w14:textId="28E20AB5" w:rsidR="005B4FBF" w:rsidRPr="005B4FBF" w:rsidRDefault="00120AF5" w:rsidP="00041E2E">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758.6</w:t>
            </w:r>
          </w:p>
        </w:tc>
        <w:tc>
          <w:tcPr>
            <w:tcW w:w="1437" w:type="dxa"/>
            <w:shd w:val="clear" w:color="auto" w:fill="FFFFFF" w:themeFill="background1"/>
            <w:vAlign w:val="center"/>
          </w:tcPr>
          <w:p w14:paraId="7A3312E3" w14:textId="4C7CA163" w:rsidR="005B4FBF" w:rsidRPr="005B4FBF" w:rsidRDefault="00AD4C0A"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760.0</w:t>
            </w:r>
          </w:p>
        </w:tc>
        <w:tc>
          <w:tcPr>
            <w:tcW w:w="1533" w:type="dxa"/>
            <w:shd w:val="clear" w:color="auto" w:fill="FFFFFF" w:themeFill="background1"/>
          </w:tcPr>
          <w:p w14:paraId="1468920B" w14:textId="39EC2F4F" w:rsidR="005B4FBF" w:rsidRPr="005B4FBF" w:rsidRDefault="006538B5"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760.4</w:t>
            </w:r>
          </w:p>
        </w:tc>
      </w:tr>
    </w:tbl>
    <w:p w14:paraId="68AE82DF" w14:textId="4B9AE4DC" w:rsidR="001A30A5" w:rsidRDefault="001A30A5" w:rsidP="009B7FC2">
      <w:pPr>
        <w:pStyle w:val="BodyText"/>
      </w:pPr>
      <w:r>
        <w:br w:type="page"/>
      </w:r>
    </w:p>
    <w:p w14:paraId="26A5161B" w14:textId="77862C4D" w:rsidR="00AD6178" w:rsidRDefault="00AD6178" w:rsidP="00AD6178">
      <w:pPr>
        <w:pStyle w:val="Heading2"/>
      </w:pPr>
      <w:bookmarkStart w:id="105" w:name="_Toc112838962"/>
      <w:r>
        <w:lastRenderedPageBreak/>
        <w:t>Challenges</w:t>
      </w:r>
      <w:bookmarkEnd w:id="105"/>
      <w:r>
        <w:t xml:space="preserve"> </w:t>
      </w:r>
    </w:p>
    <w:p w14:paraId="483F190C" w14:textId="678054D6" w:rsidR="006060C2" w:rsidRDefault="00B12BC6" w:rsidP="001D03B0">
      <w:pPr>
        <w:pStyle w:val="BodyText"/>
      </w:pPr>
      <w:r>
        <w:t xml:space="preserve">A considerable challenge for the </w:t>
      </w:r>
      <w:r w:rsidR="006A1EE6">
        <w:t>Leon</w:t>
      </w:r>
      <w:r>
        <w:t xml:space="preserve"> watershed was the size of the HUC8 basin. In order to model</w:t>
      </w:r>
      <w:r w:rsidR="00FC753D">
        <w:t xml:space="preserve"> the watershed</w:t>
      </w:r>
      <w:r>
        <w:t xml:space="preserve"> without creating runtime or cell number issues, it was decided that the watershed would be split into </w:t>
      </w:r>
      <w:r w:rsidR="00640507">
        <w:t>five</w:t>
      </w:r>
      <w:r>
        <w:t xml:space="preserve"> working models. The outflow from the upstream model containing the </w:t>
      </w:r>
      <w:r w:rsidR="006A1EE6">
        <w:t>Leon</w:t>
      </w:r>
      <w:r>
        <w:t xml:space="preserve"> River was then used as an inflow boundary condition to the downstream model. The </w:t>
      </w:r>
      <w:r w:rsidR="006A1EE6">
        <w:t>Leon</w:t>
      </w:r>
      <w:r>
        <w:t xml:space="preserve"> watershed contains the </w:t>
      </w:r>
      <w:r w:rsidR="00640507">
        <w:t>L</w:t>
      </w:r>
      <w:r w:rsidR="00807F8A">
        <w:t>ake Leon Dam,</w:t>
      </w:r>
      <w:r w:rsidR="00640507">
        <w:t xml:space="preserve"> Proctor Dam,</w:t>
      </w:r>
      <w:r w:rsidR="00564485">
        <w:t xml:space="preserve"> Lake Comanche Dam, </w:t>
      </w:r>
      <w:r w:rsidR="00564485" w:rsidRPr="00564485">
        <w:t xml:space="preserve">NE </w:t>
      </w:r>
      <w:proofErr w:type="spellStart"/>
      <w:r w:rsidR="00564485" w:rsidRPr="00564485">
        <w:t>Trib</w:t>
      </w:r>
      <w:proofErr w:type="spellEnd"/>
      <w:r w:rsidR="00564485" w:rsidRPr="00564485">
        <w:t xml:space="preserve"> Leon River WS SCS Site 19 dam</w:t>
      </w:r>
      <w:r w:rsidR="00640507">
        <w:t xml:space="preserve"> and the Belton Dam</w:t>
      </w:r>
      <w:r>
        <w:t xml:space="preserve">. </w:t>
      </w:r>
      <w:r w:rsidR="00564485">
        <w:t xml:space="preserve">Lake Comanche Dam and Site 19 Dam were both modeled using </w:t>
      </w:r>
      <w:proofErr w:type="spellStart"/>
      <w:r w:rsidR="00564485">
        <w:t>breaklines</w:t>
      </w:r>
      <w:proofErr w:type="spellEnd"/>
      <w:r w:rsidR="00564485">
        <w:t xml:space="preserve"> because th</w:t>
      </w:r>
      <w:r w:rsidR="00033040">
        <w:t>ey are registered as low hazard</w:t>
      </w:r>
      <w:r w:rsidR="003E1BFF">
        <w:t xml:space="preserve">. </w:t>
      </w:r>
      <w:r w:rsidR="00033040">
        <w:t>Lake Leon Dam and Proctor</w:t>
      </w:r>
      <w:r w:rsidR="00564485">
        <w:t xml:space="preserve"> </w:t>
      </w:r>
      <w:r w:rsidR="00033040">
        <w:t>Dam</w:t>
      </w:r>
      <w:r w:rsidR="00640507">
        <w:t xml:space="preserve"> were modeled either through an outlet rating curve created based off the outlet works conditions</w:t>
      </w:r>
      <w:r w:rsidR="00FC753D" w:rsidRPr="00FC753D">
        <w:t xml:space="preserve"> (Lake Leon), </w:t>
      </w:r>
      <w:r w:rsidR="00640507">
        <w:t xml:space="preserve">or using the geometry of the gates present in the </w:t>
      </w:r>
      <w:r w:rsidR="00FC753D" w:rsidRPr="00FC753D">
        <w:t xml:space="preserve">dam (Lake Proctor). </w:t>
      </w:r>
      <w:r w:rsidR="00033040">
        <w:t>Lake Belton Dam was modeled with a culvert with geometry taken from a TWDB report</w:t>
      </w:r>
      <w:r w:rsidR="00283FD6">
        <w:t>, and a separate 2D connection for the spillway, which was modeled as a weir</w:t>
      </w:r>
      <w:r w:rsidR="00033040">
        <w:t>. These</w:t>
      </w:r>
      <w:r w:rsidR="006060C2">
        <w:t xml:space="preserve"> method</w:t>
      </w:r>
      <w:r w:rsidR="00033040">
        <w:t>s</w:t>
      </w:r>
      <w:r w:rsidR="006060C2">
        <w:t xml:space="preserve"> for modelin</w:t>
      </w:r>
      <w:r w:rsidR="00510910">
        <w:t xml:space="preserve">g the dams provided approximate </w:t>
      </w:r>
      <w:r w:rsidR="006060C2">
        <w:t>outflow values but could be made more accurate through more detailed modeling.</w:t>
      </w:r>
      <w:r w:rsidR="00033040">
        <w:t xml:space="preserve"> </w:t>
      </w:r>
    </w:p>
    <w:p w14:paraId="144D718F" w14:textId="77777777" w:rsidR="00184BE5" w:rsidRDefault="00033040" w:rsidP="00184BE5">
      <w:pPr>
        <w:pStyle w:val="BodyText"/>
      </w:pPr>
      <w:r>
        <w:t xml:space="preserve">The Leon 5 area included many challenges due to the size of the model and size of Lake Belton Dam. To reduce the amount of cells in the model population centers that were defined as refinement regions were </w:t>
      </w:r>
      <w:r w:rsidR="004927DD">
        <w:t xml:space="preserve">compared with </w:t>
      </w:r>
      <w:r w:rsidR="00494D73">
        <w:t>aerial</w:t>
      </w:r>
      <w:r w:rsidR="00FB1D22">
        <w:t xml:space="preserve"> </w:t>
      </w:r>
      <w:r w:rsidR="004927DD">
        <w:t>imagery. In areas where the refinement regions covered undeveloped space or open water</w:t>
      </w:r>
      <w:r w:rsidR="00FB1D22">
        <w:t>,</w:t>
      </w:r>
      <w:r w:rsidR="004927DD">
        <w:t xml:space="preserve"> the boundary was adjusted so that the cell sizing in these areas could be increased from 50X50 feet to 200X200 feet. This was done to decrease the total cell count in the model and reduce the model run time.</w:t>
      </w:r>
      <w:r w:rsidR="00184BE5">
        <w:t xml:space="preserve"> </w:t>
      </w:r>
    </w:p>
    <w:p w14:paraId="24D82D45" w14:textId="7A0A24FB" w:rsidR="00184BE5" w:rsidRDefault="00184BE5" w:rsidP="00184BE5">
      <w:pPr>
        <w:pStyle w:val="BodyText"/>
      </w:pPr>
      <w:r>
        <w:t xml:space="preserve">Due to various large dams in the models, a few velocity hotspots were observed. </w:t>
      </w:r>
      <w:r w:rsidRPr="00204013">
        <w:t xml:space="preserve">Due to the nature of the study, the HEC-RAS models were run using Diffusion wave equations that do not include the local acceleration (changes in velocity with respect to time) and convective </w:t>
      </w:r>
      <w:proofErr w:type="spellStart"/>
      <w:r w:rsidRPr="00204013">
        <w:t>accelration</w:t>
      </w:r>
      <w:proofErr w:type="spellEnd"/>
      <w:r w:rsidRPr="00204013">
        <w:t xml:space="preserve"> (changes in velocity with respect to distance) terms.</w:t>
      </w:r>
    </w:p>
    <w:p w14:paraId="46E3BC61" w14:textId="0D4F0A4C" w:rsidR="00D76176" w:rsidRDefault="00D76176" w:rsidP="001D03B0">
      <w:pPr>
        <w:pStyle w:val="BodyText"/>
      </w:pPr>
      <w:r>
        <w:t>Within the watershed, there are several populated areas and agricultural fields that appear to be trapping water which prevents runoff from reaching the channel in the model.</w:t>
      </w:r>
      <w:r w:rsidR="00FB1D22">
        <w:t xml:space="preserve"> </w:t>
      </w:r>
      <w:r>
        <w:t>Various v-notches were applied to represent cross culverts and improve conveyance.</w:t>
      </w:r>
      <w:r w:rsidR="00640507">
        <w:t xml:space="preserve"> Further detail and study of the flow patterns and likely runoff conveyance would be recommended as part of a future study if more detailed flood risk information was needed in these areas. In addition s</w:t>
      </w:r>
      <w:r>
        <w:t xml:space="preserve">everal </w:t>
      </w:r>
      <w:proofErr w:type="spellStart"/>
      <w:r>
        <w:t>breaklines</w:t>
      </w:r>
      <w:proofErr w:type="spellEnd"/>
      <w:r>
        <w:t xml:space="preserve"> and refinement regions</w:t>
      </w:r>
      <w:r w:rsidR="00283FD6">
        <w:t xml:space="preserve"> representing population centers</w:t>
      </w:r>
      <w:r>
        <w:t xml:space="preserve"> increased the total number</w:t>
      </w:r>
      <w:r w:rsidR="00283FD6">
        <w:t xml:space="preserve"> of cells and thereby increased</w:t>
      </w:r>
      <w:r>
        <w:t xml:space="preserve"> the model runtime.</w:t>
      </w:r>
      <w:r w:rsidR="0095040D">
        <w:t xml:space="preserve"> </w:t>
      </w:r>
      <w:r w:rsidR="00D437E7">
        <w:t>This was specifically an issue in the Leon 5 model area where a large portion of the model contained dense population centers that required a mesh with finer cell spacing to model more accurately.</w:t>
      </w:r>
    </w:p>
    <w:p w14:paraId="140EDA95" w14:textId="77777777" w:rsidR="00D96F3D" w:rsidRDefault="00D437E7" w:rsidP="00D96F3D">
      <w:pPr>
        <w:pStyle w:val="BodyText"/>
      </w:pPr>
      <w:r>
        <w:t xml:space="preserve">The WSEL at the USGS stream gage used for calibration in this model was slightly </w:t>
      </w:r>
      <w:r w:rsidR="005135A0">
        <w:t>highe</w:t>
      </w:r>
      <w:r>
        <w:t>r than the calculated range. Additional model detail, such as adjusting the n-</w:t>
      </w:r>
      <w:proofErr w:type="spellStart"/>
      <w:r>
        <w:t>valus</w:t>
      </w:r>
      <w:proofErr w:type="spellEnd"/>
      <w:r>
        <w:t xml:space="preserve"> in the model in the areas US and DS of the gage with override regions, could improve </w:t>
      </w:r>
      <w:r w:rsidR="005A4259">
        <w:t xml:space="preserve">the </w:t>
      </w:r>
      <w:r>
        <w:t>model results relative to the gage, but d</w:t>
      </w:r>
      <w:r w:rsidR="005A4259">
        <w:t>ue</w:t>
      </w:r>
      <w:r>
        <w:t xml:space="preserve"> to limitations for</w:t>
      </w:r>
      <w:r w:rsidR="005A4259">
        <w:t xml:space="preserve"> this </w:t>
      </w:r>
      <w:r>
        <w:t xml:space="preserve">approximate BLE </w:t>
      </w:r>
      <w:r w:rsidR="005A4259">
        <w:t xml:space="preserve">study </w:t>
      </w:r>
      <w:r>
        <w:t>this was not done</w:t>
      </w:r>
      <w:r w:rsidR="005A4259">
        <w:t xml:space="preserve"> for this project.</w:t>
      </w:r>
      <w:r w:rsidR="006E4E2F">
        <w:t xml:space="preserve"> The </w:t>
      </w:r>
      <w:r w:rsidR="005A4259">
        <w:t>CN</w:t>
      </w:r>
      <w:r w:rsidR="006E4E2F">
        <w:t xml:space="preserve"> in the Leon 4 modeling area was increased for calibration. No other modeling area within the Leon HUC-8 study was adjusted from </w:t>
      </w:r>
      <w:r w:rsidR="005A4259">
        <w:t xml:space="preserve">their </w:t>
      </w:r>
      <w:r w:rsidR="006E4E2F">
        <w:t>original</w:t>
      </w:r>
      <w:r w:rsidR="005A4259">
        <w:t xml:space="preserve"> CN estimates.</w:t>
      </w:r>
      <w:r w:rsidR="006E4E2F">
        <w:t xml:space="preserve">. </w:t>
      </w:r>
      <w:r w:rsidR="00181B5E">
        <w:t>The gage database that was referenced</w:t>
      </w:r>
      <w:r w:rsidR="00DC68EC">
        <w:t xml:space="preserve"> for this study incorrectly identified the location of gage 08100500. Aerial imagery shows this gage to be located at a bridge upstream of the locat</w:t>
      </w:r>
      <w:r w:rsidR="00181B5E">
        <w:t>ion marked by the database. The</w:t>
      </w:r>
      <w:r w:rsidR="00DC68EC">
        <w:t xml:space="preserve"> gage location</w:t>
      </w:r>
      <w:r w:rsidR="00181B5E">
        <w:t xml:space="preserve"> was updated for this study</w:t>
      </w:r>
      <w:r w:rsidR="00DC68EC">
        <w:t>. Water data for each gage was referenced from an online USGS resource and it was found that each gage was “affected by regulation or diversion”. This observation is important to note for the resulting accuracy of flow data at each studied gage within the model</w:t>
      </w:r>
      <w:r w:rsidR="005A4259" w:rsidRPr="005A4259">
        <w:t>, and additional detailed analysis of the gage data would be recommended for use in a more detailed hydraulic a</w:t>
      </w:r>
      <w:r w:rsidR="005A4259">
        <w:t>nd/or floodplain mapping study.</w:t>
      </w:r>
    </w:p>
    <w:p w14:paraId="58A56F8F" w14:textId="77777777" w:rsidR="00D76176" w:rsidRDefault="00AD6178" w:rsidP="00AD6178">
      <w:pPr>
        <w:pStyle w:val="Heading2"/>
      </w:pPr>
      <w:bookmarkStart w:id="106" w:name="_Toc112838963"/>
      <w:r>
        <w:t>Recommendations</w:t>
      </w:r>
      <w:bookmarkEnd w:id="106"/>
    </w:p>
    <w:p w14:paraId="515C757B" w14:textId="77777777" w:rsidR="00D76176" w:rsidRDefault="00D76176" w:rsidP="00D76176">
      <w:pPr>
        <w:pStyle w:val="BodyText"/>
      </w:pPr>
      <w:bookmarkStart w:id="107"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8" w:name="_Toc456175435"/>
      <w:bookmarkStart w:id="109" w:name="_Toc456176054"/>
      <w:bookmarkStart w:id="110" w:name="_Toc455987085"/>
      <w:bookmarkStart w:id="111" w:name="_Toc455992949"/>
      <w:bookmarkStart w:id="112" w:name="_Toc455994051"/>
      <w:bookmarkStart w:id="113" w:name="_Toc456005458"/>
      <w:bookmarkStart w:id="114" w:name="_Toc456175436"/>
      <w:bookmarkStart w:id="115" w:name="_Toc456176055"/>
      <w:bookmarkStart w:id="116" w:name="_Toc455987086"/>
      <w:bookmarkStart w:id="117" w:name="_Toc455992950"/>
      <w:bookmarkStart w:id="118" w:name="_Toc455994052"/>
      <w:bookmarkStart w:id="119" w:name="_Toc456005459"/>
      <w:bookmarkStart w:id="120" w:name="_Toc456175437"/>
      <w:bookmarkStart w:id="121" w:name="_Toc456176056"/>
      <w:bookmarkStart w:id="122" w:name="_Toc455987087"/>
      <w:bookmarkStart w:id="123" w:name="_Toc455992951"/>
      <w:bookmarkStart w:id="124" w:name="_Toc455994053"/>
      <w:bookmarkStart w:id="125" w:name="_Toc456005460"/>
      <w:bookmarkStart w:id="126" w:name="_Toc456175438"/>
      <w:bookmarkStart w:id="127" w:name="_Toc456176057"/>
      <w:bookmarkStart w:id="128" w:name="_Toc455987088"/>
      <w:bookmarkStart w:id="129" w:name="_Toc455992952"/>
      <w:bookmarkStart w:id="130" w:name="_Toc455994054"/>
      <w:bookmarkStart w:id="131" w:name="_Toc456005461"/>
      <w:bookmarkStart w:id="132" w:name="_Toc456175439"/>
      <w:bookmarkStart w:id="133" w:name="_Toc456176058"/>
      <w:bookmarkStart w:id="134" w:name="_Toc455987089"/>
      <w:bookmarkStart w:id="135" w:name="_Toc455992953"/>
      <w:bookmarkStart w:id="136" w:name="_Toc455994055"/>
      <w:bookmarkStart w:id="137" w:name="_Toc456005462"/>
      <w:bookmarkStart w:id="138" w:name="_Toc456175440"/>
      <w:bookmarkStart w:id="139" w:name="_Toc456176059"/>
      <w:bookmarkStart w:id="140" w:name="_Toc455987090"/>
      <w:bookmarkStart w:id="141" w:name="_Toc455992954"/>
      <w:bookmarkStart w:id="142" w:name="_Toc455994056"/>
      <w:bookmarkStart w:id="143" w:name="_Toc456005463"/>
      <w:bookmarkStart w:id="144" w:name="_Toc456175441"/>
      <w:bookmarkStart w:id="145" w:name="_Toc456176060"/>
      <w:bookmarkStart w:id="146" w:name="_Toc455987091"/>
      <w:bookmarkStart w:id="147" w:name="_Toc455992955"/>
      <w:bookmarkStart w:id="148" w:name="_Toc455994057"/>
      <w:bookmarkStart w:id="149" w:name="_Toc456005464"/>
      <w:bookmarkStart w:id="150" w:name="_Toc456175442"/>
      <w:bookmarkStart w:id="151" w:name="_Toc456176061"/>
      <w:bookmarkStart w:id="152" w:name="_Toc455987092"/>
      <w:bookmarkStart w:id="153" w:name="_Toc455992956"/>
      <w:bookmarkStart w:id="154" w:name="_Toc455994058"/>
      <w:bookmarkStart w:id="155" w:name="_Toc456005465"/>
      <w:bookmarkStart w:id="156" w:name="_Toc456175443"/>
      <w:bookmarkStart w:id="157" w:name="_Toc456176062"/>
      <w:bookmarkStart w:id="158" w:name="_Toc455987093"/>
      <w:bookmarkStart w:id="159" w:name="_Toc455992957"/>
      <w:bookmarkStart w:id="160" w:name="_Toc455994059"/>
      <w:bookmarkStart w:id="161" w:name="_Toc456005466"/>
      <w:bookmarkStart w:id="162" w:name="_Toc456175444"/>
      <w:bookmarkStart w:id="163" w:name="_Toc456176063"/>
      <w:bookmarkStart w:id="164" w:name="_Toc455987094"/>
      <w:bookmarkStart w:id="165" w:name="_Toc455992958"/>
      <w:bookmarkStart w:id="166" w:name="_Toc455994060"/>
      <w:bookmarkStart w:id="167" w:name="_Toc456005467"/>
      <w:bookmarkStart w:id="168" w:name="_Toc456175445"/>
      <w:bookmarkStart w:id="169" w:name="_Toc456176064"/>
      <w:bookmarkStart w:id="170" w:name="_Toc455987095"/>
      <w:bookmarkStart w:id="171" w:name="_Toc455992959"/>
      <w:bookmarkStart w:id="172" w:name="_Toc455994061"/>
      <w:bookmarkStart w:id="173" w:name="_Toc456005468"/>
      <w:bookmarkStart w:id="174" w:name="_Toc456175446"/>
      <w:bookmarkStart w:id="175" w:name="_Toc456176065"/>
      <w:bookmarkStart w:id="176" w:name="_Toc455987096"/>
      <w:bookmarkStart w:id="177" w:name="_Toc455992960"/>
      <w:bookmarkStart w:id="178" w:name="_Toc455994062"/>
      <w:bookmarkStart w:id="179" w:name="_Toc456005469"/>
      <w:bookmarkStart w:id="180" w:name="_Toc456175447"/>
      <w:bookmarkStart w:id="181" w:name="_Toc456176066"/>
      <w:bookmarkStart w:id="182" w:name="_Toc455987097"/>
      <w:bookmarkStart w:id="183" w:name="_Toc455992961"/>
      <w:bookmarkStart w:id="184" w:name="_Toc455994063"/>
      <w:bookmarkStart w:id="185" w:name="_Toc456005470"/>
      <w:bookmarkStart w:id="186" w:name="_Toc456175448"/>
      <w:bookmarkStart w:id="187" w:name="_Toc456176067"/>
      <w:bookmarkStart w:id="188" w:name="_Toc455987098"/>
      <w:bookmarkStart w:id="189" w:name="_Toc455992962"/>
      <w:bookmarkStart w:id="190" w:name="_Toc455994064"/>
      <w:bookmarkStart w:id="191" w:name="_Toc456005471"/>
      <w:bookmarkStart w:id="192" w:name="_Toc456175449"/>
      <w:bookmarkStart w:id="193" w:name="_Toc456176068"/>
      <w:bookmarkStart w:id="194" w:name="_Toc455987099"/>
      <w:bookmarkStart w:id="195" w:name="_Toc455992963"/>
      <w:bookmarkStart w:id="196" w:name="_Toc455994065"/>
      <w:bookmarkStart w:id="197" w:name="_Toc456005472"/>
      <w:bookmarkStart w:id="198" w:name="_Toc456175450"/>
      <w:bookmarkStart w:id="199" w:name="_Toc456176069"/>
      <w:bookmarkStart w:id="200" w:name="_Toc455987100"/>
      <w:bookmarkStart w:id="201" w:name="_Toc455992964"/>
      <w:bookmarkStart w:id="202" w:name="_Toc455994066"/>
      <w:bookmarkStart w:id="203" w:name="_Toc456005473"/>
      <w:bookmarkStart w:id="204" w:name="_Toc456175451"/>
      <w:bookmarkStart w:id="205" w:name="_Toc456176070"/>
      <w:bookmarkStart w:id="206" w:name="_Toc455987101"/>
      <w:bookmarkStart w:id="207" w:name="_Toc455992965"/>
      <w:bookmarkStart w:id="208" w:name="_Toc455994067"/>
      <w:bookmarkStart w:id="209" w:name="_Toc456005474"/>
      <w:bookmarkStart w:id="210" w:name="_Toc456175452"/>
      <w:bookmarkStart w:id="211" w:name="_Toc456176071"/>
      <w:bookmarkStart w:id="212" w:name="_Toc455987102"/>
      <w:bookmarkStart w:id="213" w:name="_Toc455992966"/>
      <w:bookmarkStart w:id="214" w:name="_Toc455994068"/>
      <w:bookmarkStart w:id="215" w:name="_Toc456005475"/>
      <w:bookmarkStart w:id="216" w:name="_Toc456175453"/>
      <w:bookmarkStart w:id="217" w:name="_Toc456176072"/>
      <w:bookmarkStart w:id="218" w:name="_Toc455987103"/>
      <w:bookmarkStart w:id="219" w:name="_Toc455992967"/>
      <w:bookmarkStart w:id="220" w:name="_Toc455994069"/>
      <w:bookmarkStart w:id="221" w:name="_Toc456005476"/>
      <w:bookmarkStart w:id="222" w:name="_Toc456175454"/>
      <w:bookmarkStart w:id="223" w:name="_Toc456176073"/>
      <w:bookmarkStart w:id="224" w:name="_Toc455987104"/>
      <w:bookmarkStart w:id="225" w:name="_Toc455992968"/>
      <w:bookmarkStart w:id="226" w:name="_Toc455994070"/>
      <w:bookmarkStart w:id="227" w:name="_Toc456005477"/>
      <w:bookmarkStart w:id="228" w:name="_Toc456175455"/>
      <w:bookmarkStart w:id="229" w:name="_Toc456176074"/>
      <w:bookmarkStart w:id="230" w:name="_Toc455987105"/>
      <w:bookmarkStart w:id="231" w:name="_Toc455992969"/>
      <w:bookmarkStart w:id="232" w:name="_Toc455994071"/>
      <w:bookmarkStart w:id="233" w:name="_Toc456005478"/>
      <w:bookmarkStart w:id="234" w:name="_Toc456175456"/>
      <w:bookmarkStart w:id="235" w:name="_Toc456176075"/>
      <w:bookmarkStart w:id="236" w:name="_Toc455987106"/>
      <w:bookmarkStart w:id="237" w:name="_Toc455992970"/>
      <w:bookmarkStart w:id="238" w:name="_Toc455994072"/>
      <w:bookmarkStart w:id="239" w:name="_Toc456005479"/>
      <w:bookmarkStart w:id="240" w:name="_Toc456175457"/>
      <w:bookmarkStart w:id="241" w:name="_Toc456176076"/>
      <w:bookmarkStart w:id="242" w:name="_Toc455987107"/>
      <w:bookmarkStart w:id="243" w:name="_Toc455992971"/>
      <w:bookmarkStart w:id="244" w:name="_Toc455994073"/>
      <w:bookmarkStart w:id="245" w:name="_Toc456005480"/>
      <w:bookmarkStart w:id="246" w:name="_Toc456175458"/>
      <w:bookmarkStart w:id="247" w:name="_Toc456176077"/>
      <w:bookmarkStart w:id="248" w:name="_Toc455987108"/>
      <w:bookmarkStart w:id="249" w:name="_Toc455992972"/>
      <w:bookmarkStart w:id="250" w:name="_Toc455994074"/>
      <w:bookmarkStart w:id="251" w:name="_Toc456005481"/>
      <w:bookmarkStart w:id="252" w:name="_Toc456175459"/>
      <w:bookmarkStart w:id="253" w:name="_Toc456176078"/>
      <w:bookmarkStart w:id="254" w:name="_Toc455987109"/>
      <w:bookmarkStart w:id="255" w:name="_Toc455992973"/>
      <w:bookmarkStart w:id="256" w:name="_Toc455994075"/>
      <w:bookmarkStart w:id="257" w:name="_Toc456005482"/>
      <w:bookmarkStart w:id="258" w:name="_Toc456175460"/>
      <w:bookmarkStart w:id="259" w:name="_Toc456176079"/>
      <w:bookmarkStart w:id="260" w:name="_Toc455987110"/>
      <w:bookmarkStart w:id="261" w:name="_Toc455992974"/>
      <w:bookmarkStart w:id="262" w:name="_Toc455994076"/>
      <w:bookmarkStart w:id="263" w:name="_Toc456005483"/>
      <w:bookmarkStart w:id="264" w:name="_Toc456175461"/>
      <w:bookmarkStart w:id="265" w:name="_Toc456176080"/>
      <w:bookmarkStart w:id="266" w:name="_Toc455987111"/>
      <w:bookmarkStart w:id="267" w:name="_Toc455992975"/>
      <w:bookmarkStart w:id="268" w:name="_Toc455994077"/>
      <w:bookmarkStart w:id="269" w:name="_Toc456005484"/>
      <w:bookmarkStart w:id="270" w:name="_Toc456175462"/>
      <w:bookmarkStart w:id="271" w:name="_Toc456176081"/>
      <w:bookmarkStart w:id="272" w:name="_Toc455987112"/>
      <w:bookmarkStart w:id="273" w:name="_Toc455992976"/>
      <w:bookmarkStart w:id="274" w:name="_Toc455994078"/>
      <w:bookmarkStart w:id="275" w:name="_Toc456005485"/>
      <w:bookmarkStart w:id="276" w:name="_Toc456175463"/>
      <w:bookmarkStart w:id="277" w:name="_Toc456176082"/>
      <w:bookmarkStart w:id="278" w:name="_Toc455987113"/>
      <w:bookmarkStart w:id="279" w:name="_Toc455992977"/>
      <w:bookmarkStart w:id="280" w:name="_Toc455994079"/>
      <w:bookmarkStart w:id="281" w:name="_Toc456005486"/>
      <w:bookmarkStart w:id="282" w:name="_Toc456175464"/>
      <w:bookmarkStart w:id="283" w:name="_Toc456176083"/>
      <w:bookmarkStart w:id="284" w:name="_Toc455987114"/>
      <w:bookmarkStart w:id="285" w:name="_Toc455992978"/>
      <w:bookmarkStart w:id="286" w:name="_Toc455994080"/>
      <w:bookmarkStart w:id="287" w:name="_Toc456005487"/>
      <w:bookmarkStart w:id="288" w:name="_Toc456175465"/>
      <w:bookmarkStart w:id="289" w:name="_Toc456176084"/>
      <w:bookmarkStart w:id="290" w:name="_Toc455987115"/>
      <w:bookmarkStart w:id="291" w:name="_Toc455992979"/>
      <w:bookmarkStart w:id="292" w:name="_Toc455994081"/>
      <w:bookmarkStart w:id="293" w:name="_Toc456005488"/>
      <w:bookmarkStart w:id="294" w:name="_Toc456175466"/>
      <w:bookmarkStart w:id="295" w:name="_Toc456176085"/>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E7B0333" w14:textId="652F45CF" w:rsidR="006733A2" w:rsidRDefault="00DB51AA" w:rsidP="00DB51AA">
      <w:pPr>
        <w:pStyle w:val="BodyText"/>
      </w:pPr>
      <w:bookmarkStart w:id="296" w:name="_Toc29880995"/>
      <w:bookmarkEnd w:id="107"/>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rsidR="00AC5588">
        <w:t>CN</w:t>
      </w:r>
      <w:r w:rsidRPr="00DB51AA">
        <w:t xml:space="preserve"> variability. In addition, future versions of HEC-RAS are anticipated to include the capability to utilize spatially varying rainfall, which may result in additional improvements</w:t>
      </w:r>
      <w:r w:rsidR="00AC5588">
        <w:t xml:space="preserve"> in the reasonability of some of these assumptions</w:t>
      </w:r>
      <w:r w:rsidRPr="00DB51AA">
        <w:t xml:space="preserve">. The hydraulic model can further be improved by using a smaller cell </w:t>
      </w:r>
      <w:r w:rsidRPr="00DB51AA">
        <w:lastRenderedPageBreak/>
        <w:t>size than 200 f</w:t>
      </w:r>
      <w:r w:rsidR="005C72F6">
        <w:t>oot</w:t>
      </w:r>
      <w:r w:rsidR="006733A2">
        <w:t xml:space="preserve">, </w:t>
      </w:r>
      <w:r w:rsidRPr="00DB51AA">
        <w:t>adding structural and</w:t>
      </w:r>
      <w:r w:rsidR="006733A2">
        <w:t xml:space="preserve"> survey data for each crossing, and modeling existing “high hazard” dams with more detail than what is possible in an approximate study.</w:t>
      </w:r>
    </w:p>
    <w:p w14:paraId="6B1945F6" w14:textId="77777777" w:rsidR="00D96F3D" w:rsidRPr="00DB51AA" w:rsidRDefault="00D96F3D" w:rsidP="00D96F3D">
      <w:pPr>
        <w:pStyle w:val="BodyText"/>
      </w:pPr>
      <w:r>
        <w:t xml:space="preserve">Additional detailed study in the future could consider use of full momentum equation to better simulate rapidly changing flood wave. </w:t>
      </w:r>
    </w:p>
    <w:p w14:paraId="209BC616" w14:textId="60899F4E" w:rsidR="00BA7A78" w:rsidRPr="00E209B0" w:rsidRDefault="00BA7A78" w:rsidP="00CA2219">
      <w:pPr>
        <w:pStyle w:val="Heading1"/>
        <w:numPr>
          <w:ilvl w:val="0"/>
          <w:numId w:val="21"/>
        </w:numPr>
      </w:pPr>
      <w:bookmarkStart w:id="297" w:name="_Toc112838964"/>
      <w:r w:rsidRPr="00E209B0">
        <w:t>Floodplain Mapping</w:t>
      </w:r>
      <w:bookmarkEnd w:id="296"/>
      <w:r w:rsidR="00E209B0" w:rsidRPr="00E209B0">
        <w:t xml:space="preserve"> and Effective Zone A Validation</w:t>
      </w:r>
      <w:bookmarkEnd w:id="297"/>
    </w:p>
    <w:p w14:paraId="5EEB54C6" w14:textId="1C8C2715" w:rsidR="007275F9"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98" w:name="_Toc112838965"/>
      <w:r>
        <w:t>Special Flood Hazard Area</w:t>
      </w:r>
      <w:bookmarkEnd w:id="298"/>
      <w:r w:rsidR="00BA7A78">
        <w:t xml:space="preserve"> </w:t>
      </w:r>
    </w:p>
    <w:p w14:paraId="266CF8F2" w14:textId="77777777" w:rsidR="00BA7A78" w:rsidRDefault="00BA7A78" w:rsidP="00E209B0">
      <w:pPr>
        <w:pStyle w:val="Heading3"/>
      </w:pPr>
      <w:bookmarkStart w:id="299" w:name="_Toc112838966"/>
      <w:r>
        <w:t>Model Outputs</w:t>
      </w:r>
      <w:bookmarkEnd w:id="299"/>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300" w:name="_Ref82505774"/>
      <w:bookmarkStart w:id="301" w:name="_Toc112838967"/>
      <w:r>
        <w:t>Methodology</w:t>
      </w:r>
      <w:bookmarkEnd w:id="300"/>
      <w:bookmarkEnd w:id="301"/>
    </w:p>
    <w:p w14:paraId="3E6DA3A5" w14:textId="5B43D8E9" w:rsidR="00A76238" w:rsidRPr="00EB5F21" w:rsidRDefault="00A76238" w:rsidP="00A76238">
      <w:pPr>
        <w:pStyle w:val="BodyText"/>
        <w:rPr>
          <w:rFonts w:ascii="Arial" w:eastAsia="Times New Roman" w:hAnsi="Arial" w:cs="Times New Roman"/>
        </w:rPr>
      </w:pPr>
      <w:bookmarkStart w:id="302" w:name="_Hlk80625598"/>
      <w:r>
        <w:t xml:space="preserve">The sloping render mode plots water surface elevation (WSE) by interpolating the WSE between the 2D cell faces, producing a more continuous flood inundation extent. Depth </w:t>
      </w:r>
      <w:proofErr w:type="spellStart"/>
      <w:r>
        <w:t>rasters</w:t>
      </w:r>
      <w:proofErr w:type="spellEnd"/>
      <w:r>
        <w:t xml:space="preserve"> from the sloping render mode were exported for the 10-percent, 1-percent, and 0.2-percent flood events with a tolerance of 0.001 feet.  To reduce the extent of disconnected flood areas, raster grid processing is used to filter and remove disconnected, small, or shallow areas of flooding by processing through the ‘</w:t>
      </w:r>
      <w:r>
        <w:fldChar w:fldCharType="begin"/>
      </w:r>
      <w:r>
        <w:instrText xml:space="preserve"> REF _Ref108767572 \h  \* MERGEFORMAT </w:instrText>
      </w:r>
      <w:r>
        <w:fldChar w:fldCharType="separate"/>
      </w:r>
      <w:r w:rsidR="00A90D72">
        <w:t>Mapping Threshold Matrix</w:t>
      </w:r>
      <w:r>
        <w:fldChar w:fldCharType="end"/>
      </w:r>
      <w:r>
        <w:t xml:space="preserve">’ shown in </w:t>
      </w:r>
      <w:r>
        <w:fldChar w:fldCharType="begin"/>
      </w:r>
      <w:r>
        <w:instrText xml:space="preserve"> REF _Ref108767630 \h  \* MERGEFORMAT </w:instrText>
      </w:r>
      <w:r>
        <w:fldChar w:fldCharType="separate"/>
      </w:r>
      <w:r w:rsidR="00A90D72">
        <w:t xml:space="preserve">Table </w:t>
      </w:r>
      <w:r w:rsidR="00A90D72">
        <w:rPr>
          <w:noProof/>
        </w:rPr>
        <w:t>13</w:t>
      </w:r>
      <w:r>
        <w:fldChar w:fldCharType="end"/>
      </w:r>
      <w:bookmarkEnd w:id="302"/>
      <w:r w:rsidRPr="00EB5F21">
        <w:rPr>
          <w:rFonts w:ascii="Arial" w:eastAsia="Times New Roman" w:hAnsi="Arial" w:cs="Times New Roman"/>
        </w:rPr>
        <w:t xml:space="preserve">.  </w:t>
      </w:r>
    </w:p>
    <w:p w14:paraId="0F2BD92C" w14:textId="77777777" w:rsidR="00A76238" w:rsidRDefault="00A76238" w:rsidP="00A76238">
      <w:pPr>
        <w:pStyle w:val="Caption"/>
        <w:jc w:val="center"/>
      </w:pPr>
      <w:bookmarkStart w:id="303" w:name="_Ref108767630"/>
      <w:bookmarkStart w:id="304" w:name="_Ref108767267"/>
      <w:bookmarkStart w:id="305" w:name="_Toc112244176"/>
      <w:bookmarkStart w:id="306" w:name="_Toc112838936"/>
      <w:r>
        <w:t xml:space="preserve">Table </w:t>
      </w:r>
      <w:r>
        <w:fldChar w:fldCharType="begin"/>
      </w:r>
      <w:r>
        <w:instrText xml:space="preserve"> SEQ Table \* ARABIC </w:instrText>
      </w:r>
      <w:r>
        <w:fldChar w:fldCharType="separate"/>
      </w:r>
      <w:r w:rsidR="00A90D72">
        <w:rPr>
          <w:noProof/>
        </w:rPr>
        <w:t>13</w:t>
      </w:r>
      <w:r>
        <w:fldChar w:fldCharType="end"/>
      </w:r>
      <w:bookmarkEnd w:id="303"/>
      <w:r>
        <w:t xml:space="preserve">: </w:t>
      </w:r>
      <w:bookmarkStart w:id="307" w:name="_Ref108767572"/>
      <w:r>
        <w:t>Mapping Threshold Matrix</w:t>
      </w:r>
      <w:bookmarkEnd w:id="304"/>
      <w:bookmarkEnd w:id="305"/>
      <w:bookmarkEnd w:id="307"/>
      <w:bookmarkEnd w:id="306"/>
    </w:p>
    <w:tbl>
      <w:tblPr>
        <w:tblStyle w:val="CompassTable"/>
        <w:tblW w:w="0" w:type="auto"/>
        <w:jc w:val="center"/>
        <w:tblLook w:val="04A0" w:firstRow="1" w:lastRow="0" w:firstColumn="1" w:lastColumn="0" w:noHBand="0" w:noVBand="1"/>
      </w:tblPr>
      <w:tblGrid>
        <w:gridCol w:w="1857"/>
        <w:gridCol w:w="1890"/>
      </w:tblGrid>
      <w:tr w:rsidR="00A76238" w14:paraId="54889870" w14:textId="77777777" w:rsidTr="00A76238">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20371380" w14:textId="77777777" w:rsidR="00A76238" w:rsidRPr="008D701F" w:rsidRDefault="00A76238" w:rsidP="00A7623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7BF3D6E9" w14:textId="77777777" w:rsidR="00A76238" w:rsidRPr="008D701F" w:rsidRDefault="00A76238" w:rsidP="00A7623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A76238" w14:paraId="4554736F" w14:textId="77777777" w:rsidTr="00A76238">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174CDAD4"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&lt; 0.33</w:t>
            </w:r>
          </w:p>
        </w:tc>
        <w:tc>
          <w:tcPr>
            <w:tcW w:w="1890" w:type="dxa"/>
          </w:tcPr>
          <w:p w14:paraId="7A73BE32"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w:t>
            </w:r>
          </w:p>
        </w:tc>
      </w:tr>
      <w:tr w:rsidR="00A76238" w14:paraId="3E9EDD80" w14:textId="77777777" w:rsidTr="00A76238">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3DD391F"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0.33 – 0.5</w:t>
            </w:r>
          </w:p>
        </w:tc>
        <w:tc>
          <w:tcPr>
            <w:tcW w:w="1890" w:type="dxa"/>
          </w:tcPr>
          <w:p w14:paraId="68E54542"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A76238" w14:paraId="698AF57F" w14:textId="77777777" w:rsidTr="00A76238">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6FA4603F"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0.5 – 1.0</w:t>
            </w:r>
          </w:p>
        </w:tc>
        <w:tc>
          <w:tcPr>
            <w:tcW w:w="1890" w:type="dxa"/>
          </w:tcPr>
          <w:p w14:paraId="100D4E8B"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A76238" w14:paraId="0F237923" w14:textId="77777777" w:rsidTr="00A76238">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12F90286"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1.0 – 2.0</w:t>
            </w:r>
          </w:p>
        </w:tc>
        <w:tc>
          <w:tcPr>
            <w:tcW w:w="1890" w:type="dxa"/>
          </w:tcPr>
          <w:p w14:paraId="75E28C0B" w14:textId="77777777" w:rsidR="00A76238" w:rsidRPr="008D701F" w:rsidRDefault="00A76238" w:rsidP="00A76238">
            <w:pPr>
              <w:jc w:val="center"/>
              <w:rPr>
                <w:rFonts w:eastAsia="Times New Roman" w:cs="Times New Roman"/>
                <w:szCs w:val="20"/>
              </w:rPr>
            </w:pPr>
            <w:r w:rsidRPr="008D701F">
              <w:rPr>
                <w:rFonts w:eastAsia="Times New Roman" w:cs="Times New Roman"/>
                <w:szCs w:val="20"/>
              </w:rPr>
              <w:t>&lt;0.1</w:t>
            </w:r>
          </w:p>
        </w:tc>
      </w:tr>
    </w:tbl>
    <w:p w14:paraId="5EEADFD9" w14:textId="77777777" w:rsidR="00A76238" w:rsidRPr="00EB5F21" w:rsidRDefault="00A76238" w:rsidP="00A76238">
      <w:pPr>
        <w:rPr>
          <w:rFonts w:ascii="Arial" w:eastAsia="Times New Roman" w:hAnsi="Arial" w:cs="Times New Roman"/>
        </w:rPr>
      </w:pPr>
    </w:p>
    <w:p w14:paraId="739A6125" w14:textId="7D05A7E9" w:rsidR="00A76238" w:rsidRDefault="00A76238" w:rsidP="00A76238">
      <w:pPr>
        <w:pStyle w:val="BodyText"/>
      </w:pPr>
      <w:r>
        <w:t>Polygon outputs from the ‘</w:t>
      </w:r>
      <w:r>
        <w:fldChar w:fldCharType="begin"/>
      </w:r>
      <w:r>
        <w:instrText xml:space="preserve"> REF _Ref108767572 \h  \* MERGEFORMAT </w:instrText>
      </w:r>
      <w:r>
        <w:fldChar w:fldCharType="separate"/>
      </w:r>
      <w:r w:rsidR="00A90D72">
        <w:t>Mapping Threshold Matrix</w:t>
      </w:r>
      <w:r>
        <w:fldChar w:fldCharType="end"/>
      </w:r>
      <w:r>
        <w:t xml:space="preserve">’ also fill in minor areas of high ground (islands) that are less than 0.33 acre. The outputs are then modified through a </w:t>
      </w:r>
      <w:proofErr w:type="spellStart"/>
      <w:r>
        <w:t>Simplication</w:t>
      </w:r>
      <w:proofErr w:type="spellEnd"/>
      <w:r>
        <w:t xml:space="preserve"> and Smoothing process to reduce unnecessary/erroneous vertices, remove rough edges and reduce the size and complexity of the raw floodplain polygons for the 1-percent, and 0.2-percent flood events.  For the </w:t>
      </w:r>
      <w:r w:rsidR="007275F9">
        <w:t>Leon</w:t>
      </w:r>
      <w:r>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048DB611" w14:textId="77777777" w:rsidR="00A76238" w:rsidRDefault="00A76238" w:rsidP="00A76238">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40032160" w14:textId="2E30326A" w:rsidR="000B0C66" w:rsidRDefault="00A76238" w:rsidP="000B0C66">
      <w:pPr>
        <w:pStyle w:val="BodyText"/>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0409BA2F" w14:textId="77777777" w:rsidR="005E573D" w:rsidRPr="000B0C66" w:rsidRDefault="005E573D" w:rsidP="000B0C66">
      <w:pPr>
        <w:pStyle w:val="BodyText"/>
      </w:pPr>
    </w:p>
    <w:p w14:paraId="5AC0D41C" w14:textId="77777777" w:rsidR="00BA7A78" w:rsidRDefault="00BA7A78" w:rsidP="00E209B0">
      <w:pPr>
        <w:pStyle w:val="Heading3"/>
      </w:pPr>
      <w:bookmarkStart w:id="308" w:name="_Toc112838968"/>
      <w:r>
        <w:lastRenderedPageBreak/>
        <w:t>BLE Flood Hazard Layer</w:t>
      </w:r>
      <w:bookmarkEnd w:id="308"/>
    </w:p>
    <w:p w14:paraId="5DD60D84" w14:textId="25CBC114" w:rsidR="00DB3CFE"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7C404B4" w14:textId="77777777" w:rsidR="001A30A5" w:rsidRPr="002502C9" w:rsidRDefault="001A30A5" w:rsidP="00DB3CFE">
      <w:pPr>
        <w:tabs>
          <w:tab w:val="clear" w:pos="284"/>
        </w:tabs>
        <w:spacing w:after="180"/>
        <w:rPr>
          <w:rFonts w:ascii="Arial" w:eastAsia="Times New Roman" w:hAnsi="Arial" w:cs="Times New Roman"/>
        </w:rPr>
      </w:pPr>
    </w:p>
    <w:p w14:paraId="45C82888" w14:textId="77777777" w:rsidR="00BA7A78" w:rsidRDefault="00BA7A78" w:rsidP="00E209B0">
      <w:pPr>
        <w:pStyle w:val="Heading3"/>
      </w:pPr>
      <w:bookmarkStart w:id="309" w:name="_Toc112838969"/>
      <w:r>
        <w:t>Additional 1-Percent Features</w:t>
      </w:r>
      <w:bookmarkEnd w:id="309"/>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5C88A968" w:rsidR="00BA7A78" w:rsidRDefault="00BA7A78" w:rsidP="00BA7A78">
      <w:pPr>
        <w:pStyle w:val="BodyText"/>
      </w:pPr>
      <w:r>
        <w:t>BLE 1</w:t>
      </w:r>
      <w:r w:rsidR="005C72F6">
        <w:rPr>
          <w:rFonts w:cstheme="minorHAnsi"/>
        </w:rPr>
        <w:t>-percent</w:t>
      </w:r>
      <w:r>
        <w:t xml:space="preserve"> annual chance inundation not mapped as BLE SFHA is retained in an additional 1</w:t>
      </w:r>
      <w:r w:rsidR="005C72F6">
        <w:rPr>
          <w:rFonts w:cstheme="minorHAnsi"/>
        </w:rPr>
        <w:t>-percent</w:t>
      </w:r>
      <w:r>
        <w:t xml:space="preserve"> feature class that can be used at Discovery to communicate other areas of flood hazard.</w:t>
      </w:r>
    </w:p>
    <w:p w14:paraId="60738688" w14:textId="4AFD0BA3" w:rsidR="00E209B0" w:rsidRDefault="00E209B0" w:rsidP="00E209B0">
      <w:pPr>
        <w:pStyle w:val="Heading2"/>
      </w:pPr>
      <w:bookmarkStart w:id="310" w:name="_Toc112838970"/>
      <w:r>
        <w:t>Validation of Effective Zone A SFHA</w:t>
      </w:r>
      <w:bookmarkEnd w:id="310"/>
      <w:r>
        <w:t xml:space="preserve"> </w:t>
      </w:r>
    </w:p>
    <w:p w14:paraId="3736B621" w14:textId="3B1207D9" w:rsidR="006B1582" w:rsidRPr="006B1582" w:rsidRDefault="006B1582" w:rsidP="00157D49">
      <w:pPr>
        <w:pStyle w:val="BodyText"/>
      </w:pPr>
      <w:r w:rsidRPr="006B1582">
        <w:t xml:space="preserve">The inventory of </w:t>
      </w:r>
      <w:r w:rsidRPr="00AD16B6">
        <w:t>Zone A studies (1050.</w:t>
      </w:r>
      <w:r w:rsidR="00A76238" w:rsidRPr="00AD16B6">
        <w:t>1</w:t>
      </w:r>
      <w:r w:rsidRPr="00AD16B6">
        <w:t xml:space="preserve"> miles) in the Leon Watershed were classified in CNMS with validation status of “UNVERIFIED” (</w:t>
      </w:r>
      <w:r w:rsidR="00AD16B6" w:rsidRPr="00AD16B6">
        <w:t>450.3</w:t>
      </w:r>
      <w:r w:rsidRPr="00AD16B6">
        <w:t xml:space="preserve"> miles) or “VALID” (</w:t>
      </w:r>
      <w:r w:rsidR="00AD16B6" w:rsidRPr="00AD16B6">
        <w:t>599.8</w:t>
      </w:r>
      <w:r w:rsidRPr="00AD16B6">
        <w:t xml:space="preserve"> miles), and</w:t>
      </w:r>
      <w:r w:rsidRPr="006B1582">
        <w:t xml:space="preserve"> with status type of “BEING STUDIED.” The following is a summary of the results of the CNMS validation assessment for the effective Zone A studies in the study area. Initial Assessment checks A1-A4 were evaluated for the CNMS inventory of Zone A studies.</w:t>
      </w:r>
    </w:p>
    <w:p w14:paraId="68B44C32" w14:textId="48F5E5B5" w:rsidR="00E209B0" w:rsidRPr="00303A86" w:rsidRDefault="00E209B0" w:rsidP="006B1582">
      <w:pPr>
        <w:pStyle w:val="Heading3"/>
      </w:pPr>
      <w:bookmarkStart w:id="311" w:name="_Toc112838971"/>
      <w:proofErr w:type="spellStart"/>
      <w:r w:rsidRPr="00303A86">
        <w:t>Intial</w:t>
      </w:r>
      <w:proofErr w:type="spellEnd"/>
      <w:r w:rsidRPr="00303A86">
        <w:t xml:space="preserve"> Assessment A1 – Significant Topography Update Check</w:t>
      </w:r>
      <w:bookmarkEnd w:id="311"/>
      <w:r w:rsidRPr="00303A86">
        <w:t xml:space="preserve"> </w:t>
      </w:r>
    </w:p>
    <w:p w14:paraId="0B1B1F1A" w14:textId="7F4FBA52" w:rsidR="00785EB9" w:rsidRPr="00C31A63" w:rsidRDefault="006B1582" w:rsidP="00785EB9">
      <w:pPr>
        <w:pStyle w:val="BodyText"/>
        <w:rPr>
          <w:highlight w:val="yellow"/>
        </w:rPr>
      </w:pPr>
      <w:r w:rsidRPr="006B1582">
        <w:t>This check involves determining whether a topographic data source is available that is significantly better than what was used for the effective Zone A modeling and mapping.  For the study area within Leon Watershed, LIDAR sources were not used for the effective study.  New LiDAR sources are now available in this area and are considered significant improvements from the effective zone A topographic sources. Therefore, all reaches in this study area fail this check.</w:t>
      </w:r>
      <w:r w:rsidR="00785EB9" w:rsidRPr="00C31A63">
        <w:rPr>
          <w:highlight w:val="yellow"/>
        </w:rPr>
        <w:t xml:space="preserve"> </w:t>
      </w:r>
    </w:p>
    <w:p w14:paraId="47D04580" w14:textId="77777777" w:rsidR="00E209B0" w:rsidRPr="00303A86" w:rsidRDefault="00E209B0" w:rsidP="00E209B0">
      <w:pPr>
        <w:pStyle w:val="Heading3"/>
      </w:pPr>
      <w:bookmarkStart w:id="312" w:name="_Toc478072916"/>
      <w:bookmarkStart w:id="313" w:name="_Toc51846045"/>
      <w:bookmarkStart w:id="314" w:name="_Toc112838972"/>
      <w:r w:rsidRPr="00303A86">
        <w:t>Initial Assessment A2 – Check for Significant Hydrology Changes</w:t>
      </w:r>
      <w:bookmarkEnd w:id="312"/>
      <w:bookmarkEnd w:id="313"/>
      <w:bookmarkEnd w:id="314"/>
    </w:p>
    <w:p w14:paraId="07A996EA" w14:textId="77777777" w:rsidR="0079190C" w:rsidRDefault="0079190C" w:rsidP="0079190C">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100F3AFF" w:rsidR="00785EB9" w:rsidRPr="00C31A63" w:rsidRDefault="0079190C" w:rsidP="0079190C">
      <w:pPr>
        <w:pStyle w:val="BodyText"/>
        <w:rPr>
          <w:highlight w:val="yellow"/>
        </w:rPr>
      </w:pPr>
      <w:r>
        <w:t>The zone A streams within McLennan County and a single LOMR reach within the study area fail A2. This is because their effective studies used older regression equations and new equations that would impact the BFE are available. All other streams within the study area pass this check. Erath County reaches pass because the newest available (SIR 2009-5087) equations were used for the effective study and all other reaches pass because regression is not known to have been used for those effective studies.</w:t>
      </w:r>
      <w:r w:rsidR="00785EB9" w:rsidRPr="00C31A63">
        <w:rPr>
          <w:highlight w:val="yellow"/>
        </w:rPr>
        <w:t xml:space="preserve"> </w:t>
      </w:r>
    </w:p>
    <w:p w14:paraId="4FC2B331" w14:textId="77777777" w:rsidR="00E209B0" w:rsidRPr="00303A86" w:rsidRDefault="00E209B0" w:rsidP="00E209B0">
      <w:pPr>
        <w:pStyle w:val="Heading3"/>
      </w:pPr>
      <w:bookmarkStart w:id="315" w:name="_Toc478072917"/>
      <w:bookmarkStart w:id="316" w:name="_Toc51846046"/>
      <w:bookmarkStart w:id="317" w:name="_Toc112838973"/>
      <w:r w:rsidRPr="00303A86">
        <w:t>Initial Assessment A3 – Check for Significant Development</w:t>
      </w:r>
      <w:bookmarkEnd w:id="315"/>
      <w:bookmarkEnd w:id="316"/>
      <w:bookmarkEnd w:id="317"/>
    </w:p>
    <w:p w14:paraId="40B88D1D" w14:textId="7F69FE7F" w:rsidR="00A70D4A" w:rsidRPr="00B17393" w:rsidRDefault="0079190C" w:rsidP="0079190C">
      <w:pPr>
        <w:pStyle w:val="BodyText"/>
      </w:pPr>
      <w:r w:rsidRPr="0079190C">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About half of the zone A studies in Bell County as well as two LOMR reaches in Coryell County are urbanized watersheds that have experienced a significant increase in urban area since the effective study. Therefore, these reaches fail this check. All other effective </w:t>
      </w:r>
      <w:r w:rsidRPr="0079190C">
        <w:lastRenderedPageBreak/>
        <w:t xml:space="preserve">studies in the Leon HUC-8 are in rural watersheds or urban watersheds that have not experienced significant urbanization since the effective study and pass this check. </w:t>
      </w:r>
      <w:r w:rsidRPr="00ED1F79">
        <w:t xml:space="preserve">All of the initial assessment results are shown in </w:t>
      </w:r>
      <w:r w:rsidR="00D1280D">
        <w:fldChar w:fldCharType="begin"/>
      </w:r>
      <w:r w:rsidR="00D1280D">
        <w:instrText xml:space="preserve"> REF _Ref112417914 \h </w:instrText>
      </w:r>
      <w:r w:rsidR="00D1280D">
        <w:fldChar w:fldCharType="separate"/>
      </w:r>
      <w:r w:rsidR="00A90D72">
        <w:t xml:space="preserve">Table </w:t>
      </w:r>
      <w:r w:rsidR="00A90D72">
        <w:rPr>
          <w:noProof/>
        </w:rPr>
        <w:t>14</w:t>
      </w:r>
      <w:r w:rsidR="00D1280D">
        <w:fldChar w:fldCharType="end"/>
      </w:r>
      <w:r w:rsidR="00DD00E6" w:rsidRPr="00B17393">
        <w:t>.</w:t>
      </w:r>
    </w:p>
    <w:p w14:paraId="72CC82F2" w14:textId="04386037" w:rsidR="00785EB9" w:rsidRDefault="0079190C" w:rsidP="0079190C">
      <w:pPr>
        <w:pStyle w:val="Caption"/>
        <w:jc w:val="center"/>
      </w:pPr>
      <w:bookmarkStart w:id="318" w:name="_Ref112417914"/>
      <w:bookmarkStart w:id="319" w:name="_Toc112838937"/>
      <w:r>
        <w:t xml:space="preserve">Table </w:t>
      </w:r>
      <w:r w:rsidR="00C246B2">
        <w:fldChar w:fldCharType="begin"/>
      </w:r>
      <w:r w:rsidR="00C246B2">
        <w:instrText xml:space="preserve"> SEQ Table \* ARABIC </w:instrText>
      </w:r>
      <w:r w:rsidR="00C246B2">
        <w:fldChar w:fldCharType="separate"/>
      </w:r>
      <w:r w:rsidR="00A90D72">
        <w:rPr>
          <w:noProof/>
        </w:rPr>
        <w:t>14</w:t>
      </w:r>
      <w:r w:rsidR="00C246B2">
        <w:fldChar w:fldCharType="end"/>
      </w:r>
      <w:bookmarkEnd w:id="318"/>
      <w:r>
        <w:t xml:space="preserve">:  </w:t>
      </w:r>
      <w:r w:rsidRPr="0079190C">
        <w:t>: Zone A Initial Assessment Results</w:t>
      </w:r>
      <w:bookmarkEnd w:id="319"/>
    </w:p>
    <w:p w14:paraId="2614794E" w14:textId="77777777" w:rsidR="0079190C" w:rsidRPr="0079190C" w:rsidRDefault="0079190C" w:rsidP="0079190C">
      <w:pPr>
        <w:tabs>
          <w:tab w:val="clear" w:pos="284"/>
        </w:tabs>
        <w:spacing w:line="240" w:lineRule="auto"/>
        <w:jc w:val="center"/>
        <w:rPr>
          <w:highlight w:val="yellow"/>
        </w:rPr>
      </w:pPr>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9190C"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57D5DE1F" w:rsidR="0079190C" w:rsidRPr="00B17393" w:rsidRDefault="0079190C"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0A1F4534" w:rsidR="0079190C" w:rsidRPr="00B17393" w:rsidRDefault="0079190C" w:rsidP="000F61F0">
            <w:pPr>
              <w:rPr>
                <w:rFonts w:eastAsia="Times New Roman" w:cs="Times New Roman"/>
                <w:szCs w:val="20"/>
              </w:rPr>
            </w:pPr>
            <w:r>
              <w:rPr>
                <w:rFonts w:eastAsia="Times New Roman" w:cs="Times New Roman"/>
                <w:szCs w:val="20"/>
              </w:rPr>
              <w:t>Fail</w:t>
            </w:r>
          </w:p>
        </w:tc>
        <w:tc>
          <w:tcPr>
            <w:tcW w:w="5616" w:type="dxa"/>
          </w:tcPr>
          <w:p w14:paraId="0F99363A" w14:textId="7FA7DBDA" w:rsidR="0079190C" w:rsidRPr="00B17393" w:rsidRDefault="0079190C" w:rsidP="000F61F0">
            <w:pPr>
              <w:rPr>
                <w:rFonts w:eastAsia="Times New Roman" w:cs="Times New Roman"/>
                <w:szCs w:val="20"/>
              </w:rPr>
            </w:pPr>
            <w:r>
              <w:rPr>
                <w:rFonts w:eastAsia="Times New Roman" w:cs="Times New Roman"/>
                <w:szCs w:val="20"/>
              </w:rPr>
              <w:t xml:space="preserve">Effective Study did not utilize LiDAR source and LiDAR is now available </w:t>
            </w:r>
            <w:r w:rsidRPr="00B04355">
              <w:rPr>
                <w:rFonts w:eastAsia="Times New Roman" w:cs="Times New Roman"/>
                <w:szCs w:val="20"/>
              </w:rPr>
              <w:t xml:space="preserve"> </w:t>
            </w:r>
          </w:p>
        </w:tc>
      </w:tr>
      <w:tr w:rsidR="0079190C"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4DAEF6E3" w:rsidR="0079190C" w:rsidRPr="00B17393" w:rsidRDefault="0079190C"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273809AB" w:rsidR="0079190C" w:rsidRPr="00B17393" w:rsidRDefault="0079190C" w:rsidP="000F61F0">
            <w:pPr>
              <w:rPr>
                <w:rFonts w:eastAsia="Times New Roman" w:cs="Times New Roman"/>
                <w:szCs w:val="20"/>
              </w:rPr>
            </w:pPr>
            <w:r>
              <w:rPr>
                <w:rFonts w:eastAsia="Times New Roman" w:cs="Times New Roman"/>
                <w:szCs w:val="20"/>
              </w:rPr>
              <w:t xml:space="preserve">Pass/Fail </w:t>
            </w:r>
          </w:p>
        </w:tc>
        <w:tc>
          <w:tcPr>
            <w:tcW w:w="5616" w:type="dxa"/>
          </w:tcPr>
          <w:p w14:paraId="6AB073BE" w14:textId="0DA3621B" w:rsidR="0079190C" w:rsidRPr="00B17393" w:rsidRDefault="0079190C" w:rsidP="000F61F0">
            <w:pPr>
              <w:pStyle w:val="2Body-Text"/>
              <w:rPr>
                <w:color w:val="FF0000"/>
              </w:rPr>
            </w:pPr>
            <w:r w:rsidRPr="00776761">
              <w:rPr>
                <w:color w:val="auto"/>
              </w:rPr>
              <w:t>Regression equations not used in effective study</w:t>
            </w:r>
            <w:r>
              <w:rPr>
                <w:color w:val="auto"/>
              </w:rPr>
              <w:t xml:space="preserve"> or newest available equations used in effective study</w:t>
            </w:r>
            <w:r w:rsidRPr="00776761">
              <w:rPr>
                <w:color w:val="auto"/>
              </w:rPr>
              <w:t>/New equations have been published since those used in effective study</w:t>
            </w:r>
          </w:p>
        </w:tc>
      </w:tr>
      <w:tr w:rsidR="0079190C"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5E3A81ED" w:rsidR="0079190C" w:rsidRPr="00B17393" w:rsidRDefault="0079190C"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15300133" w:rsidR="0079190C" w:rsidRPr="00B17393" w:rsidRDefault="0079190C" w:rsidP="00B17393">
            <w:pPr>
              <w:rPr>
                <w:rFonts w:eastAsia="Times New Roman" w:cs="Times New Roman"/>
                <w:szCs w:val="20"/>
              </w:rPr>
            </w:pPr>
            <w:r w:rsidRPr="00FB41F0">
              <w:rPr>
                <w:rFonts w:eastAsia="Times New Roman" w:cs="Times New Roman"/>
                <w:szCs w:val="20"/>
              </w:rPr>
              <w:t xml:space="preserve">Pass/Fail </w:t>
            </w:r>
          </w:p>
        </w:tc>
        <w:tc>
          <w:tcPr>
            <w:tcW w:w="5616" w:type="dxa"/>
          </w:tcPr>
          <w:p w14:paraId="2294815D" w14:textId="4A61885A" w:rsidR="0079190C" w:rsidRPr="00B17393" w:rsidRDefault="0079190C" w:rsidP="000F61F0">
            <w:pPr>
              <w:rPr>
                <w:rFonts w:ascii="Arial" w:eastAsia="Times New Roman" w:hAnsi="Arial" w:cs="Times New Roman"/>
                <w:color w:val="FF0000"/>
                <w:szCs w:val="20"/>
              </w:rPr>
            </w:pPr>
            <w:r w:rsidRPr="00AD047A">
              <w:rPr>
                <w:rFonts w:eastAsia="Times New Roman" w:cs="Times New Roman"/>
                <w:color w:val="auto"/>
                <w:szCs w:val="20"/>
              </w:rPr>
              <w:t>Watershed does not meet urban threshold</w:t>
            </w:r>
            <w:r>
              <w:rPr>
                <w:rFonts w:eastAsia="Times New Roman" w:cs="Times New Roman"/>
                <w:color w:val="auto"/>
                <w:szCs w:val="20"/>
              </w:rPr>
              <w:t xml:space="preserve"> or Watershed has not experienced a significant increase in urbanization</w:t>
            </w:r>
            <w:r w:rsidRPr="00AD047A">
              <w:rPr>
                <w:rFonts w:eastAsia="Times New Roman" w:cs="Times New Roman"/>
                <w:color w:val="auto"/>
                <w:szCs w:val="20"/>
              </w:rPr>
              <w:t>/Urban watershed has experienced significant increase in urban area</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20" w:name="_Toc478072918"/>
      <w:bookmarkStart w:id="321" w:name="_Toc51846047"/>
      <w:bookmarkStart w:id="322" w:name="_Toc112838974"/>
      <w:r w:rsidRPr="00B17393">
        <w:t>Validation Check A4 – Check of Studies Backed by Technical Data</w:t>
      </w:r>
      <w:bookmarkEnd w:id="320"/>
      <w:bookmarkEnd w:id="321"/>
      <w:bookmarkEnd w:id="322"/>
    </w:p>
    <w:p w14:paraId="4D4C580C" w14:textId="751E09A0" w:rsidR="003521F5" w:rsidRPr="003521F5" w:rsidRDefault="0079190C" w:rsidP="00B17393">
      <w:pPr>
        <w:pStyle w:val="BodyText"/>
      </w:pPr>
      <w:r w:rsidRPr="0079190C">
        <w:t>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Streams in Erath, Brown, and McLennan along with 3 LOMR reaches are model-backed studies and, therefore, pass this check. All other streams in Leon HUC-8 are not known to be m</w:t>
      </w:r>
      <w:r>
        <w:t>odel-backed and fail this check</w:t>
      </w:r>
      <w:r w:rsidR="00B17393">
        <w:t>.</w:t>
      </w:r>
      <w:r w:rsidR="003521F5" w:rsidRPr="00776761">
        <w:t xml:space="preserve"> </w:t>
      </w:r>
    </w:p>
    <w:p w14:paraId="4E0A0901" w14:textId="54824FB8" w:rsidR="00BA7A78" w:rsidRPr="00DC368E" w:rsidRDefault="00DC368E" w:rsidP="00E209B0">
      <w:pPr>
        <w:pStyle w:val="Heading3"/>
      </w:pPr>
      <w:bookmarkStart w:id="323" w:name="_Toc112838975"/>
      <w:r w:rsidRPr="001F4E43">
        <w:t>Validation Check A5 – Comparison of BLE and Effective Zone A</w:t>
      </w:r>
      <w:bookmarkEnd w:id="323"/>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3DC3E5DA"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w:t>
      </w:r>
      <w:r w:rsidR="00AD16B6">
        <w:rPr>
          <w:rFonts w:eastAsia="Times New Roman"/>
          <w:szCs w:val="26"/>
        </w:rPr>
        <w:t xml:space="preserve"> - 10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w:t>
      </w:r>
      <w:proofErr w:type="spellStart"/>
      <w:r w:rsidRPr="00DC368E">
        <w:rPr>
          <w:rFonts w:eastAsia="Times New Roman"/>
          <w:szCs w:val="26"/>
        </w:rPr>
        <w:t>thse</w:t>
      </w:r>
      <w:proofErr w:type="spellEnd"/>
      <w:r w:rsidRPr="00DC368E">
        <w:rPr>
          <w:rFonts w:eastAsia="Times New Roman"/>
          <w:szCs w:val="26"/>
        </w:rPr>
        <w:t xml:space="preserv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A90D72" w:rsidRPr="007E3CB5">
        <w:t xml:space="preserve">Table </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01CFC7DF" w14:textId="1B3357BB" w:rsidR="005E573D" w:rsidRDefault="005E573D">
      <w:pPr>
        <w:tabs>
          <w:tab w:val="clear" w:pos="284"/>
        </w:tabs>
        <w:spacing w:line="240" w:lineRule="auto"/>
        <w:rPr>
          <w:rFonts w:eastAsia="Times New Roman"/>
          <w:szCs w:val="26"/>
        </w:rPr>
      </w:pPr>
      <w:r>
        <w:rPr>
          <w:rFonts w:eastAsia="Times New Roman"/>
          <w:szCs w:val="26"/>
        </w:rPr>
        <w:br w:type="page"/>
      </w:r>
    </w:p>
    <w:p w14:paraId="61188927" w14:textId="051E1846" w:rsidR="007E3CB5" w:rsidRDefault="007E3CB5" w:rsidP="007E3CB5">
      <w:pPr>
        <w:pStyle w:val="Caption"/>
        <w:jc w:val="center"/>
      </w:pPr>
      <w:bookmarkStart w:id="324" w:name="_Ref495418479"/>
      <w:bookmarkStart w:id="325" w:name="_Ref80561397"/>
      <w:bookmarkStart w:id="326" w:name="_Toc112838938"/>
      <w:r w:rsidRPr="007E3CB5">
        <w:lastRenderedPageBreak/>
        <w:t xml:space="preserve">Table </w:t>
      </w:r>
      <w:bookmarkEnd w:id="324"/>
      <w:r w:rsidR="00C246B2">
        <w:fldChar w:fldCharType="begin"/>
      </w:r>
      <w:r w:rsidR="00C246B2">
        <w:instrText xml:space="preserve"> SEQ Table \* ARABIC </w:instrText>
      </w:r>
      <w:r w:rsidR="00C246B2">
        <w:fldChar w:fldCharType="separate"/>
      </w:r>
      <w:r w:rsidR="00A90D72">
        <w:rPr>
          <w:noProof/>
        </w:rPr>
        <w:t>15</w:t>
      </w:r>
      <w:r w:rsidR="00C246B2">
        <w:fldChar w:fldCharType="end"/>
      </w:r>
      <w:r w:rsidRPr="007E3CB5">
        <w:t>: BLE Comparison Results</w:t>
      </w:r>
      <w:bookmarkEnd w:id="325"/>
      <w:bookmarkEnd w:id="326"/>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EE79B4">
            <w:pPr>
              <w:jc w:val="cente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EE79B4">
            <w:pPr>
              <w:jc w:val="cente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AD16B6" w:rsidRPr="00F05AAD" w14:paraId="28021AB7" w14:textId="77777777" w:rsidTr="00EE79B4">
        <w:trPr>
          <w:trHeight w:val="413"/>
          <w:jc w:val="center"/>
        </w:trPr>
        <w:tc>
          <w:tcPr>
            <w:tcW w:w="2790" w:type="dxa"/>
            <w:shd w:val="clear" w:color="auto" w:fill="FFFFFF" w:themeFill="background1"/>
            <w:vAlign w:val="center"/>
          </w:tcPr>
          <w:p w14:paraId="76CFFAD6" w14:textId="20C4B24B" w:rsidR="00AD16B6" w:rsidRPr="00574955" w:rsidRDefault="00AD16B6"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Leon</w:t>
            </w:r>
            <w:r w:rsidRPr="00574955">
              <w:rPr>
                <w:rFonts w:ascii="Calibri" w:eastAsia="Times New Roman" w:hAnsi="Calibri" w:cs="Calibri"/>
                <w:color w:val="000000"/>
                <w:sz w:val="22"/>
                <w:szCs w:val="22"/>
              </w:rPr>
              <w:t xml:space="preserve"> Watershed</w:t>
            </w:r>
          </w:p>
        </w:tc>
        <w:tc>
          <w:tcPr>
            <w:tcW w:w="1710" w:type="dxa"/>
            <w:shd w:val="clear" w:color="auto" w:fill="FFFFFF" w:themeFill="background1"/>
            <w:vAlign w:val="center"/>
          </w:tcPr>
          <w:p w14:paraId="23D6D410" w14:textId="46254128" w:rsidR="00AD16B6" w:rsidRPr="00574955" w:rsidRDefault="00AD16B6"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FFFFF" w:themeFill="background1"/>
            <w:vAlign w:val="center"/>
          </w:tcPr>
          <w:p w14:paraId="03922815" w14:textId="0BB1AB13" w:rsidR="00AD16B6" w:rsidRPr="00574955" w:rsidRDefault="00AD16B6" w:rsidP="005D2004">
            <w:pPr>
              <w:jc w:val="center"/>
              <w:rPr>
                <w:rFonts w:ascii="Calibri" w:hAnsi="Calibri" w:cs="Arial"/>
                <w:sz w:val="22"/>
                <w:szCs w:val="22"/>
              </w:rPr>
            </w:pPr>
            <w:r w:rsidRPr="00AD16B6">
              <w:rPr>
                <w:rFonts w:ascii="Arial" w:hAnsi="Arial" w:cs="Arial"/>
                <w:sz w:val="20"/>
                <w:szCs w:val="20"/>
              </w:rPr>
              <w:t>108,909</w:t>
            </w:r>
          </w:p>
        </w:tc>
        <w:tc>
          <w:tcPr>
            <w:tcW w:w="810" w:type="dxa"/>
            <w:shd w:val="clear" w:color="auto" w:fill="FFFFFF" w:themeFill="background1"/>
            <w:vAlign w:val="center"/>
          </w:tcPr>
          <w:p w14:paraId="19185EEF" w14:textId="18A751A6" w:rsidR="00AD16B6" w:rsidRPr="00574955" w:rsidRDefault="00AD16B6" w:rsidP="00AD16B6">
            <w:pPr>
              <w:jc w:val="center"/>
              <w:rPr>
                <w:rFonts w:ascii="Calibri" w:hAnsi="Calibri" w:cs="Arial"/>
                <w:sz w:val="22"/>
                <w:szCs w:val="22"/>
              </w:rPr>
            </w:pPr>
            <w:r w:rsidRPr="005419F4">
              <w:t>17,605</w:t>
            </w:r>
          </w:p>
        </w:tc>
        <w:tc>
          <w:tcPr>
            <w:tcW w:w="810" w:type="dxa"/>
            <w:shd w:val="clear" w:color="auto" w:fill="FFFFFF" w:themeFill="background1"/>
            <w:vAlign w:val="center"/>
          </w:tcPr>
          <w:p w14:paraId="56FEBE3B" w14:textId="5DA0A0E3" w:rsidR="00AD16B6" w:rsidRPr="00574955" w:rsidRDefault="00AD16B6" w:rsidP="00AD16B6">
            <w:pPr>
              <w:jc w:val="center"/>
              <w:rPr>
                <w:rFonts w:ascii="Calibri" w:hAnsi="Calibri" w:cs="Arial"/>
                <w:sz w:val="22"/>
                <w:szCs w:val="22"/>
              </w:rPr>
            </w:pPr>
            <w:r w:rsidRPr="005419F4">
              <w:t>91,304</w:t>
            </w:r>
          </w:p>
        </w:tc>
        <w:tc>
          <w:tcPr>
            <w:tcW w:w="720" w:type="dxa"/>
            <w:shd w:val="clear" w:color="auto" w:fill="FFFFFF" w:themeFill="background1"/>
            <w:vAlign w:val="center"/>
          </w:tcPr>
          <w:p w14:paraId="05D4BB3F" w14:textId="29B6D3FE" w:rsidR="00AD16B6" w:rsidRPr="00574955" w:rsidRDefault="00AD16B6" w:rsidP="005D2004">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84</w:t>
            </w:r>
            <w:r w:rsidRPr="00574955">
              <w:rPr>
                <w:rFonts w:ascii="Calibri" w:hAnsi="Calibri" w:cs="Arial"/>
                <w:sz w:val="20"/>
                <w:szCs w:val="20"/>
              </w:rPr>
              <w:t>%</w:t>
            </w:r>
          </w:p>
        </w:tc>
        <w:tc>
          <w:tcPr>
            <w:tcW w:w="1350" w:type="dxa"/>
            <w:shd w:val="clear" w:color="auto" w:fill="FFFFFF" w:themeFill="background1"/>
            <w:vAlign w:val="center"/>
          </w:tcPr>
          <w:p w14:paraId="4D20233F" w14:textId="3062D0F2" w:rsidR="00AD16B6" w:rsidRPr="00574955" w:rsidRDefault="00AD16B6"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FFFFF" w:themeFill="background1"/>
            <w:vAlign w:val="center"/>
          </w:tcPr>
          <w:p w14:paraId="64F50D0A" w14:textId="551BE664" w:rsidR="00AD16B6" w:rsidRPr="00F05AAD" w:rsidRDefault="00AD16B6"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AD16B6" w:rsidRPr="00F05AAD" w14:paraId="6C92CE34" w14:textId="77777777" w:rsidTr="00EE79B4">
        <w:trPr>
          <w:trHeight w:val="288"/>
          <w:jc w:val="center"/>
        </w:trPr>
        <w:tc>
          <w:tcPr>
            <w:tcW w:w="2790" w:type="dxa"/>
            <w:tcBorders>
              <w:bottom w:val="single" w:sz="4" w:space="0" w:color="3379BD"/>
            </w:tcBorders>
            <w:shd w:val="clear" w:color="auto" w:fill="D9D9D9" w:themeFill="background1" w:themeFillShade="D9"/>
            <w:vAlign w:val="center"/>
          </w:tcPr>
          <w:p w14:paraId="73C7AF66" w14:textId="42F3C52F" w:rsidR="00AD16B6" w:rsidRPr="00F05AAD" w:rsidRDefault="00AD16B6"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Cedar Creek</w:t>
            </w:r>
          </w:p>
        </w:tc>
        <w:tc>
          <w:tcPr>
            <w:tcW w:w="1710" w:type="dxa"/>
            <w:tcBorders>
              <w:bottom w:val="single" w:sz="4" w:space="0" w:color="3379BD"/>
            </w:tcBorders>
            <w:shd w:val="clear" w:color="auto" w:fill="D9D9D9" w:themeFill="background1" w:themeFillShade="D9"/>
            <w:vAlign w:val="center"/>
          </w:tcPr>
          <w:p w14:paraId="4EA0E2DA" w14:textId="6CB9056A" w:rsidR="00AD16B6" w:rsidRPr="00F05AAD" w:rsidRDefault="00AD16B6"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120702011004</w:t>
            </w:r>
          </w:p>
        </w:tc>
        <w:tc>
          <w:tcPr>
            <w:tcW w:w="810" w:type="dxa"/>
            <w:tcBorders>
              <w:bottom w:val="single" w:sz="4" w:space="0" w:color="3379BD"/>
            </w:tcBorders>
            <w:shd w:val="clear" w:color="auto" w:fill="D9D9D9" w:themeFill="background1" w:themeFillShade="D9"/>
            <w:vAlign w:val="center"/>
          </w:tcPr>
          <w:p w14:paraId="0D2B9659" w14:textId="6E4DA8B1" w:rsidR="00AD16B6" w:rsidRPr="00F05AAD" w:rsidRDefault="00AD16B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7,085</w:t>
            </w:r>
          </w:p>
        </w:tc>
        <w:tc>
          <w:tcPr>
            <w:tcW w:w="810" w:type="dxa"/>
            <w:tcBorders>
              <w:bottom w:val="single" w:sz="4" w:space="0" w:color="3379BD"/>
            </w:tcBorders>
            <w:shd w:val="clear" w:color="auto" w:fill="D9D9D9" w:themeFill="background1" w:themeFillShade="D9"/>
            <w:vAlign w:val="center"/>
          </w:tcPr>
          <w:p w14:paraId="5C337CF1" w14:textId="1A8C88A3" w:rsidR="00AD16B6" w:rsidRPr="00F05AAD" w:rsidRDefault="00AD16B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1,299</w:t>
            </w:r>
          </w:p>
        </w:tc>
        <w:tc>
          <w:tcPr>
            <w:tcW w:w="810" w:type="dxa"/>
            <w:tcBorders>
              <w:bottom w:val="single" w:sz="4" w:space="0" w:color="3379BD"/>
            </w:tcBorders>
            <w:shd w:val="clear" w:color="auto" w:fill="D9D9D9" w:themeFill="background1" w:themeFillShade="D9"/>
            <w:vAlign w:val="center"/>
          </w:tcPr>
          <w:p w14:paraId="3E4D14A0" w14:textId="0EB1F6FB" w:rsidR="00AD16B6" w:rsidRPr="00F05AAD" w:rsidRDefault="00AD16B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5,786</w:t>
            </w:r>
          </w:p>
        </w:tc>
        <w:tc>
          <w:tcPr>
            <w:tcW w:w="720" w:type="dxa"/>
            <w:tcBorders>
              <w:bottom w:val="single" w:sz="4" w:space="0" w:color="3379BD"/>
            </w:tcBorders>
            <w:shd w:val="clear" w:color="auto" w:fill="D9D9D9" w:themeFill="background1" w:themeFillShade="D9"/>
            <w:vAlign w:val="center"/>
          </w:tcPr>
          <w:p w14:paraId="2E1D0742" w14:textId="6A467F55" w:rsidR="00AD16B6" w:rsidRPr="00F05AAD" w:rsidRDefault="00AD16B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82%</w:t>
            </w:r>
          </w:p>
        </w:tc>
        <w:tc>
          <w:tcPr>
            <w:tcW w:w="1350" w:type="dxa"/>
            <w:tcBorders>
              <w:bottom w:val="single" w:sz="4" w:space="0" w:color="3379BD"/>
            </w:tcBorders>
            <w:shd w:val="clear" w:color="auto" w:fill="D9D9D9" w:themeFill="background1" w:themeFillShade="D9"/>
            <w:vAlign w:val="center"/>
          </w:tcPr>
          <w:p w14:paraId="2AAC2D3E" w14:textId="00E55637" w:rsidR="00AD16B6" w:rsidRPr="00F05AAD" w:rsidRDefault="00AD16B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2A507B31" w14:textId="3A1D238D" w:rsidR="00AD16B6" w:rsidRPr="00F05AAD" w:rsidRDefault="00AD16B6"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15.4</w:t>
            </w:r>
          </w:p>
        </w:tc>
      </w:tr>
      <w:tr w:rsidR="00AD16B6" w:rsidRPr="00F05AAD" w14:paraId="5041F084" w14:textId="77777777" w:rsidTr="00EE79B4">
        <w:trPr>
          <w:trHeight w:val="288"/>
          <w:jc w:val="center"/>
        </w:trPr>
        <w:tc>
          <w:tcPr>
            <w:tcW w:w="2790" w:type="dxa"/>
            <w:tcBorders>
              <w:bottom w:val="single" w:sz="4" w:space="0" w:color="3379BD"/>
            </w:tcBorders>
            <w:shd w:val="clear" w:color="auto" w:fill="FFFFFF" w:themeFill="background1"/>
            <w:vAlign w:val="center"/>
          </w:tcPr>
          <w:p w14:paraId="551C5189" w14:textId="0AE9AD1F" w:rsidR="00AD16B6" w:rsidRPr="00F05AAD" w:rsidRDefault="00AD16B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City of De Leon-Leon River</w:t>
            </w:r>
          </w:p>
        </w:tc>
        <w:tc>
          <w:tcPr>
            <w:tcW w:w="1710" w:type="dxa"/>
            <w:tcBorders>
              <w:bottom w:val="single" w:sz="4" w:space="0" w:color="3379BD"/>
            </w:tcBorders>
            <w:shd w:val="clear" w:color="auto" w:fill="FFFFFF" w:themeFill="background1"/>
            <w:vAlign w:val="center"/>
          </w:tcPr>
          <w:p w14:paraId="3A70DA00" w14:textId="2B8FDEA7"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120702010208</w:t>
            </w:r>
          </w:p>
        </w:tc>
        <w:tc>
          <w:tcPr>
            <w:tcW w:w="810" w:type="dxa"/>
            <w:tcBorders>
              <w:bottom w:val="single" w:sz="4" w:space="0" w:color="3379BD"/>
            </w:tcBorders>
            <w:shd w:val="clear" w:color="auto" w:fill="FFFFFF" w:themeFill="background1"/>
            <w:vAlign w:val="center"/>
          </w:tcPr>
          <w:p w14:paraId="1667F4B0" w14:textId="244B9769"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158</w:t>
            </w:r>
          </w:p>
        </w:tc>
        <w:tc>
          <w:tcPr>
            <w:tcW w:w="810" w:type="dxa"/>
            <w:tcBorders>
              <w:bottom w:val="single" w:sz="4" w:space="0" w:color="3379BD"/>
            </w:tcBorders>
            <w:shd w:val="clear" w:color="auto" w:fill="FFFFFF" w:themeFill="background1"/>
            <w:vAlign w:val="center"/>
          </w:tcPr>
          <w:p w14:paraId="2D22D0BE" w14:textId="2448E19E"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w:t>
            </w:r>
          </w:p>
        </w:tc>
        <w:tc>
          <w:tcPr>
            <w:tcW w:w="810" w:type="dxa"/>
            <w:tcBorders>
              <w:bottom w:val="single" w:sz="4" w:space="0" w:color="3379BD"/>
            </w:tcBorders>
            <w:shd w:val="clear" w:color="auto" w:fill="FFFFFF" w:themeFill="background1"/>
            <w:vAlign w:val="center"/>
          </w:tcPr>
          <w:p w14:paraId="2BAEC378" w14:textId="08DE18D6"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147</w:t>
            </w:r>
          </w:p>
        </w:tc>
        <w:tc>
          <w:tcPr>
            <w:tcW w:w="720" w:type="dxa"/>
            <w:tcBorders>
              <w:bottom w:val="single" w:sz="4" w:space="0" w:color="3379BD"/>
            </w:tcBorders>
            <w:shd w:val="clear" w:color="auto" w:fill="FFFFFF" w:themeFill="background1"/>
            <w:vAlign w:val="center"/>
          </w:tcPr>
          <w:p w14:paraId="6A8DA024" w14:textId="77368D6D"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93%</w:t>
            </w:r>
          </w:p>
        </w:tc>
        <w:tc>
          <w:tcPr>
            <w:tcW w:w="1350" w:type="dxa"/>
            <w:tcBorders>
              <w:bottom w:val="single" w:sz="4" w:space="0" w:color="3379BD"/>
            </w:tcBorders>
            <w:shd w:val="clear" w:color="auto" w:fill="FFFFFF" w:themeFill="background1"/>
            <w:vAlign w:val="center"/>
          </w:tcPr>
          <w:p w14:paraId="56458534" w14:textId="5ECD0958"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44140CF5" w14:textId="587E0E04"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3.5</w:t>
            </w:r>
          </w:p>
        </w:tc>
      </w:tr>
      <w:tr w:rsidR="00AD16B6" w:rsidRPr="00F05AAD" w14:paraId="47495D71" w14:textId="77777777" w:rsidTr="00EE79B4">
        <w:trPr>
          <w:trHeight w:val="288"/>
          <w:jc w:val="center"/>
        </w:trPr>
        <w:tc>
          <w:tcPr>
            <w:tcW w:w="2790" w:type="dxa"/>
            <w:tcBorders>
              <w:bottom w:val="single" w:sz="4" w:space="0" w:color="3379BD"/>
            </w:tcBorders>
            <w:shd w:val="clear" w:color="auto" w:fill="D9D9D9" w:themeFill="background1" w:themeFillShade="D9"/>
            <w:vAlign w:val="center"/>
          </w:tcPr>
          <w:p w14:paraId="0CB4C5CF" w14:textId="76ECA038" w:rsidR="00AD16B6" w:rsidRPr="00F05AAD" w:rsidRDefault="00AD16B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Cottonwood Creek-Leon River</w:t>
            </w:r>
          </w:p>
        </w:tc>
        <w:tc>
          <w:tcPr>
            <w:tcW w:w="1710" w:type="dxa"/>
            <w:tcBorders>
              <w:bottom w:val="single" w:sz="4" w:space="0" w:color="3379BD"/>
            </w:tcBorders>
            <w:shd w:val="clear" w:color="auto" w:fill="D9D9D9" w:themeFill="background1" w:themeFillShade="D9"/>
            <w:vAlign w:val="center"/>
          </w:tcPr>
          <w:p w14:paraId="0E153F1D" w14:textId="0D084A4F"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120702010905</w:t>
            </w:r>
          </w:p>
        </w:tc>
        <w:tc>
          <w:tcPr>
            <w:tcW w:w="810" w:type="dxa"/>
            <w:tcBorders>
              <w:bottom w:val="single" w:sz="4" w:space="0" w:color="3379BD"/>
            </w:tcBorders>
            <w:shd w:val="clear" w:color="auto" w:fill="D9D9D9" w:themeFill="background1" w:themeFillShade="D9"/>
            <w:vAlign w:val="center"/>
          </w:tcPr>
          <w:p w14:paraId="6022F5C1" w14:textId="25D1E0B7"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539</w:t>
            </w:r>
          </w:p>
        </w:tc>
        <w:tc>
          <w:tcPr>
            <w:tcW w:w="810" w:type="dxa"/>
            <w:tcBorders>
              <w:bottom w:val="single" w:sz="4" w:space="0" w:color="3379BD"/>
            </w:tcBorders>
            <w:shd w:val="clear" w:color="auto" w:fill="D9D9D9" w:themeFill="background1" w:themeFillShade="D9"/>
            <w:vAlign w:val="center"/>
          </w:tcPr>
          <w:p w14:paraId="383ACC20" w14:textId="328A600A"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50</w:t>
            </w:r>
          </w:p>
        </w:tc>
        <w:tc>
          <w:tcPr>
            <w:tcW w:w="810" w:type="dxa"/>
            <w:tcBorders>
              <w:bottom w:val="single" w:sz="4" w:space="0" w:color="3379BD"/>
            </w:tcBorders>
            <w:shd w:val="clear" w:color="auto" w:fill="D9D9D9" w:themeFill="background1" w:themeFillShade="D9"/>
            <w:vAlign w:val="center"/>
          </w:tcPr>
          <w:p w14:paraId="42B5A764" w14:textId="042855A3"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489</w:t>
            </w:r>
          </w:p>
        </w:tc>
        <w:tc>
          <w:tcPr>
            <w:tcW w:w="720" w:type="dxa"/>
            <w:tcBorders>
              <w:bottom w:val="single" w:sz="4" w:space="0" w:color="3379BD"/>
            </w:tcBorders>
            <w:shd w:val="clear" w:color="auto" w:fill="D9D9D9" w:themeFill="background1" w:themeFillShade="D9"/>
            <w:vAlign w:val="center"/>
          </w:tcPr>
          <w:p w14:paraId="4DE370E8" w14:textId="71F1E7E6"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91%</w:t>
            </w:r>
          </w:p>
        </w:tc>
        <w:tc>
          <w:tcPr>
            <w:tcW w:w="1350" w:type="dxa"/>
            <w:tcBorders>
              <w:bottom w:val="single" w:sz="4" w:space="0" w:color="3379BD"/>
            </w:tcBorders>
            <w:shd w:val="clear" w:color="auto" w:fill="D9D9D9" w:themeFill="background1" w:themeFillShade="D9"/>
            <w:vAlign w:val="center"/>
          </w:tcPr>
          <w:p w14:paraId="296F5C5C" w14:textId="6E5090C2"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3036F45D" w14:textId="403F184A"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3.7</w:t>
            </w:r>
          </w:p>
        </w:tc>
      </w:tr>
      <w:tr w:rsidR="00AD16B6" w:rsidRPr="00F05AAD" w14:paraId="627B552F" w14:textId="77777777" w:rsidTr="00EE79B4">
        <w:trPr>
          <w:trHeight w:val="288"/>
          <w:jc w:val="center"/>
        </w:trPr>
        <w:tc>
          <w:tcPr>
            <w:tcW w:w="2790" w:type="dxa"/>
            <w:shd w:val="clear" w:color="auto" w:fill="FFFFFF" w:themeFill="background1"/>
            <w:vAlign w:val="center"/>
          </w:tcPr>
          <w:p w14:paraId="649280BB" w14:textId="4F9395EA" w:rsidR="00AD16B6" w:rsidRPr="00F05AAD" w:rsidRDefault="00AD16B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Currycomb Branch-</w:t>
            </w:r>
            <w:proofErr w:type="spellStart"/>
            <w:r>
              <w:rPr>
                <w:rFonts w:ascii="Calibri" w:hAnsi="Calibri" w:cs="Arial"/>
                <w:sz w:val="20"/>
                <w:szCs w:val="20"/>
              </w:rPr>
              <w:t>Sabana</w:t>
            </w:r>
            <w:proofErr w:type="spellEnd"/>
            <w:r>
              <w:rPr>
                <w:rFonts w:ascii="Calibri" w:hAnsi="Calibri" w:cs="Arial"/>
                <w:sz w:val="20"/>
                <w:szCs w:val="20"/>
              </w:rPr>
              <w:t xml:space="preserve"> River</w:t>
            </w:r>
          </w:p>
        </w:tc>
        <w:tc>
          <w:tcPr>
            <w:tcW w:w="1710" w:type="dxa"/>
            <w:shd w:val="clear" w:color="auto" w:fill="FFFFFF" w:themeFill="background1"/>
            <w:vAlign w:val="center"/>
          </w:tcPr>
          <w:p w14:paraId="6361671D" w14:textId="3451C893"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120702010406</w:t>
            </w:r>
          </w:p>
        </w:tc>
        <w:tc>
          <w:tcPr>
            <w:tcW w:w="810" w:type="dxa"/>
            <w:shd w:val="clear" w:color="auto" w:fill="FFFFFF" w:themeFill="background1"/>
            <w:vAlign w:val="center"/>
          </w:tcPr>
          <w:p w14:paraId="2ABDB3EE" w14:textId="4CB0531D"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2,393</w:t>
            </w:r>
          </w:p>
        </w:tc>
        <w:tc>
          <w:tcPr>
            <w:tcW w:w="810" w:type="dxa"/>
            <w:shd w:val="clear" w:color="auto" w:fill="FFFFFF" w:themeFill="background1"/>
            <w:vAlign w:val="center"/>
          </w:tcPr>
          <w:p w14:paraId="4AAC769F" w14:textId="51196B8B"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383</w:t>
            </w:r>
          </w:p>
        </w:tc>
        <w:tc>
          <w:tcPr>
            <w:tcW w:w="810" w:type="dxa"/>
            <w:shd w:val="clear" w:color="auto" w:fill="FFFFFF" w:themeFill="background1"/>
            <w:vAlign w:val="center"/>
          </w:tcPr>
          <w:p w14:paraId="554F7E56" w14:textId="3C7FA984"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2,010</w:t>
            </w:r>
          </w:p>
        </w:tc>
        <w:tc>
          <w:tcPr>
            <w:tcW w:w="720" w:type="dxa"/>
            <w:shd w:val="clear" w:color="auto" w:fill="FFFFFF" w:themeFill="background1"/>
            <w:vAlign w:val="center"/>
          </w:tcPr>
          <w:p w14:paraId="65AE9B81" w14:textId="26DAD52D"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84%</w:t>
            </w:r>
          </w:p>
        </w:tc>
        <w:tc>
          <w:tcPr>
            <w:tcW w:w="1350" w:type="dxa"/>
            <w:shd w:val="clear" w:color="auto" w:fill="FFFFFF" w:themeFill="background1"/>
            <w:vAlign w:val="center"/>
          </w:tcPr>
          <w:p w14:paraId="7690A423" w14:textId="5305D871"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shd w:val="clear" w:color="auto" w:fill="FFFFFF" w:themeFill="background1"/>
            <w:vAlign w:val="center"/>
          </w:tcPr>
          <w:p w14:paraId="25F5D1B8" w14:textId="07D946DA"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8.2</w:t>
            </w:r>
          </w:p>
        </w:tc>
      </w:tr>
      <w:tr w:rsidR="00AD16B6" w:rsidRPr="00F05AAD" w14:paraId="357AF1F8" w14:textId="77777777" w:rsidTr="00EE79B4">
        <w:trPr>
          <w:trHeight w:val="288"/>
          <w:jc w:val="center"/>
        </w:trPr>
        <w:tc>
          <w:tcPr>
            <w:tcW w:w="2790" w:type="dxa"/>
            <w:tcBorders>
              <w:bottom w:val="single" w:sz="4" w:space="0" w:color="3379BD"/>
            </w:tcBorders>
            <w:shd w:val="clear" w:color="auto" w:fill="D9D9D9" w:themeFill="background1" w:themeFillShade="D9"/>
            <w:vAlign w:val="center"/>
          </w:tcPr>
          <w:p w14:paraId="307FE802" w14:textId="00748FD6" w:rsidR="00AD16B6" w:rsidRPr="00F05AAD" w:rsidRDefault="00AD16B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Dargan Creek-Indian Creek</w:t>
            </w:r>
          </w:p>
        </w:tc>
        <w:tc>
          <w:tcPr>
            <w:tcW w:w="1710" w:type="dxa"/>
            <w:tcBorders>
              <w:bottom w:val="single" w:sz="4" w:space="0" w:color="3379BD"/>
            </w:tcBorders>
            <w:shd w:val="clear" w:color="auto" w:fill="D9D9D9" w:themeFill="background1" w:themeFillShade="D9"/>
            <w:vAlign w:val="center"/>
          </w:tcPr>
          <w:p w14:paraId="35F458D6" w14:textId="398B8F92"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120702010502</w:t>
            </w:r>
          </w:p>
        </w:tc>
        <w:tc>
          <w:tcPr>
            <w:tcW w:w="810" w:type="dxa"/>
            <w:tcBorders>
              <w:bottom w:val="single" w:sz="4" w:space="0" w:color="3379BD"/>
            </w:tcBorders>
            <w:shd w:val="clear" w:color="auto" w:fill="D9D9D9" w:themeFill="background1" w:themeFillShade="D9"/>
            <w:vAlign w:val="center"/>
          </w:tcPr>
          <w:p w14:paraId="7A00E7D9" w14:textId="04200E73"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133</w:t>
            </w:r>
          </w:p>
        </w:tc>
        <w:tc>
          <w:tcPr>
            <w:tcW w:w="810" w:type="dxa"/>
            <w:tcBorders>
              <w:bottom w:val="single" w:sz="4" w:space="0" w:color="3379BD"/>
            </w:tcBorders>
            <w:shd w:val="clear" w:color="auto" w:fill="D9D9D9" w:themeFill="background1" w:themeFillShade="D9"/>
            <w:vAlign w:val="center"/>
          </w:tcPr>
          <w:p w14:paraId="0FCB756F" w14:textId="41DFCA0B"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w:t>
            </w:r>
          </w:p>
        </w:tc>
        <w:tc>
          <w:tcPr>
            <w:tcW w:w="810" w:type="dxa"/>
            <w:tcBorders>
              <w:bottom w:val="single" w:sz="4" w:space="0" w:color="3379BD"/>
            </w:tcBorders>
            <w:shd w:val="clear" w:color="auto" w:fill="D9D9D9" w:themeFill="background1" w:themeFillShade="D9"/>
            <w:vAlign w:val="center"/>
          </w:tcPr>
          <w:p w14:paraId="0B64D1B5" w14:textId="3A5400BF"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127</w:t>
            </w:r>
          </w:p>
        </w:tc>
        <w:tc>
          <w:tcPr>
            <w:tcW w:w="720" w:type="dxa"/>
            <w:tcBorders>
              <w:bottom w:val="single" w:sz="4" w:space="0" w:color="3379BD"/>
            </w:tcBorders>
            <w:shd w:val="clear" w:color="auto" w:fill="D9D9D9" w:themeFill="background1" w:themeFillShade="D9"/>
            <w:vAlign w:val="center"/>
          </w:tcPr>
          <w:p w14:paraId="35CDD0F1" w14:textId="702A8216"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95%</w:t>
            </w:r>
          </w:p>
        </w:tc>
        <w:tc>
          <w:tcPr>
            <w:tcW w:w="1350" w:type="dxa"/>
            <w:tcBorders>
              <w:bottom w:val="single" w:sz="4" w:space="0" w:color="3379BD"/>
            </w:tcBorders>
            <w:shd w:val="clear" w:color="auto" w:fill="D9D9D9" w:themeFill="background1" w:themeFillShade="D9"/>
            <w:vAlign w:val="center"/>
          </w:tcPr>
          <w:p w14:paraId="33D56C44" w14:textId="4A3AD996"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1DA747D1" w14:textId="57B94913"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w:t>
            </w:r>
          </w:p>
        </w:tc>
      </w:tr>
      <w:tr w:rsidR="00AD16B6" w:rsidRPr="00F05AAD" w14:paraId="282613F4" w14:textId="77777777" w:rsidTr="00EE79B4">
        <w:trPr>
          <w:trHeight w:val="288"/>
          <w:jc w:val="center"/>
        </w:trPr>
        <w:tc>
          <w:tcPr>
            <w:tcW w:w="2790" w:type="dxa"/>
            <w:shd w:val="clear" w:color="auto" w:fill="FFFFFF" w:themeFill="background1"/>
            <w:vAlign w:val="center"/>
          </w:tcPr>
          <w:p w14:paraId="48A19727" w14:textId="684ED2AF" w:rsidR="00AD16B6" w:rsidRPr="00F05AAD" w:rsidRDefault="00AD16B6"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Dead Horse Creek</w:t>
            </w:r>
          </w:p>
        </w:tc>
        <w:tc>
          <w:tcPr>
            <w:tcW w:w="1710" w:type="dxa"/>
            <w:shd w:val="clear" w:color="auto" w:fill="FFFFFF" w:themeFill="background1"/>
            <w:vAlign w:val="center"/>
          </w:tcPr>
          <w:p w14:paraId="7A3087C2" w14:textId="0B32AFFE"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120702010102</w:t>
            </w:r>
          </w:p>
        </w:tc>
        <w:tc>
          <w:tcPr>
            <w:tcW w:w="810" w:type="dxa"/>
            <w:shd w:val="clear" w:color="auto" w:fill="FFFFFF" w:themeFill="background1"/>
            <w:vAlign w:val="center"/>
          </w:tcPr>
          <w:p w14:paraId="32D52074" w14:textId="4CB8D35A"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716</w:t>
            </w:r>
          </w:p>
        </w:tc>
        <w:tc>
          <w:tcPr>
            <w:tcW w:w="810" w:type="dxa"/>
            <w:shd w:val="clear" w:color="auto" w:fill="FFFFFF" w:themeFill="background1"/>
            <w:vAlign w:val="center"/>
          </w:tcPr>
          <w:p w14:paraId="354AC919" w14:textId="7BE7F097"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106</w:t>
            </w:r>
          </w:p>
        </w:tc>
        <w:tc>
          <w:tcPr>
            <w:tcW w:w="810" w:type="dxa"/>
            <w:shd w:val="clear" w:color="auto" w:fill="FFFFFF" w:themeFill="background1"/>
            <w:vAlign w:val="center"/>
          </w:tcPr>
          <w:p w14:paraId="11119E73" w14:textId="57237355"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610</w:t>
            </w:r>
          </w:p>
        </w:tc>
        <w:tc>
          <w:tcPr>
            <w:tcW w:w="720" w:type="dxa"/>
            <w:shd w:val="clear" w:color="auto" w:fill="FFFFFF" w:themeFill="background1"/>
            <w:vAlign w:val="center"/>
          </w:tcPr>
          <w:p w14:paraId="6BF85780" w14:textId="244BC3D1"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85%</w:t>
            </w:r>
          </w:p>
        </w:tc>
        <w:tc>
          <w:tcPr>
            <w:tcW w:w="1350" w:type="dxa"/>
            <w:shd w:val="clear" w:color="auto" w:fill="FFFFFF" w:themeFill="background1"/>
            <w:vAlign w:val="center"/>
          </w:tcPr>
          <w:p w14:paraId="3141AC68" w14:textId="73A64F66"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shd w:val="clear" w:color="auto" w:fill="FFFFFF" w:themeFill="background1"/>
            <w:vAlign w:val="center"/>
          </w:tcPr>
          <w:p w14:paraId="3F7FE2A1" w14:textId="2CA77255" w:rsidR="00AD16B6" w:rsidRPr="00F05AAD" w:rsidRDefault="00AD16B6"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7.4</w:t>
            </w:r>
          </w:p>
        </w:tc>
      </w:tr>
      <w:tr w:rsidR="005E573D" w:rsidRPr="00F05AAD" w14:paraId="7D3F75D1" w14:textId="77777777" w:rsidTr="00800491">
        <w:trPr>
          <w:trHeight w:val="288"/>
          <w:jc w:val="center"/>
        </w:trPr>
        <w:tc>
          <w:tcPr>
            <w:tcW w:w="2790" w:type="dxa"/>
            <w:shd w:val="clear" w:color="auto" w:fill="D9D9D9" w:themeFill="background1" w:themeFillShade="D9"/>
            <w:vAlign w:val="center"/>
          </w:tcPr>
          <w:p w14:paraId="4197BE17" w14:textId="77777777" w:rsidR="005E573D" w:rsidRPr="00574955" w:rsidRDefault="005E573D" w:rsidP="0080049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Dodd Branch</w:t>
            </w:r>
          </w:p>
        </w:tc>
        <w:tc>
          <w:tcPr>
            <w:tcW w:w="1710" w:type="dxa"/>
            <w:shd w:val="clear" w:color="auto" w:fill="D9D9D9" w:themeFill="background1" w:themeFillShade="D9"/>
            <w:vAlign w:val="center"/>
          </w:tcPr>
          <w:p w14:paraId="75645BA2" w14:textId="77777777" w:rsidR="005E573D" w:rsidRPr="00574955" w:rsidRDefault="005E573D" w:rsidP="0080049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120702010901</w:t>
            </w:r>
          </w:p>
        </w:tc>
        <w:tc>
          <w:tcPr>
            <w:tcW w:w="810" w:type="dxa"/>
            <w:shd w:val="clear" w:color="auto" w:fill="D9D9D9" w:themeFill="background1" w:themeFillShade="D9"/>
            <w:vAlign w:val="center"/>
          </w:tcPr>
          <w:p w14:paraId="261C498B" w14:textId="77777777" w:rsidR="005E573D" w:rsidRPr="00574955" w:rsidRDefault="005E573D" w:rsidP="00800491">
            <w:pPr>
              <w:jc w:val="center"/>
              <w:rPr>
                <w:rFonts w:ascii="Calibri" w:hAnsi="Calibri" w:cs="Arial"/>
                <w:sz w:val="22"/>
                <w:szCs w:val="22"/>
              </w:rPr>
            </w:pPr>
            <w:r>
              <w:rPr>
                <w:rFonts w:ascii="Calibri" w:hAnsi="Calibri" w:cs="Arial"/>
                <w:sz w:val="20"/>
                <w:szCs w:val="20"/>
              </w:rPr>
              <w:t>200</w:t>
            </w:r>
          </w:p>
        </w:tc>
        <w:tc>
          <w:tcPr>
            <w:tcW w:w="810" w:type="dxa"/>
            <w:shd w:val="clear" w:color="auto" w:fill="D9D9D9" w:themeFill="background1" w:themeFillShade="D9"/>
            <w:vAlign w:val="center"/>
          </w:tcPr>
          <w:p w14:paraId="263E1E5B" w14:textId="77777777" w:rsidR="005E573D" w:rsidRPr="00574955" w:rsidRDefault="005E573D" w:rsidP="00800491">
            <w:pPr>
              <w:jc w:val="center"/>
              <w:rPr>
                <w:rFonts w:ascii="Calibri" w:hAnsi="Calibri" w:cs="Arial"/>
                <w:sz w:val="22"/>
                <w:szCs w:val="22"/>
              </w:rPr>
            </w:pPr>
            <w:r>
              <w:rPr>
                <w:rFonts w:ascii="Calibri" w:hAnsi="Calibri" w:cs="Arial"/>
                <w:sz w:val="20"/>
                <w:szCs w:val="20"/>
              </w:rPr>
              <w:t>19</w:t>
            </w:r>
          </w:p>
        </w:tc>
        <w:tc>
          <w:tcPr>
            <w:tcW w:w="810" w:type="dxa"/>
            <w:shd w:val="clear" w:color="auto" w:fill="D9D9D9" w:themeFill="background1" w:themeFillShade="D9"/>
            <w:vAlign w:val="center"/>
          </w:tcPr>
          <w:p w14:paraId="381F6020" w14:textId="77777777" w:rsidR="005E573D" w:rsidRPr="00574955" w:rsidRDefault="005E573D" w:rsidP="00800491">
            <w:pPr>
              <w:jc w:val="center"/>
              <w:rPr>
                <w:rFonts w:ascii="Calibri" w:hAnsi="Calibri" w:cs="Arial"/>
                <w:sz w:val="22"/>
                <w:szCs w:val="22"/>
              </w:rPr>
            </w:pPr>
            <w:r>
              <w:rPr>
                <w:rFonts w:ascii="Calibri" w:hAnsi="Calibri" w:cs="Arial"/>
                <w:sz w:val="20"/>
                <w:szCs w:val="20"/>
              </w:rPr>
              <w:t>181</w:t>
            </w:r>
          </w:p>
        </w:tc>
        <w:tc>
          <w:tcPr>
            <w:tcW w:w="720" w:type="dxa"/>
            <w:shd w:val="clear" w:color="auto" w:fill="D9D9D9" w:themeFill="background1" w:themeFillShade="D9"/>
            <w:vAlign w:val="center"/>
          </w:tcPr>
          <w:p w14:paraId="26B78803" w14:textId="77777777" w:rsidR="005E573D" w:rsidRPr="00574955" w:rsidRDefault="005E573D" w:rsidP="0080049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91%</w:t>
            </w:r>
          </w:p>
        </w:tc>
        <w:tc>
          <w:tcPr>
            <w:tcW w:w="1350" w:type="dxa"/>
            <w:shd w:val="clear" w:color="auto" w:fill="D9D9D9" w:themeFill="background1" w:themeFillShade="D9"/>
            <w:vAlign w:val="center"/>
          </w:tcPr>
          <w:p w14:paraId="69E9B381" w14:textId="77777777" w:rsidR="005E573D" w:rsidRPr="00574955" w:rsidRDefault="005E573D" w:rsidP="0080049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45984297" w14:textId="77777777" w:rsidR="005E573D" w:rsidRPr="00F05AAD" w:rsidRDefault="005E573D" w:rsidP="00800491">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5.5</w:t>
            </w:r>
          </w:p>
        </w:tc>
      </w:tr>
      <w:tr w:rsidR="005E573D" w14:paraId="137AA7A6" w14:textId="77777777" w:rsidTr="00800491">
        <w:trPr>
          <w:trHeight w:val="288"/>
          <w:jc w:val="center"/>
        </w:trPr>
        <w:tc>
          <w:tcPr>
            <w:tcW w:w="2790" w:type="dxa"/>
            <w:tcBorders>
              <w:bottom w:val="single" w:sz="4" w:space="0" w:color="3379BD"/>
            </w:tcBorders>
            <w:shd w:val="clear" w:color="auto" w:fill="FFFFFF" w:themeFill="background1"/>
            <w:vAlign w:val="center"/>
          </w:tcPr>
          <w:p w14:paraId="0697C066"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Eagle Creek-Leon River</w:t>
            </w:r>
          </w:p>
        </w:tc>
        <w:tc>
          <w:tcPr>
            <w:tcW w:w="1710" w:type="dxa"/>
            <w:tcBorders>
              <w:bottom w:val="single" w:sz="4" w:space="0" w:color="3379BD"/>
            </w:tcBorders>
            <w:shd w:val="clear" w:color="auto" w:fill="FFFFFF" w:themeFill="background1"/>
            <w:vAlign w:val="center"/>
          </w:tcPr>
          <w:p w14:paraId="06BCCB1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120702010802</w:t>
            </w:r>
          </w:p>
        </w:tc>
        <w:tc>
          <w:tcPr>
            <w:tcW w:w="810" w:type="dxa"/>
            <w:tcBorders>
              <w:bottom w:val="single" w:sz="4" w:space="0" w:color="3379BD"/>
            </w:tcBorders>
            <w:shd w:val="clear" w:color="auto" w:fill="FFFFFF" w:themeFill="background1"/>
            <w:vAlign w:val="center"/>
          </w:tcPr>
          <w:p w14:paraId="13C725FE" w14:textId="77777777" w:rsidR="005E573D" w:rsidRDefault="005E573D" w:rsidP="00800491">
            <w:pPr>
              <w:jc w:val="center"/>
              <w:rPr>
                <w:rFonts w:ascii="Calibri" w:hAnsi="Calibri" w:cs="Arial"/>
                <w:sz w:val="20"/>
                <w:szCs w:val="20"/>
              </w:rPr>
            </w:pPr>
            <w:r>
              <w:rPr>
                <w:rFonts w:ascii="Calibri" w:hAnsi="Calibri" w:cs="Arial"/>
                <w:sz w:val="20"/>
                <w:szCs w:val="20"/>
              </w:rPr>
              <w:t>49</w:t>
            </w:r>
          </w:p>
        </w:tc>
        <w:tc>
          <w:tcPr>
            <w:tcW w:w="810" w:type="dxa"/>
            <w:tcBorders>
              <w:bottom w:val="single" w:sz="4" w:space="0" w:color="3379BD"/>
            </w:tcBorders>
            <w:shd w:val="clear" w:color="auto" w:fill="FFFFFF" w:themeFill="background1"/>
            <w:vAlign w:val="center"/>
          </w:tcPr>
          <w:p w14:paraId="5A093A71" w14:textId="77777777" w:rsidR="005E573D" w:rsidRDefault="005E573D" w:rsidP="00800491">
            <w:pPr>
              <w:jc w:val="center"/>
              <w:rPr>
                <w:rFonts w:ascii="Calibri" w:hAnsi="Calibri" w:cs="Arial"/>
                <w:sz w:val="20"/>
                <w:szCs w:val="20"/>
              </w:rPr>
            </w:pPr>
            <w:r>
              <w:rPr>
                <w:rFonts w:ascii="Calibri" w:hAnsi="Calibri" w:cs="Arial"/>
                <w:sz w:val="20"/>
                <w:szCs w:val="20"/>
              </w:rPr>
              <w:t>6</w:t>
            </w:r>
          </w:p>
        </w:tc>
        <w:tc>
          <w:tcPr>
            <w:tcW w:w="810" w:type="dxa"/>
            <w:tcBorders>
              <w:bottom w:val="single" w:sz="4" w:space="0" w:color="3379BD"/>
            </w:tcBorders>
            <w:shd w:val="clear" w:color="auto" w:fill="FFFFFF" w:themeFill="background1"/>
            <w:vAlign w:val="center"/>
          </w:tcPr>
          <w:p w14:paraId="2F13F198" w14:textId="77777777" w:rsidR="005E573D" w:rsidRDefault="005E573D" w:rsidP="00800491">
            <w:pPr>
              <w:jc w:val="center"/>
              <w:rPr>
                <w:rFonts w:ascii="Calibri" w:hAnsi="Calibri" w:cs="Arial"/>
                <w:sz w:val="20"/>
                <w:szCs w:val="20"/>
              </w:rPr>
            </w:pPr>
            <w:r>
              <w:rPr>
                <w:rFonts w:ascii="Calibri" w:hAnsi="Calibri" w:cs="Arial"/>
                <w:sz w:val="20"/>
                <w:szCs w:val="20"/>
              </w:rPr>
              <w:t>43</w:t>
            </w:r>
          </w:p>
        </w:tc>
        <w:tc>
          <w:tcPr>
            <w:tcW w:w="720" w:type="dxa"/>
            <w:tcBorders>
              <w:bottom w:val="single" w:sz="4" w:space="0" w:color="3379BD"/>
            </w:tcBorders>
            <w:shd w:val="clear" w:color="auto" w:fill="FFFFFF" w:themeFill="background1"/>
            <w:vAlign w:val="center"/>
          </w:tcPr>
          <w:p w14:paraId="2B282751"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bottom w:val="single" w:sz="4" w:space="0" w:color="3379BD"/>
            </w:tcBorders>
            <w:shd w:val="clear" w:color="auto" w:fill="FFFFFF" w:themeFill="background1"/>
            <w:vAlign w:val="center"/>
          </w:tcPr>
          <w:p w14:paraId="3E7912C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45D18F7E"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6.1</w:t>
            </w:r>
          </w:p>
        </w:tc>
      </w:tr>
      <w:tr w:rsidR="005E573D" w14:paraId="35BECA08" w14:textId="77777777" w:rsidTr="00800491">
        <w:trPr>
          <w:trHeight w:val="288"/>
          <w:jc w:val="center"/>
        </w:trPr>
        <w:tc>
          <w:tcPr>
            <w:tcW w:w="2790" w:type="dxa"/>
            <w:shd w:val="clear" w:color="auto" w:fill="D9D9D9" w:themeFill="background1" w:themeFillShade="D9"/>
            <w:vAlign w:val="center"/>
          </w:tcPr>
          <w:p w14:paraId="637E3ABC"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Elm Creek</w:t>
            </w:r>
          </w:p>
        </w:tc>
        <w:tc>
          <w:tcPr>
            <w:tcW w:w="1710" w:type="dxa"/>
            <w:shd w:val="clear" w:color="auto" w:fill="D9D9D9" w:themeFill="background1" w:themeFillShade="D9"/>
            <w:vAlign w:val="center"/>
          </w:tcPr>
          <w:p w14:paraId="7CA0174F"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120702010404</w:t>
            </w:r>
          </w:p>
        </w:tc>
        <w:tc>
          <w:tcPr>
            <w:tcW w:w="810" w:type="dxa"/>
            <w:shd w:val="clear" w:color="auto" w:fill="D9D9D9" w:themeFill="background1" w:themeFillShade="D9"/>
            <w:vAlign w:val="center"/>
          </w:tcPr>
          <w:p w14:paraId="24AB29D0" w14:textId="77777777" w:rsidR="005E573D" w:rsidRDefault="005E573D" w:rsidP="00800491">
            <w:pPr>
              <w:jc w:val="center"/>
              <w:rPr>
                <w:rFonts w:ascii="Calibri" w:hAnsi="Calibri" w:cs="Arial"/>
                <w:sz w:val="20"/>
                <w:szCs w:val="20"/>
              </w:rPr>
            </w:pPr>
            <w:r>
              <w:rPr>
                <w:rFonts w:ascii="Calibri" w:hAnsi="Calibri" w:cs="Arial"/>
                <w:sz w:val="20"/>
                <w:szCs w:val="20"/>
              </w:rPr>
              <w:t>868</w:t>
            </w:r>
          </w:p>
        </w:tc>
        <w:tc>
          <w:tcPr>
            <w:tcW w:w="810" w:type="dxa"/>
            <w:shd w:val="clear" w:color="auto" w:fill="D9D9D9" w:themeFill="background1" w:themeFillShade="D9"/>
            <w:vAlign w:val="center"/>
          </w:tcPr>
          <w:p w14:paraId="556FCAA2" w14:textId="77777777" w:rsidR="005E573D" w:rsidRDefault="005E573D" w:rsidP="00800491">
            <w:pPr>
              <w:jc w:val="center"/>
              <w:rPr>
                <w:rFonts w:ascii="Calibri" w:hAnsi="Calibri" w:cs="Arial"/>
                <w:sz w:val="20"/>
                <w:szCs w:val="20"/>
              </w:rPr>
            </w:pPr>
            <w:r>
              <w:rPr>
                <w:rFonts w:ascii="Calibri" w:hAnsi="Calibri" w:cs="Arial"/>
                <w:sz w:val="20"/>
                <w:szCs w:val="20"/>
              </w:rPr>
              <w:t>137</w:t>
            </w:r>
          </w:p>
        </w:tc>
        <w:tc>
          <w:tcPr>
            <w:tcW w:w="810" w:type="dxa"/>
            <w:shd w:val="clear" w:color="auto" w:fill="D9D9D9" w:themeFill="background1" w:themeFillShade="D9"/>
            <w:vAlign w:val="center"/>
          </w:tcPr>
          <w:p w14:paraId="3CBD79ED" w14:textId="77777777" w:rsidR="005E573D" w:rsidRDefault="005E573D" w:rsidP="00800491">
            <w:pPr>
              <w:jc w:val="center"/>
              <w:rPr>
                <w:rFonts w:ascii="Calibri" w:hAnsi="Calibri" w:cs="Arial"/>
                <w:sz w:val="20"/>
                <w:szCs w:val="20"/>
              </w:rPr>
            </w:pPr>
            <w:r>
              <w:rPr>
                <w:rFonts w:ascii="Calibri" w:hAnsi="Calibri" w:cs="Arial"/>
                <w:sz w:val="20"/>
                <w:szCs w:val="20"/>
              </w:rPr>
              <w:t>731</w:t>
            </w:r>
          </w:p>
        </w:tc>
        <w:tc>
          <w:tcPr>
            <w:tcW w:w="720" w:type="dxa"/>
            <w:shd w:val="clear" w:color="auto" w:fill="D9D9D9" w:themeFill="background1" w:themeFillShade="D9"/>
            <w:vAlign w:val="center"/>
          </w:tcPr>
          <w:p w14:paraId="4BFB411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shd w:val="clear" w:color="auto" w:fill="D9D9D9" w:themeFill="background1" w:themeFillShade="D9"/>
            <w:vAlign w:val="center"/>
          </w:tcPr>
          <w:p w14:paraId="00FD71A5"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15FD6956"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7.9</w:t>
            </w:r>
          </w:p>
        </w:tc>
      </w:tr>
      <w:tr w:rsidR="005E573D" w14:paraId="40D66CC0" w14:textId="77777777" w:rsidTr="00800491">
        <w:trPr>
          <w:trHeight w:val="288"/>
          <w:jc w:val="center"/>
        </w:trPr>
        <w:tc>
          <w:tcPr>
            <w:tcW w:w="2790" w:type="dxa"/>
            <w:tcBorders>
              <w:bottom w:val="single" w:sz="4" w:space="0" w:color="3379BD"/>
            </w:tcBorders>
            <w:shd w:val="clear" w:color="auto" w:fill="FFFFFF" w:themeFill="background1"/>
            <w:vAlign w:val="center"/>
          </w:tcPr>
          <w:p w14:paraId="73596650"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Flat Creek-Leon River</w:t>
            </w:r>
          </w:p>
        </w:tc>
        <w:tc>
          <w:tcPr>
            <w:tcW w:w="1710" w:type="dxa"/>
            <w:tcBorders>
              <w:bottom w:val="single" w:sz="4" w:space="0" w:color="3379BD"/>
            </w:tcBorders>
            <w:shd w:val="clear" w:color="auto" w:fill="FFFFFF" w:themeFill="background1"/>
            <w:vAlign w:val="center"/>
          </w:tcPr>
          <w:p w14:paraId="47B705A5"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120702010204</w:t>
            </w:r>
          </w:p>
        </w:tc>
        <w:tc>
          <w:tcPr>
            <w:tcW w:w="810" w:type="dxa"/>
            <w:tcBorders>
              <w:bottom w:val="single" w:sz="4" w:space="0" w:color="3379BD"/>
            </w:tcBorders>
            <w:shd w:val="clear" w:color="auto" w:fill="FFFFFF" w:themeFill="background1"/>
            <w:vAlign w:val="center"/>
          </w:tcPr>
          <w:p w14:paraId="53606B13" w14:textId="77777777" w:rsidR="005E573D" w:rsidRDefault="005E573D" w:rsidP="00800491">
            <w:pPr>
              <w:jc w:val="center"/>
              <w:rPr>
                <w:rFonts w:ascii="Calibri" w:hAnsi="Calibri" w:cs="Arial"/>
                <w:sz w:val="20"/>
                <w:szCs w:val="20"/>
              </w:rPr>
            </w:pPr>
            <w:r>
              <w:rPr>
                <w:rFonts w:ascii="Calibri" w:hAnsi="Calibri" w:cs="Arial"/>
                <w:sz w:val="20"/>
                <w:szCs w:val="20"/>
              </w:rPr>
              <w:t>1,231</w:t>
            </w:r>
          </w:p>
        </w:tc>
        <w:tc>
          <w:tcPr>
            <w:tcW w:w="810" w:type="dxa"/>
            <w:tcBorders>
              <w:bottom w:val="single" w:sz="4" w:space="0" w:color="3379BD"/>
            </w:tcBorders>
            <w:shd w:val="clear" w:color="auto" w:fill="FFFFFF" w:themeFill="background1"/>
            <w:vAlign w:val="center"/>
          </w:tcPr>
          <w:p w14:paraId="34F89377" w14:textId="77777777" w:rsidR="005E573D" w:rsidRDefault="005E573D" w:rsidP="00800491">
            <w:pPr>
              <w:jc w:val="center"/>
              <w:rPr>
                <w:rFonts w:ascii="Calibri" w:hAnsi="Calibri" w:cs="Arial"/>
                <w:sz w:val="20"/>
                <w:szCs w:val="20"/>
              </w:rPr>
            </w:pPr>
            <w:r>
              <w:rPr>
                <w:rFonts w:ascii="Calibri" w:hAnsi="Calibri" w:cs="Arial"/>
                <w:sz w:val="20"/>
                <w:szCs w:val="20"/>
              </w:rPr>
              <w:t>83</w:t>
            </w:r>
          </w:p>
        </w:tc>
        <w:tc>
          <w:tcPr>
            <w:tcW w:w="810" w:type="dxa"/>
            <w:tcBorders>
              <w:bottom w:val="single" w:sz="4" w:space="0" w:color="3379BD"/>
            </w:tcBorders>
            <w:shd w:val="clear" w:color="auto" w:fill="FFFFFF" w:themeFill="background1"/>
            <w:vAlign w:val="center"/>
          </w:tcPr>
          <w:p w14:paraId="3F3E14B9" w14:textId="77777777" w:rsidR="005E573D" w:rsidRDefault="005E573D" w:rsidP="00800491">
            <w:pPr>
              <w:jc w:val="center"/>
              <w:rPr>
                <w:rFonts w:ascii="Calibri" w:hAnsi="Calibri" w:cs="Arial"/>
                <w:sz w:val="20"/>
                <w:szCs w:val="20"/>
              </w:rPr>
            </w:pPr>
            <w:r>
              <w:rPr>
                <w:rFonts w:ascii="Calibri" w:hAnsi="Calibri" w:cs="Arial"/>
                <w:sz w:val="20"/>
                <w:szCs w:val="20"/>
              </w:rPr>
              <w:t>1,148</w:t>
            </w:r>
          </w:p>
        </w:tc>
        <w:tc>
          <w:tcPr>
            <w:tcW w:w="720" w:type="dxa"/>
            <w:tcBorders>
              <w:bottom w:val="single" w:sz="4" w:space="0" w:color="3379BD"/>
            </w:tcBorders>
            <w:shd w:val="clear" w:color="auto" w:fill="FFFFFF" w:themeFill="background1"/>
            <w:vAlign w:val="center"/>
          </w:tcPr>
          <w:p w14:paraId="4BADC48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1350" w:type="dxa"/>
            <w:tcBorders>
              <w:bottom w:val="single" w:sz="4" w:space="0" w:color="3379BD"/>
            </w:tcBorders>
            <w:shd w:val="clear" w:color="auto" w:fill="FFFFFF" w:themeFill="background1"/>
            <w:vAlign w:val="center"/>
          </w:tcPr>
          <w:p w14:paraId="6459B8F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611A164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5.4</w:t>
            </w:r>
          </w:p>
        </w:tc>
      </w:tr>
      <w:tr w:rsidR="005E573D" w14:paraId="37A537B6" w14:textId="77777777" w:rsidTr="00800491">
        <w:trPr>
          <w:trHeight w:val="288"/>
          <w:jc w:val="center"/>
        </w:trPr>
        <w:tc>
          <w:tcPr>
            <w:tcW w:w="2790" w:type="dxa"/>
            <w:shd w:val="clear" w:color="auto" w:fill="D9D9D9" w:themeFill="background1" w:themeFillShade="D9"/>
            <w:vAlign w:val="center"/>
          </w:tcPr>
          <w:p w14:paraId="7D16E759"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Fryers Creek-Leon River</w:t>
            </w:r>
          </w:p>
        </w:tc>
        <w:tc>
          <w:tcPr>
            <w:tcW w:w="1710" w:type="dxa"/>
            <w:shd w:val="clear" w:color="auto" w:fill="D9D9D9" w:themeFill="background1" w:themeFillShade="D9"/>
            <w:vAlign w:val="center"/>
          </w:tcPr>
          <w:p w14:paraId="72B64D38"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120702011106</w:t>
            </w:r>
          </w:p>
        </w:tc>
        <w:tc>
          <w:tcPr>
            <w:tcW w:w="810" w:type="dxa"/>
            <w:shd w:val="clear" w:color="auto" w:fill="D9D9D9" w:themeFill="background1" w:themeFillShade="D9"/>
            <w:vAlign w:val="center"/>
          </w:tcPr>
          <w:p w14:paraId="56BD6257" w14:textId="77777777" w:rsidR="005E573D" w:rsidRDefault="005E573D" w:rsidP="00800491">
            <w:pPr>
              <w:jc w:val="center"/>
              <w:rPr>
                <w:rFonts w:ascii="Calibri" w:hAnsi="Calibri" w:cs="Arial"/>
                <w:sz w:val="20"/>
                <w:szCs w:val="20"/>
              </w:rPr>
            </w:pPr>
            <w:r>
              <w:rPr>
                <w:rFonts w:ascii="Calibri" w:hAnsi="Calibri" w:cs="Arial"/>
                <w:sz w:val="20"/>
                <w:szCs w:val="20"/>
              </w:rPr>
              <w:t>1,687</w:t>
            </w:r>
          </w:p>
        </w:tc>
        <w:tc>
          <w:tcPr>
            <w:tcW w:w="810" w:type="dxa"/>
            <w:shd w:val="clear" w:color="auto" w:fill="D9D9D9" w:themeFill="background1" w:themeFillShade="D9"/>
            <w:vAlign w:val="center"/>
          </w:tcPr>
          <w:p w14:paraId="3A728D54" w14:textId="77777777" w:rsidR="005E573D" w:rsidRDefault="005E573D" w:rsidP="00800491">
            <w:pPr>
              <w:jc w:val="center"/>
              <w:rPr>
                <w:rFonts w:ascii="Calibri" w:hAnsi="Calibri" w:cs="Arial"/>
                <w:sz w:val="20"/>
                <w:szCs w:val="20"/>
              </w:rPr>
            </w:pPr>
            <w:r>
              <w:rPr>
                <w:rFonts w:ascii="Calibri" w:hAnsi="Calibri" w:cs="Arial"/>
                <w:sz w:val="20"/>
                <w:szCs w:val="20"/>
              </w:rPr>
              <w:t>646</w:t>
            </w:r>
          </w:p>
        </w:tc>
        <w:tc>
          <w:tcPr>
            <w:tcW w:w="810" w:type="dxa"/>
            <w:shd w:val="clear" w:color="auto" w:fill="D9D9D9" w:themeFill="background1" w:themeFillShade="D9"/>
            <w:vAlign w:val="center"/>
          </w:tcPr>
          <w:p w14:paraId="57A4B4AB" w14:textId="77777777" w:rsidR="005E573D" w:rsidRDefault="005E573D" w:rsidP="00800491">
            <w:pPr>
              <w:jc w:val="center"/>
              <w:rPr>
                <w:rFonts w:ascii="Calibri" w:hAnsi="Calibri" w:cs="Arial"/>
                <w:sz w:val="20"/>
                <w:szCs w:val="20"/>
              </w:rPr>
            </w:pPr>
            <w:r>
              <w:rPr>
                <w:rFonts w:ascii="Calibri" w:hAnsi="Calibri" w:cs="Arial"/>
                <w:sz w:val="20"/>
                <w:szCs w:val="20"/>
              </w:rPr>
              <w:t>1,041</w:t>
            </w:r>
          </w:p>
        </w:tc>
        <w:tc>
          <w:tcPr>
            <w:tcW w:w="720" w:type="dxa"/>
            <w:shd w:val="clear" w:color="auto" w:fill="D9D9D9" w:themeFill="background1" w:themeFillShade="D9"/>
            <w:vAlign w:val="center"/>
          </w:tcPr>
          <w:p w14:paraId="64B3E63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62%</w:t>
            </w:r>
          </w:p>
        </w:tc>
        <w:tc>
          <w:tcPr>
            <w:tcW w:w="1350" w:type="dxa"/>
            <w:shd w:val="clear" w:color="auto" w:fill="D9D9D9" w:themeFill="background1" w:themeFillShade="D9"/>
            <w:vAlign w:val="center"/>
          </w:tcPr>
          <w:p w14:paraId="649329D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7CB7F0FE"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34.5</w:t>
            </w:r>
          </w:p>
        </w:tc>
      </w:tr>
      <w:tr w:rsidR="005E573D" w14:paraId="5F60CC9F" w14:textId="77777777" w:rsidTr="00800491">
        <w:trPr>
          <w:trHeight w:val="288"/>
          <w:jc w:val="center"/>
        </w:trPr>
        <w:tc>
          <w:tcPr>
            <w:tcW w:w="2790" w:type="dxa"/>
            <w:tcBorders>
              <w:bottom w:val="single" w:sz="4" w:space="0" w:color="3379BD"/>
            </w:tcBorders>
            <w:shd w:val="clear" w:color="auto" w:fill="FFFFFF" w:themeFill="background1"/>
            <w:vAlign w:val="center"/>
          </w:tcPr>
          <w:p w14:paraId="5857091F"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Henning Creek-Hackberry Creek</w:t>
            </w:r>
          </w:p>
        </w:tc>
        <w:tc>
          <w:tcPr>
            <w:tcW w:w="1710" w:type="dxa"/>
            <w:tcBorders>
              <w:bottom w:val="single" w:sz="4" w:space="0" w:color="3379BD"/>
            </w:tcBorders>
            <w:shd w:val="clear" w:color="auto" w:fill="FFFFFF" w:themeFill="background1"/>
            <w:vAlign w:val="center"/>
          </w:tcPr>
          <w:p w14:paraId="1E05D975"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120702010205</w:t>
            </w:r>
          </w:p>
        </w:tc>
        <w:tc>
          <w:tcPr>
            <w:tcW w:w="810" w:type="dxa"/>
            <w:tcBorders>
              <w:bottom w:val="single" w:sz="4" w:space="0" w:color="3379BD"/>
            </w:tcBorders>
            <w:shd w:val="clear" w:color="auto" w:fill="FFFFFF" w:themeFill="background1"/>
            <w:vAlign w:val="center"/>
          </w:tcPr>
          <w:p w14:paraId="61742642" w14:textId="77777777" w:rsidR="005E573D" w:rsidRDefault="005E573D" w:rsidP="00800491">
            <w:pPr>
              <w:jc w:val="center"/>
              <w:rPr>
                <w:rFonts w:ascii="Calibri" w:hAnsi="Calibri" w:cs="Arial"/>
                <w:sz w:val="20"/>
                <w:szCs w:val="20"/>
              </w:rPr>
            </w:pPr>
            <w:r>
              <w:rPr>
                <w:rFonts w:ascii="Calibri" w:hAnsi="Calibri" w:cs="Arial"/>
                <w:sz w:val="20"/>
                <w:szCs w:val="20"/>
              </w:rPr>
              <w:t>4,303</w:t>
            </w:r>
          </w:p>
        </w:tc>
        <w:tc>
          <w:tcPr>
            <w:tcW w:w="810" w:type="dxa"/>
            <w:tcBorders>
              <w:bottom w:val="single" w:sz="4" w:space="0" w:color="3379BD"/>
            </w:tcBorders>
            <w:shd w:val="clear" w:color="auto" w:fill="FFFFFF" w:themeFill="background1"/>
            <w:vAlign w:val="center"/>
          </w:tcPr>
          <w:p w14:paraId="3FEC9A21" w14:textId="77777777" w:rsidR="005E573D" w:rsidRDefault="005E573D" w:rsidP="00800491">
            <w:pPr>
              <w:jc w:val="center"/>
              <w:rPr>
                <w:rFonts w:ascii="Calibri" w:hAnsi="Calibri" w:cs="Arial"/>
                <w:sz w:val="20"/>
                <w:szCs w:val="20"/>
              </w:rPr>
            </w:pPr>
            <w:r>
              <w:rPr>
                <w:rFonts w:ascii="Calibri" w:hAnsi="Calibri" w:cs="Arial"/>
                <w:sz w:val="20"/>
                <w:szCs w:val="20"/>
              </w:rPr>
              <w:t>560</w:t>
            </w:r>
          </w:p>
        </w:tc>
        <w:tc>
          <w:tcPr>
            <w:tcW w:w="810" w:type="dxa"/>
            <w:tcBorders>
              <w:bottom w:val="single" w:sz="4" w:space="0" w:color="3379BD"/>
            </w:tcBorders>
            <w:shd w:val="clear" w:color="auto" w:fill="FFFFFF" w:themeFill="background1"/>
            <w:vAlign w:val="center"/>
          </w:tcPr>
          <w:p w14:paraId="72E1A9E5" w14:textId="77777777" w:rsidR="005E573D" w:rsidRDefault="005E573D" w:rsidP="00800491">
            <w:pPr>
              <w:jc w:val="center"/>
              <w:rPr>
                <w:rFonts w:ascii="Calibri" w:hAnsi="Calibri" w:cs="Arial"/>
                <w:sz w:val="20"/>
                <w:szCs w:val="20"/>
              </w:rPr>
            </w:pPr>
            <w:r>
              <w:rPr>
                <w:rFonts w:ascii="Calibri" w:hAnsi="Calibri" w:cs="Arial"/>
                <w:sz w:val="20"/>
                <w:szCs w:val="20"/>
              </w:rPr>
              <w:t>3,743</w:t>
            </w:r>
          </w:p>
        </w:tc>
        <w:tc>
          <w:tcPr>
            <w:tcW w:w="720" w:type="dxa"/>
            <w:tcBorders>
              <w:bottom w:val="single" w:sz="4" w:space="0" w:color="3379BD"/>
            </w:tcBorders>
            <w:shd w:val="clear" w:color="auto" w:fill="FFFFFF" w:themeFill="background1"/>
            <w:vAlign w:val="center"/>
          </w:tcPr>
          <w:p w14:paraId="563FA216"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FFFFFF" w:themeFill="background1"/>
            <w:vAlign w:val="center"/>
          </w:tcPr>
          <w:p w14:paraId="623A156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69543AC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10.4</w:t>
            </w:r>
          </w:p>
        </w:tc>
      </w:tr>
      <w:tr w:rsidR="005E573D" w14:paraId="4E093284" w14:textId="77777777" w:rsidTr="00800491">
        <w:trPr>
          <w:trHeight w:val="288"/>
          <w:jc w:val="center"/>
        </w:trPr>
        <w:tc>
          <w:tcPr>
            <w:tcW w:w="2790" w:type="dxa"/>
            <w:shd w:val="clear" w:color="auto" w:fill="D9D9D9" w:themeFill="background1" w:themeFillShade="D9"/>
            <w:vAlign w:val="center"/>
          </w:tcPr>
          <w:p w14:paraId="1F96DD29"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Henson Creek</w:t>
            </w:r>
          </w:p>
        </w:tc>
        <w:tc>
          <w:tcPr>
            <w:tcW w:w="1710" w:type="dxa"/>
            <w:shd w:val="clear" w:color="auto" w:fill="D9D9D9" w:themeFill="background1" w:themeFillShade="D9"/>
            <w:vAlign w:val="center"/>
          </w:tcPr>
          <w:p w14:paraId="79AF28DC"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120702010904</w:t>
            </w:r>
          </w:p>
        </w:tc>
        <w:tc>
          <w:tcPr>
            <w:tcW w:w="810" w:type="dxa"/>
            <w:shd w:val="clear" w:color="auto" w:fill="D9D9D9" w:themeFill="background1" w:themeFillShade="D9"/>
            <w:vAlign w:val="center"/>
          </w:tcPr>
          <w:p w14:paraId="4FBF7E40" w14:textId="77777777" w:rsidR="005E573D" w:rsidRDefault="005E573D" w:rsidP="00800491">
            <w:pPr>
              <w:jc w:val="center"/>
              <w:rPr>
                <w:rFonts w:ascii="Calibri" w:hAnsi="Calibri" w:cs="Arial"/>
                <w:sz w:val="20"/>
                <w:szCs w:val="20"/>
              </w:rPr>
            </w:pPr>
            <w:r>
              <w:rPr>
                <w:rFonts w:ascii="Calibri" w:hAnsi="Calibri" w:cs="Arial"/>
                <w:sz w:val="20"/>
                <w:szCs w:val="20"/>
              </w:rPr>
              <w:t>119</w:t>
            </w:r>
          </w:p>
        </w:tc>
        <w:tc>
          <w:tcPr>
            <w:tcW w:w="810" w:type="dxa"/>
            <w:shd w:val="clear" w:color="auto" w:fill="D9D9D9" w:themeFill="background1" w:themeFillShade="D9"/>
            <w:vAlign w:val="center"/>
          </w:tcPr>
          <w:p w14:paraId="005B4089" w14:textId="77777777" w:rsidR="005E573D" w:rsidRDefault="005E573D" w:rsidP="00800491">
            <w:pPr>
              <w:jc w:val="center"/>
              <w:rPr>
                <w:rFonts w:ascii="Calibri" w:hAnsi="Calibri" w:cs="Arial"/>
                <w:sz w:val="20"/>
                <w:szCs w:val="20"/>
              </w:rPr>
            </w:pPr>
            <w:r>
              <w:rPr>
                <w:rFonts w:ascii="Calibri" w:hAnsi="Calibri" w:cs="Arial"/>
                <w:sz w:val="20"/>
                <w:szCs w:val="20"/>
              </w:rPr>
              <w:t>6</w:t>
            </w:r>
          </w:p>
        </w:tc>
        <w:tc>
          <w:tcPr>
            <w:tcW w:w="810" w:type="dxa"/>
            <w:shd w:val="clear" w:color="auto" w:fill="D9D9D9" w:themeFill="background1" w:themeFillShade="D9"/>
            <w:vAlign w:val="center"/>
          </w:tcPr>
          <w:p w14:paraId="47C76EBB" w14:textId="77777777" w:rsidR="005E573D" w:rsidRDefault="005E573D" w:rsidP="00800491">
            <w:pPr>
              <w:jc w:val="center"/>
              <w:rPr>
                <w:rFonts w:ascii="Calibri" w:hAnsi="Calibri" w:cs="Arial"/>
                <w:sz w:val="20"/>
                <w:szCs w:val="20"/>
              </w:rPr>
            </w:pPr>
            <w:r>
              <w:rPr>
                <w:rFonts w:ascii="Calibri" w:hAnsi="Calibri" w:cs="Arial"/>
                <w:sz w:val="20"/>
                <w:szCs w:val="20"/>
              </w:rPr>
              <w:t>113</w:t>
            </w:r>
          </w:p>
        </w:tc>
        <w:tc>
          <w:tcPr>
            <w:tcW w:w="720" w:type="dxa"/>
            <w:shd w:val="clear" w:color="auto" w:fill="D9D9D9" w:themeFill="background1" w:themeFillShade="D9"/>
            <w:vAlign w:val="center"/>
          </w:tcPr>
          <w:p w14:paraId="48EFE728"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D9D9D9" w:themeFill="background1" w:themeFillShade="D9"/>
            <w:vAlign w:val="center"/>
          </w:tcPr>
          <w:p w14:paraId="3683CEFC"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79A8712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w:t>
            </w:r>
          </w:p>
        </w:tc>
      </w:tr>
      <w:tr w:rsidR="005E573D" w14:paraId="58052942" w14:textId="77777777" w:rsidTr="00800491">
        <w:trPr>
          <w:trHeight w:val="288"/>
          <w:jc w:val="center"/>
        </w:trPr>
        <w:tc>
          <w:tcPr>
            <w:tcW w:w="2790" w:type="dxa"/>
            <w:tcBorders>
              <w:bottom w:val="single" w:sz="4" w:space="0" w:color="3379BD"/>
            </w:tcBorders>
            <w:shd w:val="clear" w:color="auto" w:fill="FFFFFF" w:themeFill="background1"/>
            <w:vAlign w:val="center"/>
          </w:tcPr>
          <w:p w14:paraId="51E3D3E2"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Hunting Shirt Creek-</w:t>
            </w:r>
            <w:proofErr w:type="spellStart"/>
            <w:r>
              <w:rPr>
                <w:rFonts w:ascii="Calibri" w:hAnsi="Calibri" w:cs="Arial"/>
                <w:sz w:val="20"/>
                <w:szCs w:val="20"/>
              </w:rPr>
              <w:t>Sabana</w:t>
            </w:r>
            <w:proofErr w:type="spellEnd"/>
            <w:r>
              <w:rPr>
                <w:rFonts w:ascii="Calibri" w:hAnsi="Calibri" w:cs="Arial"/>
                <w:sz w:val="20"/>
                <w:szCs w:val="20"/>
              </w:rPr>
              <w:t xml:space="preserve"> River</w:t>
            </w:r>
          </w:p>
        </w:tc>
        <w:tc>
          <w:tcPr>
            <w:tcW w:w="1710" w:type="dxa"/>
            <w:tcBorders>
              <w:bottom w:val="single" w:sz="4" w:space="0" w:color="3379BD"/>
            </w:tcBorders>
            <w:shd w:val="clear" w:color="auto" w:fill="FFFFFF" w:themeFill="background1"/>
            <w:vAlign w:val="center"/>
          </w:tcPr>
          <w:p w14:paraId="2C446E7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120702010405</w:t>
            </w:r>
          </w:p>
        </w:tc>
        <w:tc>
          <w:tcPr>
            <w:tcW w:w="810" w:type="dxa"/>
            <w:tcBorders>
              <w:bottom w:val="single" w:sz="4" w:space="0" w:color="3379BD"/>
            </w:tcBorders>
            <w:shd w:val="clear" w:color="auto" w:fill="FFFFFF" w:themeFill="background1"/>
            <w:vAlign w:val="center"/>
          </w:tcPr>
          <w:p w14:paraId="584E1A73" w14:textId="77777777" w:rsidR="005E573D" w:rsidRDefault="005E573D" w:rsidP="00800491">
            <w:pPr>
              <w:jc w:val="center"/>
              <w:rPr>
                <w:rFonts w:ascii="Calibri" w:hAnsi="Calibri" w:cs="Arial"/>
                <w:sz w:val="20"/>
                <w:szCs w:val="20"/>
              </w:rPr>
            </w:pPr>
            <w:r>
              <w:rPr>
                <w:rFonts w:ascii="Calibri" w:hAnsi="Calibri" w:cs="Arial"/>
                <w:sz w:val="20"/>
                <w:szCs w:val="20"/>
              </w:rPr>
              <w:t>1,202</w:t>
            </w:r>
          </w:p>
        </w:tc>
        <w:tc>
          <w:tcPr>
            <w:tcW w:w="810" w:type="dxa"/>
            <w:tcBorders>
              <w:bottom w:val="single" w:sz="4" w:space="0" w:color="3379BD"/>
            </w:tcBorders>
            <w:shd w:val="clear" w:color="auto" w:fill="FFFFFF" w:themeFill="background1"/>
            <w:vAlign w:val="center"/>
          </w:tcPr>
          <w:p w14:paraId="4759A477" w14:textId="77777777" w:rsidR="005E573D" w:rsidRDefault="005E573D" w:rsidP="00800491">
            <w:pPr>
              <w:jc w:val="center"/>
              <w:rPr>
                <w:rFonts w:ascii="Calibri" w:hAnsi="Calibri" w:cs="Arial"/>
                <w:sz w:val="20"/>
                <w:szCs w:val="20"/>
              </w:rPr>
            </w:pPr>
            <w:r>
              <w:rPr>
                <w:rFonts w:ascii="Calibri" w:hAnsi="Calibri" w:cs="Arial"/>
                <w:sz w:val="20"/>
                <w:szCs w:val="20"/>
              </w:rPr>
              <w:t>146</w:t>
            </w:r>
          </w:p>
        </w:tc>
        <w:tc>
          <w:tcPr>
            <w:tcW w:w="810" w:type="dxa"/>
            <w:tcBorders>
              <w:bottom w:val="single" w:sz="4" w:space="0" w:color="3379BD"/>
            </w:tcBorders>
            <w:shd w:val="clear" w:color="auto" w:fill="FFFFFF" w:themeFill="background1"/>
            <w:vAlign w:val="center"/>
          </w:tcPr>
          <w:p w14:paraId="55073847" w14:textId="77777777" w:rsidR="005E573D" w:rsidRDefault="005E573D" w:rsidP="00800491">
            <w:pPr>
              <w:jc w:val="center"/>
              <w:rPr>
                <w:rFonts w:ascii="Calibri" w:hAnsi="Calibri" w:cs="Arial"/>
                <w:sz w:val="20"/>
                <w:szCs w:val="20"/>
              </w:rPr>
            </w:pPr>
            <w:r>
              <w:rPr>
                <w:rFonts w:ascii="Calibri" w:hAnsi="Calibri" w:cs="Arial"/>
                <w:sz w:val="20"/>
                <w:szCs w:val="20"/>
              </w:rPr>
              <w:t>1,056</w:t>
            </w:r>
          </w:p>
        </w:tc>
        <w:tc>
          <w:tcPr>
            <w:tcW w:w="720" w:type="dxa"/>
            <w:tcBorders>
              <w:bottom w:val="single" w:sz="4" w:space="0" w:color="3379BD"/>
            </w:tcBorders>
            <w:shd w:val="clear" w:color="auto" w:fill="FFFFFF" w:themeFill="background1"/>
            <w:vAlign w:val="center"/>
          </w:tcPr>
          <w:p w14:paraId="1106EDD6"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bottom w:val="single" w:sz="4" w:space="0" w:color="3379BD"/>
            </w:tcBorders>
            <w:shd w:val="clear" w:color="auto" w:fill="FFFFFF" w:themeFill="background1"/>
            <w:vAlign w:val="center"/>
          </w:tcPr>
          <w:p w14:paraId="51DEEFC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70A07DC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6.1</w:t>
            </w:r>
          </w:p>
        </w:tc>
      </w:tr>
      <w:tr w:rsidR="005E573D" w14:paraId="3F1F537C" w14:textId="77777777" w:rsidTr="00800491">
        <w:trPr>
          <w:trHeight w:val="288"/>
          <w:jc w:val="center"/>
        </w:trPr>
        <w:tc>
          <w:tcPr>
            <w:tcW w:w="2790" w:type="dxa"/>
            <w:shd w:val="clear" w:color="auto" w:fill="D9D9D9" w:themeFill="background1" w:themeFillShade="D9"/>
            <w:vAlign w:val="center"/>
          </w:tcPr>
          <w:p w14:paraId="590CA237"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Jameson Peaks-Hog Creek</w:t>
            </w:r>
          </w:p>
        </w:tc>
        <w:tc>
          <w:tcPr>
            <w:tcW w:w="1710" w:type="dxa"/>
            <w:shd w:val="clear" w:color="auto" w:fill="D9D9D9" w:themeFill="background1" w:themeFillShade="D9"/>
            <w:vAlign w:val="center"/>
          </w:tcPr>
          <w:p w14:paraId="54B7FEA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120702010202</w:t>
            </w:r>
          </w:p>
        </w:tc>
        <w:tc>
          <w:tcPr>
            <w:tcW w:w="810" w:type="dxa"/>
            <w:shd w:val="clear" w:color="auto" w:fill="D9D9D9" w:themeFill="background1" w:themeFillShade="D9"/>
            <w:vAlign w:val="center"/>
          </w:tcPr>
          <w:p w14:paraId="31B060D9" w14:textId="77777777" w:rsidR="005E573D" w:rsidRDefault="005E573D" w:rsidP="00800491">
            <w:pPr>
              <w:jc w:val="center"/>
              <w:rPr>
                <w:rFonts w:ascii="Calibri" w:hAnsi="Calibri" w:cs="Arial"/>
                <w:sz w:val="20"/>
                <w:szCs w:val="20"/>
              </w:rPr>
            </w:pPr>
            <w:r>
              <w:rPr>
                <w:rFonts w:ascii="Calibri" w:hAnsi="Calibri" w:cs="Arial"/>
                <w:sz w:val="20"/>
                <w:szCs w:val="20"/>
              </w:rPr>
              <w:t>767</w:t>
            </w:r>
          </w:p>
        </w:tc>
        <w:tc>
          <w:tcPr>
            <w:tcW w:w="810" w:type="dxa"/>
            <w:shd w:val="clear" w:color="auto" w:fill="D9D9D9" w:themeFill="background1" w:themeFillShade="D9"/>
            <w:vAlign w:val="center"/>
          </w:tcPr>
          <w:p w14:paraId="5680300F" w14:textId="77777777" w:rsidR="005E573D" w:rsidRDefault="005E573D" w:rsidP="00800491">
            <w:pPr>
              <w:jc w:val="center"/>
              <w:rPr>
                <w:rFonts w:ascii="Calibri" w:hAnsi="Calibri" w:cs="Arial"/>
                <w:sz w:val="20"/>
                <w:szCs w:val="20"/>
              </w:rPr>
            </w:pPr>
            <w:r>
              <w:rPr>
                <w:rFonts w:ascii="Calibri" w:hAnsi="Calibri" w:cs="Arial"/>
                <w:sz w:val="20"/>
                <w:szCs w:val="20"/>
              </w:rPr>
              <w:t>158</w:t>
            </w:r>
          </w:p>
        </w:tc>
        <w:tc>
          <w:tcPr>
            <w:tcW w:w="810" w:type="dxa"/>
            <w:shd w:val="clear" w:color="auto" w:fill="D9D9D9" w:themeFill="background1" w:themeFillShade="D9"/>
            <w:vAlign w:val="center"/>
          </w:tcPr>
          <w:p w14:paraId="0EC09761" w14:textId="77777777" w:rsidR="005E573D" w:rsidRDefault="005E573D" w:rsidP="00800491">
            <w:pPr>
              <w:jc w:val="center"/>
              <w:rPr>
                <w:rFonts w:ascii="Calibri" w:hAnsi="Calibri" w:cs="Arial"/>
                <w:sz w:val="20"/>
                <w:szCs w:val="20"/>
              </w:rPr>
            </w:pPr>
            <w:r>
              <w:rPr>
                <w:rFonts w:ascii="Calibri" w:hAnsi="Calibri" w:cs="Arial"/>
                <w:sz w:val="20"/>
                <w:szCs w:val="20"/>
              </w:rPr>
              <w:t>609</w:t>
            </w:r>
          </w:p>
        </w:tc>
        <w:tc>
          <w:tcPr>
            <w:tcW w:w="720" w:type="dxa"/>
            <w:shd w:val="clear" w:color="auto" w:fill="D9D9D9" w:themeFill="background1" w:themeFillShade="D9"/>
            <w:vAlign w:val="center"/>
          </w:tcPr>
          <w:p w14:paraId="0D7C153F"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79%</w:t>
            </w:r>
          </w:p>
        </w:tc>
        <w:tc>
          <w:tcPr>
            <w:tcW w:w="1350" w:type="dxa"/>
            <w:shd w:val="clear" w:color="auto" w:fill="D9D9D9" w:themeFill="background1" w:themeFillShade="D9"/>
            <w:vAlign w:val="center"/>
          </w:tcPr>
          <w:p w14:paraId="6C47BD6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173AA02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16.5</w:t>
            </w:r>
          </w:p>
        </w:tc>
      </w:tr>
      <w:tr w:rsidR="005E573D" w14:paraId="52164529" w14:textId="77777777" w:rsidTr="00800491">
        <w:trPr>
          <w:trHeight w:val="288"/>
          <w:jc w:val="center"/>
        </w:trPr>
        <w:tc>
          <w:tcPr>
            <w:tcW w:w="2790" w:type="dxa"/>
            <w:tcBorders>
              <w:bottom w:val="single" w:sz="4" w:space="0" w:color="3379BD"/>
            </w:tcBorders>
            <w:shd w:val="clear" w:color="auto" w:fill="FFFFFF" w:themeFill="background1"/>
            <w:vAlign w:val="center"/>
          </w:tcPr>
          <w:p w14:paraId="2FD288ED"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proofErr w:type="spellStart"/>
            <w:r>
              <w:rPr>
                <w:rFonts w:ascii="Calibri" w:hAnsi="Calibri" w:cs="Arial"/>
                <w:sz w:val="20"/>
                <w:szCs w:val="20"/>
              </w:rPr>
              <w:t>Jimmys</w:t>
            </w:r>
            <w:proofErr w:type="spellEnd"/>
            <w:r>
              <w:rPr>
                <w:rFonts w:ascii="Calibri" w:hAnsi="Calibri" w:cs="Arial"/>
                <w:sz w:val="20"/>
                <w:szCs w:val="20"/>
              </w:rPr>
              <w:t xml:space="preserve"> Creek</w:t>
            </w:r>
          </w:p>
        </w:tc>
        <w:tc>
          <w:tcPr>
            <w:tcW w:w="1710" w:type="dxa"/>
            <w:tcBorders>
              <w:bottom w:val="single" w:sz="4" w:space="0" w:color="3379BD"/>
            </w:tcBorders>
            <w:shd w:val="clear" w:color="auto" w:fill="FFFFFF" w:themeFill="background1"/>
            <w:vAlign w:val="center"/>
          </w:tcPr>
          <w:p w14:paraId="3ADBAD8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120702010304</w:t>
            </w:r>
          </w:p>
        </w:tc>
        <w:tc>
          <w:tcPr>
            <w:tcW w:w="810" w:type="dxa"/>
            <w:tcBorders>
              <w:bottom w:val="single" w:sz="4" w:space="0" w:color="3379BD"/>
            </w:tcBorders>
            <w:shd w:val="clear" w:color="auto" w:fill="FFFFFF" w:themeFill="background1"/>
            <w:vAlign w:val="center"/>
          </w:tcPr>
          <w:p w14:paraId="189C4406" w14:textId="77777777" w:rsidR="005E573D" w:rsidRDefault="005E573D" w:rsidP="00800491">
            <w:pPr>
              <w:jc w:val="center"/>
              <w:rPr>
                <w:rFonts w:ascii="Calibri" w:hAnsi="Calibri" w:cs="Arial"/>
                <w:sz w:val="20"/>
                <w:szCs w:val="20"/>
              </w:rPr>
            </w:pPr>
            <w:r>
              <w:rPr>
                <w:rFonts w:ascii="Calibri" w:hAnsi="Calibri" w:cs="Arial"/>
                <w:sz w:val="20"/>
                <w:szCs w:val="20"/>
              </w:rPr>
              <w:t>88</w:t>
            </w:r>
          </w:p>
        </w:tc>
        <w:tc>
          <w:tcPr>
            <w:tcW w:w="810" w:type="dxa"/>
            <w:tcBorders>
              <w:bottom w:val="single" w:sz="4" w:space="0" w:color="3379BD"/>
            </w:tcBorders>
            <w:shd w:val="clear" w:color="auto" w:fill="FFFFFF" w:themeFill="background1"/>
            <w:vAlign w:val="center"/>
          </w:tcPr>
          <w:p w14:paraId="3DEA4DF5" w14:textId="77777777" w:rsidR="005E573D" w:rsidRDefault="005E573D" w:rsidP="00800491">
            <w:pPr>
              <w:jc w:val="center"/>
              <w:rPr>
                <w:rFonts w:ascii="Calibri" w:hAnsi="Calibri" w:cs="Arial"/>
                <w:sz w:val="20"/>
                <w:szCs w:val="20"/>
              </w:rPr>
            </w:pPr>
            <w:r>
              <w:rPr>
                <w:rFonts w:ascii="Calibri" w:hAnsi="Calibri" w:cs="Arial"/>
                <w:sz w:val="20"/>
                <w:szCs w:val="20"/>
              </w:rPr>
              <w:t>15</w:t>
            </w:r>
          </w:p>
        </w:tc>
        <w:tc>
          <w:tcPr>
            <w:tcW w:w="810" w:type="dxa"/>
            <w:tcBorders>
              <w:bottom w:val="single" w:sz="4" w:space="0" w:color="3379BD"/>
            </w:tcBorders>
            <w:shd w:val="clear" w:color="auto" w:fill="FFFFFF" w:themeFill="background1"/>
            <w:vAlign w:val="center"/>
          </w:tcPr>
          <w:p w14:paraId="60BD772F" w14:textId="77777777" w:rsidR="005E573D" w:rsidRDefault="005E573D" w:rsidP="00800491">
            <w:pPr>
              <w:jc w:val="center"/>
              <w:rPr>
                <w:rFonts w:ascii="Calibri" w:hAnsi="Calibri" w:cs="Arial"/>
                <w:sz w:val="20"/>
                <w:szCs w:val="20"/>
              </w:rPr>
            </w:pPr>
            <w:r>
              <w:rPr>
                <w:rFonts w:ascii="Calibri" w:hAnsi="Calibri" w:cs="Arial"/>
                <w:sz w:val="20"/>
                <w:szCs w:val="20"/>
              </w:rPr>
              <w:t>73</w:t>
            </w:r>
          </w:p>
        </w:tc>
        <w:tc>
          <w:tcPr>
            <w:tcW w:w="720" w:type="dxa"/>
            <w:tcBorders>
              <w:bottom w:val="single" w:sz="4" w:space="0" w:color="3379BD"/>
            </w:tcBorders>
            <w:shd w:val="clear" w:color="auto" w:fill="FFFFFF" w:themeFill="background1"/>
            <w:vAlign w:val="center"/>
          </w:tcPr>
          <w:p w14:paraId="5F923557"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tcBorders>
              <w:bottom w:val="single" w:sz="4" w:space="0" w:color="3379BD"/>
            </w:tcBorders>
            <w:shd w:val="clear" w:color="auto" w:fill="FFFFFF" w:themeFill="background1"/>
            <w:vAlign w:val="center"/>
          </w:tcPr>
          <w:p w14:paraId="071540B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555FAA5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r>
      <w:tr w:rsidR="005E573D" w14:paraId="4A856E70" w14:textId="77777777" w:rsidTr="00800491">
        <w:trPr>
          <w:trHeight w:val="288"/>
          <w:jc w:val="center"/>
        </w:trPr>
        <w:tc>
          <w:tcPr>
            <w:tcW w:w="2790" w:type="dxa"/>
            <w:shd w:val="clear" w:color="auto" w:fill="D9D9D9" w:themeFill="background1" w:themeFillShade="D9"/>
            <w:vAlign w:val="center"/>
          </w:tcPr>
          <w:p w14:paraId="3B681E45"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King Mountain-Leon River</w:t>
            </w:r>
          </w:p>
        </w:tc>
        <w:tc>
          <w:tcPr>
            <w:tcW w:w="1710" w:type="dxa"/>
            <w:shd w:val="clear" w:color="auto" w:fill="D9D9D9" w:themeFill="background1" w:themeFillShade="D9"/>
            <w:vAlign w:val="center"/>
          </w:tcPr>
          <w:p w14:paraId="245E17E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120702010907</w:t>
            </w:r>
          </w:p>
        </w:tc>
        <w:tc>
          <w:tcPr>
            <w:tcW w:w="810" w:type="dxa"/>
            <w:shd w:val="clear" w:color="auto" w:fill="D9D9D9" w:themeFill="background1" w:themeFillShade="D9"/>
            <w:vAlign w:val="center"/>
          </w:tcPr>
          <w:p w14:paraId="48C6F246" w14:textId="77777777" w:rsidR="005E573D" w:rsidRDefault="005E573D" w:rsidP="00800491">
            <w:pPr>
              <w:jc w:val="center"/>
              <w:rPr>
                <w:rFonts w:ascii="Calibri" w:hAnsi="Calibri" w:cs="Arial"/>
                <w:sz w:val="20"/>
                <w:szCs w:val="20"/>
              </w:rPr>
            </w:pPr>
            <w:r>
              <w:rPr>
                <w:rFonts w:ascii="Calibri" w:hAnsi="Calibri" w:cs="Arial"/>
                <w:sz w:val="20"/>
                <w:szCs w:val="20"/>
              </w:rPr>
              <w:t>98</w:t>
            </w:r>
          </w:p>
        </w:tc>
        <w:tc>
          <w:tcPr>
            <w:tcW w:w="810" w:type="dxa"/>
            <w:shd w:val="clear" w:color="auto" w:fill="D9D9D9" w:themeFill="background1" w:themeFillShade="D9"/>
            <w:vAlign w:val="center"/>
          </w:tcPr>
          <w:p w14:paraId="1349319D" w14:textId="77777777" w:rsidR="005E573D" w:rsidRDefault="005E573D" w:rsidP="00800491">
            <w:pPr>
              <w:jc w:val="center"/>
              <w:rPr>
                <w:rFonts w:ascii="Calibri" w:hAnsi="Calibri" w:cs="Arial"/>
                <w:sz w:val="20"/>
                <w:szCs w:val="20"/>
              </w:rPr>
            </w:pPr>
            <w:r>
              <w:rPr>
                <w:rFonts w:ascii="Calibri" w:hAnsi="Calibri" w:cs="Arial"/>
                <w:sz w:val="20"/>
                <w:szCs w:val="20"/>
              </w:rPr>
              <w:t>8</w:t>
            </w:r>
          </w:p>
        </w:tc>
        <w:tc>
          <w:tcPr>
            <w:tcW w:w="810" w:type="dxa"/>
            <w:shd w:val="clear" w:color="auto" w:fill="D9D9D9" w:themeFill="background1" w:themeFillShade="D9"/>
            <w:vAlign w:val="center"/>
          </w:tcPr>
          <w:p w14:paraId="7A0100C4" w14:textId="77777777" w:rsidR="005E573D" w:rsidRDefault="005E573D" w:rsidP="00800491">
            <w:pPr>
              <w:jc w:val="center"/>
              <w:rPr>
                <w:rFonts w:ascii="Calibri" w:hAnsi="Calibri" w:cs="Arial"/>
                <w:sz w:val="20"/>
                <w:szCs w:val="20"/>
              </w:rPr>
            </w:pPr>
            <w:r>
              <w:rPr>
                <w:rFonts w:ascii="Calibri" w:hAnsi="Calibri" w:cs="Arial"/>
                <w:sz w:val="20"/>
                <w:szCs w:val="20"/>
              </w:rPr>
              <w:t>90</w:t>
            </w:r>
          </w:p>
        </w:tc>
        <w:tc>
          <w:tcPr>
            <w:tcW w:w="720" w:type="dxa"/>
            <w:shd w:val="clear" w:color="auto" w:fill="D9D9D9" w:themeFill="background1" w:themeFillShade="D9"/>
            <w:vAlign w:val="center"/>
          </w:tcPr>
          <w:p w14:paraId="138749E7"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shd w:val="clear" w:color="auto" w:fill="D9D9D9" w:themeFill="background1" w:themeFillShade="D9"/>
            <w:vAlign w:val="center"/>
          </w:tcPr>
          <w:p w14:paraId="482AEF9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323586E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2.0</w:t>
            </w:r>
          </w:p>
        </w:tc>
      </w:tr>
      <w:tr w:rsidR="005E573D" w14:paraId="64B2BCAF" w14:textId="77777777" w:rsidTr="00800491">
        <w:trPr>
          <w:trHeight w:val="288"/>
          <w:jc w:val="center"/>
        </w:trPr>
        <w:tc>
          <w:tcPr>
            <w:tcW w:w="2790" w:type="dxa"/>
            <w:tcBorders>
              <w:bottom w:val="single" w:sz="4" w:space="0" w:color="3379BD"/>
            </w:tcBorders>
            <w:shd w:val="clear" w:color="auto" w:fill="FFFFFF" w:themeFill="background1"/>
            <w:vAlign w:val="center"/>
          </w:tcPr>
          <w:p w14:paraId="7BEA97B3"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Lake Leon-Leon River</w:t>
            </w:r>
          </w:p>
        </w:tc>
        <w:tc>
          <w:tcPr>
            <w:tcW w:w="1710" w:type="dxa"/>
            <w:tcBorders>
              <w:bottom w:val="single" w:sz="4" w:space="0" w:color="3379BD"/>
            </w:tcBorders>
            <w:shd w:val="clear" w:color="auto" w:fill="FFFFFF" w:themeFill="background1"/>
            <w:vAlign w:val="center"/>
          </w:tcPr>
          <w:p w14:paraId="71CAA62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120702010108</w:t>
            </w:r>
          </w:p>
        </w:tc>
        <w:tc>
          <w:tcPr>
            <w:tcW w:w="810" w:type="dxa"/>
            <w:tcBorders>
              <w:bottom w:val="single" w:sz="4" w:space="0" w:color="3379BD"/>
            </w:tcBorders>
            <w:shd w:val="clear" w:color="auto" w:fill="FFFFFF" w:themeFill="background1"/>
            <w:vAlign w:val="center"/>
          </w:tcPr>
          <w:p w14:paraId="06546D27" w14:textId="77777777" w:rsidR="005E573D" w:rsidRDefault="005E573D" w:rsidP="00800491">
            <w:pPr>
              <w:jc w:val="center"/>
              <w:rPr>
                <w:rFonts w:ascii="Calibri" w:hAnsi="Calibri" w:cs="Arial"/>
                <w:sz w:val="20"/>
                <w:szCs w:val="20"/>
              </w:rPr>
            </w:pPr>
            <w:r>
              <w:rPr>
                <w:rFonts w:ascii="Calibri" w:hAnsi="Calibri" w:cs="Arial"/>
                <w:sz w:val="20"/>
                <w:szCs w:val="20"/>
              </w:rPr>
              <w:t>2,090</w:t>
            </w:r>
          </w:p>
        </w:tc>
        <w:tc>
          <w:tcPr>
            <w:tcW w:w="810" w:type="dxa"/>
            <w:tcBorders>
              <w:bottom w:val="single" w:sz="4" w:space="0" w:color="3379BD"/>
            </w:tcBorders>
            <w:shd w:val="clear" w:color="auto" w:fill="FFFFFF" w:themeFill="background1"/>
            <w:vAlign w:val="center"/>
          </w:tcPr>
          <w:p w14:paraId="6FEC1BF3" w14:textId="77777777" w:rsidR="005E573D" w:rsidRDefault="005E573D" w:rsidP="00800491">
            <w:pPr>
              <w:jc w:val="center"/>
              <w:rPr>
                <w:rFonts w:ascii="Calibri" w:hAnsi="Calibri" w:cs="Arial"/>
                <w:sz w:val="20"/>
                <w:szCs w:val="20"/>
              </w:rPr>
            </w:pPr>
            <w:r>
              <w:rPr>
                <w:rFonts w:ascii="Calibri" w:hAnsi="Calibri" w:cs="Arial"/>
                <w:sz w:val="20"/>
                <w:szCs w:val="20"/>
              </w:rPr>
              <w:t>572</w:t>
            </w:r>
          </w:p>
        </w:tc>
        <w:tc>
          <w:tcPr>
            <w:tcW w:w="810" w:type="dxa"/>
            <w:tcBorders>
              <w:bottom w:val="single" w:sz="4" w:space="0" w:color="3379BD"/>
            </w:tcBorders>
            <w:shd w:val="clear" w:color="auto" w:fill="FFFFFF" w:themeFill="background1"/>
            <w:vAlign w:val="center"/>
          </w:tcPr>
          <w:p w14:paraId="4FF92E9D" w14:textId="77777777" w:rsidR="005E573D" w:rsidRDefault="005E573D" w:rsidP="00800491">
            <w:pPr>
              <w:jc w:val="center"/>
              <w:rPr>
                <w:rFonts w:ascii="Calibri" w:hAnsi="Calibri" w:cs="Arial"/>
                <w:sz w:val="20"/>
                <w:szCs w:val="20"/>
              </w:rPr>
            </w:pPr>
            <w:r>
              <w:rPr>
                <w:rFonts w:ascii="Calibri" w:hAnsi="Calibri" w:cs="Arial"/>
                <w:sz w:val="20"/>
                <w:szCs w:val="20"/>
              </w:rPr>
              <w:t>1,518</w:t>
            </w:r>
          </w:p>
        </w:tc>
        <w:tc>
          <w:tcPr>
            <w:tcW w:w="720" w:type="dxa"/>
            <w:tcBorders>
              <w:bottom w:val="single" w:sz="4" w:space="0" w:color="3379BD"/>
            </w:tcBorders>
            <w:shd w:val="clear" w:color="auto" w:fill="FFFFFF" w:themeFill="background1"/>
            <w:vAlign w:val="center"/>
          </w:tcPr>
          <w:p w14:paraId="257E281C"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1350" w:type="dxa"/>
            <w:tcBorders>
              <w:bottom w:val="single" w:sz="4" w:space="0" w:color="3379BD"/>
            </w:tcBorders>
            <w:shd w:val="clear" w:color="auto" w:fill="FFFFFF" w:themeFill="background1"/>
            <w:vAlign w:val="center"/>
          </w:tcPr>
          <w:p w14:paraId="73D5834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611B059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21.9</w:t>
            </w:r>
          </w:p>
        </w:tc>
      </w:tr>
      <w:tr w:rsidR="005E573D" w14:paraId="19057783" w14:textId="77777777" w:rsidTr="00800491">
        <w:trPr>
          <w:trHeight w:val="288"/>
          <w:jc w:val="center"/>
        </w:trPr>
        <w:tc>
          <w:tcPr>
            <w:tcW w:w="2790" w:type="dxa"/>
            <w:shd w:val="clear" w:color="auto" w:fill="D9D9D9" w:themeFill="background1" w:themeFillShade="D9"/>
            <w:vAlign w:val="center"/>
          </w:tcPr>
          <w:p w14:paraId="37FD7A50"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Long Branch-</w:t>
            </w:r>
            <w:proofErr w:type="spellStart"/>
            <w:r>
              <w:rPr>
                <w:rFonts w:ascii="Calibri" w:hAnsi="Calibri" w:cs="Arial"/>
                <w:sz w:val="20"/>
                <w:szCs w:val="20"/>
              </w:rPr>
              <w:t>Sabana</w:t>
            </w:r>
            <w:proofErr w:type="spellEnd"/>
            <w:r>
              <w:rPr>
                <w:rFonts w:ascii="Calibri" w:hAnsi="Calibri" w:cs="Arial"/>
                <w:sz w:val="20"/>
                <w:szCs w:val="20"/>
              </w:rPr>
              <w:t xml:space="preserve"> River</w:t>
            </w:r>
          </w:p>
        </w:tc>
        <w:tc>
          <w:tcPr>
            <w:tcW w:w="1710" w:type="dxa"/>
            <w:shd w:val="clear" w:color="auto" w:fill="D9D9D9" w:themeFill="background1" w:themeFillShade="D9"/>
            <w:vAlign w:val="center"/>
          </w:tcPr>
          <w:p w14:paraId="124A28C1"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120702010403</w:t>
            </w:r>
          </w:p>
        </w:tc>
        <w:tc>
          <w:tcPr>
            <w:tcW w:w="810" w:type="dxa"/>
            <w:shd w:val="clear" w:color="auto" w:fill="D9D9D9" w:themeFill="background1" w:themeFillShade="D9"/>
            <w:vAlign w:val="center"/>
          </w:tcPr>
          <w:p w14:paraId="420A37D9" w14:textId="77777777" w:rsidR="005E573D" w:rsidRDefault="005E573D" w:rsidP="00800491">
            <w:pPr>
              <w:jc w:val="center"/>
              <w:rPr>
                <w:rFonts w:ascii="Calibri" w:hAnsi="Calibri" w:cs="Arial"/>
                <w:sz w:val="20"/>
                <w:szCs w:val="20"/>
              </w:rPr>
            </w:pPr>
            <w:r>
              <w:rPr>
                <w:rFonts w:ascii="Calibri" w:hAnsi="Calibri" w:cs="Arial"/>
                <w:sz w:val="20"/>
                <w:szCs w:val="20"/>
              </w:rPr>
              <w:t>955</w:t>
            </w:r>
          </w:p>
        </w:tc>
        <w:tc>
          <w:tcPr>
            <w:tcW w:w="810" w:type="dxa"/>
            <w:shd w:val="clear" w:color="auto" w:fill="D9D9D9" w:themeFill="background1" w:themeFillShade="D9"/>
            <w:vAlign w:val="center"/>
          </w:tcPr>
          <w:p w14:paraId="1D0D6177" w14:textId="77777777" w:rsidR="005E573D" w:rsidRDefault="005E573D" w:rsidP="00800491">
            <w:pPr>
              <w:jc w:val="center"/>
              <w:rPr>
                <w:rFonts w:ascii="Calibri" w:hAnsi="Calibri" w:cs="Arial"/>
                <w:sz w:val="20"/>
                <w:szCs w:val="20"/>
              </w:rPr>
            </w:pPr>
            <w:r>
              <w:rPr>
                <w:rFonts w:ascii="Calibri" w:hAnsi="Calibri" w:cs="Arial"/>
                <w:sz w:val="20"/>
                <w:szCs w:val="20"/>
              </w:rPr>
              <w:t>83</w:t>
            </w:r>
          </w:p>
        </w:tc>
        <w:tc>
          <w:tcPr>
            <w:tcW w:w="810" w:type="dxa"/>
            <w:shd w:val="clear" w:color="auto" w:fill="D9D9D9" w:themeFill="background1" w:themeFillShade="D9"/>
            <w:vAlign w:val="center"/>
          </w:tcPr>
          <w:p w14:paraId="2560DFB5" w14:textId="77777777" w:rsidR="005E573D" w:rsidRDefault="005E573D" w:rsidP="00800491">
            <w:pPr>
              <w:jc w:val="center"/>
              <w:rPr>
                <w:rFonts w:ascii="Calibri" w:hAnsi="Calibri" w:cs="Arial"/>
                <w:sz w:val="20"/>
                <w:szCs w:val="20"/>
              </w:rPr>
            </w:pPr>
            <w:r>
              <w:rPr>
                <w:rFonts w:ascii="Calibri" w:hAnsi="Calibri" w:cs="Arial"/>
                <w:sz w:val="20"/>
                <w:szCs w:val="20"/>
              </w:rPr>
              <w:t>872</w:t>
            </w:r>
          </w:p>
        </w:tc>
        <w:tc>
          <w:tcPr>
            <w:tcW w:w="720" w:type="dxa"/>
            <w:shd w:val="clear" w:color="auto" w:fill="D9D9D9" w:themeFill="background1" w:themeFillShade="D9"/>
            <w:vAlign w:val="center"/>
          </w:tcPr>
          <w:p w14:paraId="1072F58E"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shd w:val="clear" w:color="auto" w:fill="D9D9D9" w:themeFill="background1" w:themeFillShade="D9"/>
            <w:vAlign w:val="center"/>
          </w:tcPr>
          <w:p w14:paraId="2542F10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1426368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4.3</w:t>
            </w:r>
          </w:p>
        </w:tc>
      </w:tr>
      <w:tr w:rsidR="005E573D" w14:paraId="4DA53C60" w14:textId="77777777" w:rsidTr="00800491">
        <w:trPr>
          <w:trHeight w:val="288"/>
          <w:jc w:val="center"/>
        </w:trPr>
        <w:tc>
          <w:tcPr>
            <w:tcW w:w="2790" w:type="dxa"/>
            <w:tcBorders>
              <w:bottom w:val="single" w:sz="4" w:space="0" w:color="3379BD"/>
            </w:tcBorders>
            <w:shd w:val="clear" w:color="auto" w:fill="FFFFFF" w:themeFill="background1"/>
            <w:vAlign w:val="center"/>
          </w:tcPr>
          <w:p w14:paraId="01C69A1C"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Armstrong Creek</w:t>
            </w:r>
          </w:p>
        </w:tc>
        <w:tc>
          <w:tcPr>
            <w:tcW w:w="1710" w:type="dxa"/>
            <w:tcBorders>
              <w:bottom w:val="single" w:sz="4" w:space="0" w:color="3379BD"/>
            </w:tcBorders>
            <w:shd w:val="clear" w:color="auto" w:fill="FFFFFF" w:themeFill="background1"/>
            <w:vAlign w:val="center"/>
          </w:tcPr>
          <w:p w14:paraId="3B12DC85"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120702010207</w:t>
            </w:r>
          </w:p>
        </w:tc>
        <w:tc>
          <w:tcPr>
            <w:tcW w:w="810" w:type="dxa"/>
            <w:tcBorders>
              <w:bottom w:val="single" w:sz="4" w:space="0" w:color="3379BD"/>
            </w:tcBorders>
            <w:shd w:val="clear" w:color="auto" w:fill="FFFFFF" w:themeFill="background1"/>
            <w:vAlign w:val="center"/>
          </w:tcPr>
          <w:p w14:paraId="5DA2A492" w14:textId="77777777" w:rsidR="005E573D" w:rsidRDefault="005E573D" w:rsidP="00800491">
            <w:pPr>
              <w:jc w:val="center"/>
              <w:rPr>
                <w:rFonts w:ascii="Calibri" w:hAnsi="Calibri" w:cs="Arial"/>
                <w:sz w:val="20"/>
                <w:szCs w:val="20"/>
              </w:rPr>
            </w:pPr>
            <w:r>
              <w:rPr>
                <w:rFonts w:ascii="Calibri" w:hAnsi="Calibri" w:cs="Arial"/>
                <w:sz w:val="20"/>
                <w:szCs w:val="20"/>
              </w:rPr>
              <w:t>6,256</w:t>
            </w:r>
          </w:p>
        </w:tc>
        <w:tc>
          <w:tcPr>
            <w:tcW w:w="810" w:type="dxa"/>
            <w:tcBorders>
              <w:bottom w:val="single" w:sz="4" w:space="0" w:color="3379BD"/>
            </w:tcBorders>
            <w:shd w:val="clear" w:color="auto" w:fill="FFFFFF" w:themeFill="background1"/>
            <w:vAlign w:val="center"/>
          </w:tcPr>
          <w:p w14:paraId="4390661B" w14:textId="77777777" w:rsidR="005E573D" w:rsidRDefault="005E573D" w:rsidP="00800491">
            <w:pPr>
              <w:jc w:val="center"/>
              <w:rPr>
                <w:rFonts w:ascii="Calibri" w:hAnsi="Calibri" w:cs="Arial"/>
                <w:sz w:val="20"/>
                <w:szCs w:val="20"/>
              </w:rPr>
            </w:pPr>
            <w:r>
              <w:rPr>
                <w:rFonts w:ascii="Calibri" w:hAnsi="Calibri" w:cs="Arial"/>
                <w:sz w:val="20"/>
                <w:szCs w:val="20"/>
              </w:rPr>
              <w:t>996</w:t>
            </w:r>
          </w:p>
        </w:tc>
        <w:tc>
          <w:tcPr>
            <w:tcW w:w="810" w:type="dxa"/>
            <w:tcBorders>
              <w:bottom w:val="single" w:sz="4" w:space="0" w:color="3379BD"/>
            </w:tcBorders>
            <w:shd w:val="clear" w:color="auto" w:fill="FFFFFF" w:themeFill="background1"/>
            <w:vAlign w:val="center"/>
          </w:tcPr>
          <w:p w14:paraId="15A9F752" w14:textId="77777777" w:rsidR="005E573D" w:rsidRDefault="005E573D" w:rsidP="00800491">
            <w:pPr>
              <w:jc w:val="center"/>
              <w:rPr>
                <w:rFonts w:ascii="Calibri" w:hAnsi="Calibri" w:cs="Arial"/>
                <w:sz w:val="20"/>
                <w:szCs w:val="20"/>
              </w:rPr>
            </w:pPr>
            <w:r>
              <w:rPr>
                <w:rFonts w:ascii="Calibri" w:hAnsi="Calibri" w:cs="Arial"/>
                <w:sz w:val="20"/>
                <w:szCs w:val="20"/>
              </w:rPr>
              <w:t>5,260</w:t>
            </w:r>
          </w:p>
        </w:tc>
        <w:tc>
          <w:tcPr>
            <w:tcW w:w="720" w:type="dxa"/>
            <w:tcBorders>
              <w:bottom w:val="single" w:sz="4" w:space="0" w:color="3379BD"/>
            </w:tcBorders>
            <w:shd w:val="clear" w:color="auto" w:fill="FFFFFF" w:themeFill="background1"/>
            <w:vAlign w:val="center"/>
          </w:tcPr>
          <w:p w14:paraId="3481D2A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tcBorders>
              <w:bottom w:val="single" w:sz="4" w:space="0" w:color="3379BD"/>
            </w:tcBorders>
            <w:shd w:val="clear" w:color="auto" w:fill="FFFFFF" w:themeFill="background1"/>
            <w:vAlign w:val="center"/>
          </w:tcPr>
          <w:p w14:paraId="737AACD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444607C7"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12.7</w:t>
            </w:r>
          </w:p>
        </w:tc>
      </w:tr>
      <w:tr w:rsidR="005E573D" w14:paraId="36DCC373" w14:textId="77777777" w:rsidTr="00800491">
        <w:trPr>
          <w:trHeight w:val="288"/>
          <w:jc w:val="center"/>
        </w:trPr>
        <w:tc>
          <w:tcPr>
            <w:tcW w:w="2790" w:type="dxa"/>
            <w:shd w:val="clear" w:color="auto" w:fill="D9D9D9" w:themeFill="background1" w:themeFillShade="D9"/>
            <w:vAlign w:val="center"/>
          </w:tcPr>
          <w:p w14:paraId="570A1BF8"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Colony Creek</w:t>
            </w:r>
          </w:p>
        </w:tc>
        <w:tc>
          <w:tcPr>
            <w:tcW w:w="1710" w:type="dxa"/>
            <w:shd w:val="clear" w:color="auto" w:fill="D9D9D9" w:themeFill="background1" w:themeFillShade="D9"/>
            <w:vAlign w:val="center"/>
          </w:tcPr>
          <w:p w14:paraId="39DFE4E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120702010107</w:t>
            </w:r>
          </w:p>
        </w:tc>
        <w:tc>
          <w:tcPr>
            <w:tcW w:w="810" w:type="dxa"/>
            <w:shd w:val="clear" w:color="auto" w:fill="D9D9D9" w:themeFill="background1" w:themeFillShade="D9"/>
            <w:vAlign w:val="center"/>
          </w:tcPr>
          <w:p w14:paraId="5D5DCD75" w14:textId="77777777" w:rsidR="005E573D" w:rsidRDefault="005E573D" w:rsidP="00800491">
            <w:pPr>
              <w:jc w:val="center"/>
              <w:rPr>
                <w:rFonts w:ascii="Calibri" w:hAnsi="Calibri" w:cs="Arial"/>
                <w:sz w:val="20"/>
                <w:szCs w:val="20"/>
              </w:rPr>
            </w:pPr>
            <w:r>
              <w:rPr>
                <w:rFonts w:ascii="Calibri" w:hAnsi="Calibri" w:cs="Arial"/>
                <w:sz w:val="20"/>
                <w:szCs w:val="20"/>
              </w:rPr>
              <w:t>1,228</w:t>
            </w:r>
          </w:p>
        </w:tc>
        <w:tc>
          <w:tcPr>
            <w:tcW w:w="810" w:type="dxa"/>
            <w:shd w:val="clear" w:color="auto" w:fill="D9D9D9" w:themeFill="background1" w:themeFillShade="D9"/>
            <w:vAlign w:val="center"/>
          </w:tcPr>
          <w:p w14:paraId="729FE348" w14:textId="77777777" w:rsidR="005E573D" w:rsidRDefault="005E573D" w:rsidP="00800491">
            <w:pPr>
              <w:jc w:val="center"/>
              <w:rPr>
                <w:rFonts w:ascii="Calibri" w:hAnsi="Calibri" w:cs="Arial"/>
                <w:sz w:val="20"/>
                <w:szCs w:val="20"/>
              </w:rPr>
            </w:pPr>
            <w:r>
              <w:rPr>
                <w:rFonts w:ascii="Calibri" w:hAnsi="Calibri" w:cs="Arial"/>
                <w:sz w:val="20"/>
                <w:szCs w:val="20"/>
              </w:rPr>
              <w:t>218</w:t>
            </w:r>
          </w:p>
        </w:tc>
        <w:tc>
          <w:tcPr>
            <w:tcW w:w="810" w:type="dxa"/>
            <w:shd w:val="clear" w:color="auto" w:fill="D9D9D9" w:themeFill="background1" w:themeFillShade="D9"/>
            <w:vAlign w:val="center"/>
          </w:tcPr>
          <w:p w14:paraId="7ADF42EE" w14:textId="77777777" w:rsidR="005E573D" w:rsidRDefault="005E573D" w:rsidP="00800491">
            <w:pPr>
              <w:jc w:val="center"/>
              <w:rPr>
                <w:rFonts w:ascii="Calibri" w:hAnsi="Calibri" w:cs="Arial"/>
                <w:sz w:val="20"/>
                <w:szCs w:val="20"/>
              </w:rPr>
            </w:pPr>
            <w:r>
              <w:rPr>
                <w:rFonts w:ascii="Calibri" w:hAnsi="Calibri" w:cs="Arial"/>
                <w:sz w:val="20"/>
                <w:szCs w:val="20"/>
              </w:rPr>
              <w:t>1,010</w:t>
            </w:r>
          </w:p>
        </w:tc>
        <w:tc>
          <w:tcPr>
            <w:tcW w:w="720" w:type="dxa"/>
            <w:shd w:val="clear" w:color="auto" w:fill="D9D9D9" w:themeFill="background1" w:themeFillShade="D9"/>
            <w:vAlign w:val="center"/>
          </w:tcPr>
          <w:p w14:paraId="6217956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c>
          <w:tcPr>
            <w:tcW w:w="1350" w:type="dxa"/>
            <w:shd w:val="clear" w:color="auto" w:fill="D9D9D9" w:themeFill="background1" w:themeFillShade="D9"/>
            <w:vAlign w:val="center"/>
          </w:tcPr>
          <w:p w14:paraId="3DCA79E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1BB2D687"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13.2</w:t>
            </w:r>
          </w:p>
        </w:tc>
      </w:tr>
      <w:tr w:rsidR="005E573D" w14:paraId="457EF318" w14:textId="77777777" w:rsidTr="00800491">
        <w:trPr>
          <w:trHeight w:val="288"/>
          <w:jc w:val="center"/>
        </w:trPr>
        <w:tc>
          <w:tcPr>
            <w:tcW w:w="2790" w:type="dxa"/>
            <w:tcBorders>
              <w:bottom w:val="single" w:sz="4" w:space="0" w:color="3379BD"/>
            </w:tcBorders>
            <w:shd w:val="clear" w:color="auto" w:fill="FFFFFF" w:themeFill="background1"/>
            <w:vAlign w:val="center"/>
          </w:tcPr>
          <w:p w14:paraId="4E42D46A"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Coryell Creek</w:t>
            </w:r>
          </w:p>
        </w:tc>
        <w:tc>
          <w:tcPr>
            <w:tcW w:w="1710" w:type="dxa"/>
            <w:tcBorders>
              <w:bottom w:val="single" w:sz="4" w:space="0" w:color="3379BD"/>
            </w:tcBorders>
            <w:shd w:val="clear" w:color="auto" w:fill="FFFFFF" w:themeFill="background1"/>
            <w:vAlign w:val="center"/>
          </w:tcPr>
          <w:p w14:paraId="74DBC4D7"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120702010906</w:t>
            </w:r>
          </w:p>
        </w:tc>
        <w:tc>
          <w:tcPr>
            <w:tcW w:w="810" w:type="dxa"/>
            <w:tcBorders>
              <w:bottom w:val="single" w:sz="4" w:space="0" w:color="3379BD"/>
            </w:tcBorders>
            <w:shd w:val="clear" w:color="auto" w:fill="FFFFFF" w:themeFill="background1"/>
            <w:vAlign w:val="center"/>
          </w:tcPr>
          <w:p w14:paraId="2E1B603F" w14:textId="77777777" w:rsidR="005E573D" w:rsidRDefault="005E573D" w:rsidP="00800491">
            <w:pPr>
              <w:jc w:val="center"/>
              <w:rPr>
                <w:rFonts w:ascii="Calibri" w:hAnsi="Calibri" w:cs="Arial"/>
                <w:sz w:val="20"/>
                <w:szCs w:val="20"/>
              </w:rPr>
            </w:pPr>
            <w:r>
              <w:rPr>
                <w:rFonts w:ascii="Calibri" w:hAnsi="Calibri" w:cs="Arial"/>
                <w:sz w:val="20"/>
                <w:szCs w:val="20"/>
              </w:rPr>
              <w:t>217</w:t>
            </w:r>
          </w:p>
        </w:tc>
        <w:tc>
          <w:tcPr>
            <w:tcW w:w="810" w:type="dxa"/>
            <w:tcBorders>
              <w:bottom w:val="single" w:sz="4" w:space="0" w:color="3379BD"/>
            </w:tcBorders>
            <w:shd w:val="clear" w:color="auto" w:fill="FFFFFF" w:themeFill="background1"/>
            <w:vAlign w:val="center"/>
          </w:tcPr>
          <w:p w14:paraId="6B481931" w14:textId="77777777" w:rsidR="005E573D" w:rsidRDefault="005E573D" w:rsidP="00800491">
            <w:pPr>
              <w:jc w:val="center"/>
              <w:rPr>
                <w:rFonts w:ascii="Calibri" w:hAnsi="Calibri" w:cs="Arial"/>
                <w:sz w:val="20"/>
                <w:szCs w:val="20"/>
              </w:rPr>
            </w:pPr>
            <w:r>
              <w:rPr>
                <w:rFonts w:ascii="Calibri" w:hAnsi="Calibri" w:cs="Arial"/>
                <w:sz w:val="20"/>
                <w:szCs w:val="20"/>
              </w:rPr>
              <w:t>19</w:t>
            </w:r>
          </w:p>
        </w:tc>
        <w:tc>
          <w:tcPr>
            <w:tcW w:w="810" w:type="dxa"/>
            <w:tcBorders>
              <w:bottom w:val="single" w:sz="4" w:space="0" w:color="3379BD"/>
            </w:tcBorders>
            <w:shd w:val="clear" w:color="auto" w:fill="FFFFFF" w:themeFill="background1"/>
            <w:vAlign w:val="center"/>
          </w:tcPr>
          <w:p w14:paraId="47FB5181" w14:textId="77777777" w:rsidR="005E573D" w:rsidRDefault="005E573D" w:rsidP="00800491">
            <w:pPr>
              <w:jc w:val="center"/>
              <w:rPr>
                <w:rFonts w:ascii="Calibri" w:hAnsi="Calibri" w:cs="Arial"/>
                <w:sz w:val="20"/>
                <w:szCs w:val="20"/>
              </w:rPr>
            </w:pPr>
            <w:r>
              <w:rPr>
                <w:rFonts w:ascii="Calibri" w:hAnsi="Calibri" w:cs="Arial"/>
                <w:sz w:val="20"/>
                <w:szCs w:val="20"/>
              </w:rPr>
              <w:t>198</w:t>
            </w:r>
          </w:p>
        </w:tc>
        <w:tc>
          <w:tcPr>
            <w:tcW w:w="720" w:type="dxa"/>
            <w:tcBorders>
              <w:bottom w:val="single" w:sz="4" w:space="0" w:color="3379BD"/>
            </w:tcBorders>
            <w:shd w:val="clear" w:color="auto" w:fill="FFFFFF" w:themeFill="background1"/>
            <w:vAlign w:val="center"/>
          </w:tcPr>
          <w:p w14:paraId="0F72A08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3B8411C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4AB2A3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3.8</w:t>
            </w:r>
          </w:p>
        </w:tc>
      </w:tr>
      <w:tr w:rsidR="005E573D" w14:paraId="746E1368" w14:textId="77777777" w:rsidTr="00800491">
        <w:trPr>
          <w:trHeight w:val="288"/>
          <w:jc w:val="center"/>
        </w:trPr>
        <w:tc>
          <w:tcPr>
            <w:tcW w:w="2790" w:type="dxa"/>
            <w:shd w:val="clear" w:color="auto" w:fill="D9D9D9" w:themeFill="background1" w:themeFillShade="D9"/>
            <w:vAlign w:val="center"/>
          </w:tcPr>
          <w:p w14:paraId="3240B045"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Plum Creek</w:t>
            </w:r>
          </w:p>
        </w:tc>
        <w:tc>
          <w:tcPr>
            <w:tcW w:w="1710" w:type="dxa"/>
            <w:shd w:val="clear" w:color="auto" w:fill="D9D9D9" w:themeFill="background1" w:themeFillShade="D9"/>
            <w:vAlign w:val="center"/>
          </w:tcPr>
          <w:p w14:paraId="76B704A8"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120702010805</w:t>
            </w:r>
          </w:p>
        </w:tc>
        <w:tc>
          <w:tcPr>
            <w:tcW w:w="810" w:type="dxa"/>
            <w:shd w:val="clear" w:color="auto" w:fill="D9D9D9" w:themeFill="background1" w:themeFillShade="D9"/>
            <w:vAlign w:val="center"/>
          </w:tcPr>
          <w:p w14:paraId="663A86B5" w14:textId="77777777" w:rsidR="005E573D" w:rsidRDefault="005E573D" w:rsidP="00800491">
            <w:pPr>
              <w:jc w:val="center"/>
              <w:rPr>
                <w:rFonts w:ascii="Calibri" w:hAnsi="Calibri" w:cs="Arial"/>
                <w:sz w:val="20"/>
                <w:szCs w:val="20"/>
              </w:rPr>
            </w:pPr>
            <w:r>
              <w:rPr>
                <w:rFonts w:ascii="Calibri" w:hAnsi="Calibri" w:cs="Arial"/>
                <w:sz w:val="20"/>
                <w:szCs w:val="20"/>
              </w:rPr>
              <w:t>60</w:t>
            </w:r>
          </w:p>
        </w:tc>
        <w:tc>
          <w:tcPr>
            <w:tcW w:w="810" w:type="dxa"/>
            <w:shd w:val="clear" w:color="auto" w:fill="D9D9D9" w:themeFill="background1" w:themeFillShade="D9"/>
            <w:vAlign w:val="center"/>
          </w:tcPr>
          <w:p w14:paraId="6E4EBA53" w14:textId="77777777" w:rsidR="005E573D" w:rsidRDefault="005E573D" w:rsidP="00800491">
            <w:pPr>
              <w:jc w:val="center"/>
              <w:rPr>
                <w:rFonts w:ascii="Calibri" w:hAnsi="Calibri" w:cs="Arial"/>
                <w:sz w:val="20"/>
                <w:szCs w:val="20"/>
              </w:rPr>
            </w:pPr>
            <w:r>
              <w:rPr>
                <w:rFonts w:ascii="Calibri" w:hAnsi="Calibri" w:cs="Arial"/>
                <w:sz w:val="20"/>
                <w:szCs w:val="20"/>
              </w:rPr>
              <w:t>8</w:t>
            </w:r>
          </w:p>
        </w:tc>
        <w:tc>
          <w:tcPr>
            <w:tcW w:w="810" w:type="dxa"/>
            <w:shd w:val="clear" w:color="auto" w:fill="D9D9D9" w:themeFill="background1" w:themeFillShade="D9"/>
            <w:vAlign w:val="center"/>
          </w:tcPr>
          <w:p w14:paraId="5D4EE38F" w14:textId="77777777" w:rsidR="005E573D" w:rsidRDefault="005E573D" w:rsidP="00800491">
            <w:pPr>
              <w:jc w:val="center"/>
              <w:rPr>
                <w:rFonts w:ascii="Calibri" w:hAnsi="Calibri" w:cs="Arial"/>
                <w:sz w:val="20"/>
                <w:szCs w:val="20"/>
              </w:rPr>
            </w:pPr>
            <w:r>
              <w:rPr>
                <w:rFonts w:ascii="Calibri" w:hAnsi="Calibri" w:cs="Arial"/>
                <w:sz w:val="20"/>
                <w:szCs w:val="20"/>
              </w:rPr>
              <w:t>52</w:t>
            </w:r>
          </w:p>
        </w:tc>
        <w:tc>
          <w:tcPr>
            <w:tcW w:w="720" w:type="dxa"/>
            <w:shd w:val="clear" w:color="auto" w:fill="D9D9D9" w:themeFill="background1" w:themeFillShade="D9"/>
            <w:vAlign w:val="center"/>
          </w:tcPr>
          <w:p w14:paraId="367CC3E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shd w:val="clear" w:color="auto" w:fill="D9D9D9" w:themeFill="background1" w:themeFillShade="D9"/>
            <w:vAlign w:val="center"/>
          </w:tcPr>
          <w:p w14:paraId="6B73944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4C0B9C0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6.7</w:t>
            </w:r>
          </w:p>
        </w:tc>
      </w:tr>
      <w:tr w:rsidR="005E573D" w14:paraId="1F02D314" w14:textId="77777777" w:rsidTr="00800491">
        <w:trPr>
          <w:trHeight w:val="288"/>
          <w:jc w:val="center"/>
        </w:trPr>
        <w:tc>
          <w:tcPr>
            <w:tcW w:w="2790" w:type="dxa"/>
            <w:tcBorders>
              <w:bottom w:val="single" w:sz="4" w:space="0" w:color="3379BD"/>
            </w:tcBorders>
            <w:shd w:val="clear" w:color="auto" w:fill="FFFFFF" w:themeFill="background1"/>
            <w:vAlign w:val="center"/>
          </w:tcPr>
          <w:p w14:paraId="3DEB6C93"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Lower </w:t>
            </w:r>
            <w:proofErr w:type="spellStart"/>
            <w:r>
              <w:rPr>
                <w:rFonts w:ascii="Calibri" w:hAnsi="Calibri" w:cs="Arial"/>
                <w:sz w:val="20"/>
                <w:szCs w:val="20"/>
              </w:rPr>
              <w:t>Resley</w:t>
            </w:r>
            <w:proofErr w:type="spellEnd"/>
            <w:r>
              <w:rPr>
                <w:rFonts w:ascii="Calibri" w:hAnsi="Calibri" w:cs="Arial"/>
                <w:sz w:val="20"/>
                <w:szCs w:val="20"/>
              </w:rPr>
              <w:t xml:space="preserve"> Creek</w:t>
            </w:r>
          </w:p>
        </w:tc>
        <w:tc>
          <w:tcPr>
            <w:tcW w:w="1710" w:type="dxa"/>
            <w:tcBorders>
              <w:bottom w:val="single" w:sz="4" w:space="0" w:color="3379BD"/>
            </w:tcBorders>
            <w:shd w:val="clear" w:color="auto" w:fill="FFFFFF" w:themeFill="background1"/>
            <w:vAlign w:val="center"/>
          </w:tcPr>
          <w:p w14:paraId="0BB11D8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120702010602</w:t>
            </w:r>
          </w:p>
        </w:tc>
        <w:tc>
          <w:tcPr>
            <w:tcW w:w="810" w:type="dxa"/>
            <w:tcBorders>
              <w:bottom w:val="single" w:sz="4" w:space="0" w:color="3379BD"/>
            </w:tcBorders>
            <w:shd w:val="clear" w:color="auto" w:fill="FFFFFF" w:themeFill="background1"/>
            <w:vAlign w:val="center"/>
          </w:tcPr>
          <w:p w14:paraId="24C724AE" w14:textId="77777777" w:rsidR="005E573D" w:rsidRDefault="005E573D" w:rsidP="00800491">
            <w:pPr>
              <w:jc w:val="center"/>
              <w:rPr>
                <w:rFonts w:ascii="Calibri" w:hAnsi="Calibri" w:cs="Arial"/>
                <w:sz w:val="20"/>
                <w:szCs w:val="20"/>
              </w:rPr>
            </w:pPr>
            <w:r>
              <w:rPr>
                <w:rFonts w:ascii="Calibri" w:hAnsi="Calibri" w:cs="Arial"/>
                <w:sz w:val="20"/>
                <w:szCs w:val="20"/>
              </w:rPr>
              <w:t>295</w:t>
            </w:r>
          </w:p>
        </w:tc>
        <w:tc>
          <w:tcPr>
            <w:tcW w:w="810" w:type="dxa"/>
            <w:tcBorders>
              <w:bottom w:val="single" w:sz="4" w:space="0" w:color="3379BD"/>
            </w:tcBorders>
            <w:shd w:val="clear" w:color="auto" w:fill="FFFFFF" w:themeFill="background1"/>
            <w:vAlign w:val="center"/>
          </w:tcPr>
          <w:p w14:paraId="06D6F01F" w14:textId="77777777" w:rsidR="005E573D" w:rsidRDefault="005E573D" w:rsidP="00800491">
            <w:pPr>
              <w:jc w:val="center"/>
              <w:rPr>
                <w:rFonts w:ascii="Calibri" w:hAnsi="Calibri" w:cs="Arial"/>
                <w:sz w:val="20"/>
                <w:szCs w:val="20"/>
              </w:rPr>
            </w:pPr>
            <w:r>
              <w:rPr>
                <w:rFonts w:ascii="Calibri" w:hAnsi="Calibri" w:cs="Arial"/>
                <w:sz w:val="20"/>
                <w:szCs w:val="20"/>
              </w:rPr>
              <w:t>19</w:t>
            </w:r>
          </w:p>
        </w:tc>
        <w:tc>
          <w:tcPr>
            <w:tcW w:w="810" w:type="dxa"/>
            <w:tcBorders>
              <w:bottom w:val="single" w:sz="4" w:space="0" w:color="3379BD"/>
            </w:tcBorders>
            <w:shd w:val="clear" w:color="auto" w:fill="FFFFFF" w:themeFill="background1"/>
            <w:vAlign w:val="center"/>
          </w:tcPr>
          <w:p w14:paraId="7EC67E9E" w14:textId="77777777" w:rsidR="005E573D" w:rsidRDefault="005E573D" w:rsidP="00800491">
            <w:pPr>
              <w:jc w:val="center"/>
              <w:rPr>
                <w:rFonts w:ascii="Calibri" w:hAnsi="Calibri" w:cs="Arial"/>
                <w:sz w:val="20"/>
                <w:szCs w:val="20"/>
              </w:rPr>
            </w:pPr>
            <w:r>
              <w:rPr>
                <w:rFonts w:ascii="Calibri" w:hAnsi="Calibri" w:cs="Arial"/>
                <w:sz w:val="20"/>
                <w:szCs w:val="20"/>
              </w:rPr>
              <w:t>276</w:t>
            </w:r>
          </w:p>
        </w:tc>
        <w:tc>
          <w:tcPr>
            <w:tcW w:w="720" w:type="dxa"/>
            <w:tcBorders>
              <w:bottom w:val="single" w:sz="4" w:space="0" w:color="3379BD"/>
            </w:tcBorders>
            <w:shd w:val="clear" w:color="auto" w:fill="FFFFFF" w:themeFill="background1"/>
            <w:vAlign w:val="center"/>
          </w:tcPr>
          <w:p w14:paraId="1FF47DC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3379BD"/>
            </w:tcBorders>
            <w:shd w:val="clear" w:color="auto" w:fill="FFFFFF" w:themeFill="background1"/>
            <w:vAlign w:val="center"/>
          </w:tcPr>
          <w:p w14:paraId="018A9B1C"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3D6D23C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5.2</w:t>
            </w:r>
          </w:p>
        </w:tc>
      </w:tr>
      <w:tr w:rsidR="005E573D" w14:paraId="3F5B919C" w14:textId="77777777" w:rsidTr="00800491">
        <w:trPr>
          <w:trHeight w:val="288"/>
          <w:jc w:val="center"/>
        </w:trPr>
        <w:tc>
          <w:tcPr>
            <w:tcW w:w="2790" w:type="dxa"/>
            <w:shd w:val="clear" w:color="auto" w:fill="D9D9D9" w:themeFill="background1" w:themeFillShade="D9"/>
            <w:vAlign w:val="center"/>
          </w:tcPr>
          <w:p w14:paraId="4A686B46"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South Fork Leon River</w:t>
            </w:r>
          </w:p>
        </w:tc>
        <w:tc>
          <w:tcPr>
            <w:tcW w:w="1710" w:type="dxa"/>
            <w:shd w:val="clear" w:color="auto" w:fill="D9D9D9" w:themeFill="background1" w:themeFillShade="D9"/>
            <w:vAlign w:val="center"/>
          </w:tcPr>
          <w:p w14:paraId="22E8416F"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120702010104</w:t>
            </w:r>
          </w:p>
        </w:tc>
        <w:tc>
          <w:tcPr>
            <w:tcW w:w="810" w:type="dxa"/>
            <w:shd w:val="clear" w:color="auto" w:fill="D9D9D9" w:themeFill="background1" w:themeFillShade="D9"/>
            <w:vAlign w:val="center"/>
          </w:tcPr>
          <w:p w14:paraId="43231378" w14:textId="77777777" w:rsidR="005E573D" w:rsidRDefault="005E573D" w:rsidP="00800491">
            <w:pPr>
              <w:jc w:val="center"/>
              <w:rPr>
                <w:rFonts w:ascii="Calibri" w:hAnsi="Calibri" w:cs="Arial"/>
                <w:sz w:val="20"/>
                <w:szCs w:val="20"/>
              </w:rPr>
            </w:pPr>
            <w:r>
              <w:rPr>
                <w:rFonts w:ascii="Calibri" w:hAnsi="Calibri" w:cs="Arial"/>
                <w:sz w:val="20"/>
                <w:szCs w:val="20"/>
              </w:rPr>
              <w:t>1,667</w:t>
            </w:r>
          </w:p>
        </w:tc>
        <w:tc>
          <w:tcPr>
            <w:tcW w:w="810" w:type="dxa"/>
            <w:shd w:val="clear" w:color="auto" w:fill="D9D9D9" w:themeFill="background1" w:themeFillShade="D9"/>
            <w:vAlign w:val="center"/>
          </w:tcPr>
          <w:p w14:paraId="33AEBBC2" w14:textId="77777777" w:rsidR="005E573D" w:rsidRDefault="005E573D" w:rsidP="00800491">
            <w:pPr>
              <w:jc w:val="center"/>
              <w:rPr>
                <w:rFonts w:ascii="Calibri" w:hAnsi="Calibri" w:cs="Arial"/>
                <w:sz w:val="20"/>
                <w:szCs w:val="20"/>
              </w:rPr>
            </w:pPr>
            <w:r>
              <w:rPr>
                <w:rFonts w:ascii="Calibri" w:hAnsi="Calibri" w:cs="Arial"/>
                <w:sz w:val="20"/>
                <w:szCs w:val="20"/>
              </w:rPr>
              <w:t>284</w:t>
            </w:r>
          </w:p>
        </w:tc>
        <w:tc>
          <w:tcPr>
            <w:tcW w:w="810" w:type="dxa"/>
            <w:shd w:val="clear" w:color="auto" w:fill="D9D9D9" w:themeFill="background1" w:themeFillShade="D9"/>
            <w:vAlign w:val="center"/>
          </w:tcPr>
          <w:p w14:paraId="5165E129" w14:textId="77777777" w:rsidR="005E573D" w:rsidRDefault="005E573D" w:rsidP="00800491">
            <w:pPr>
              <w:jc w:val="center"/>
              <w:rPr>
                <w:rFonts w:ascii="Calibri" w:hAnsi="Calibri" w:cs="Arial"/>
                <w:sz w:val="20"/>
                <w:szCs w:val="20"/>
              </w:rPr>
            </w:pPr>
            <w:r>
              <w:rPr>
                <w:rFonts w:ascii="Calibri" w:hAnsi="Calibri" w:cs="Arial"/>
                <w:sz w:val="20"/>
                <w:szCs w:val="20"/>
              </w:rPr>
              <w:t>1,383</w:t>
            </w:r>
          </w:p>
        </w:tc>
        <w:tc>
          <w:tcPr>
            <w:tcW w:w="720" w:type="dxa"/>
            <w:shd w:val="clear" w:color="auto" w:fill="D9D9D9" w:themeFill="background1" w:themeFillShade="D9"/>
            <w:vAlign w:val="center"/>
          </w:tcPr>
          <w:p w14:paraId="4C7BBA0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shd w:val="clear" w:color="auto" w:fill="D9D9D9" w:themeFill="background1" w:themeFillShade="D9"/>
            <w:vAlign w:val="center"/>
          </w:tcPr>
          <w:p w14:paraId="419BCFF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11853C0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11.4</w:t>
            </w:r>
          </w:p>
        </w:tc>
      </w:tr>
      <w:tr w:rsidR="005E573D" w14:paraId="1DA5059D" w14:textId="77777777" w:rsidTr="00800491">
        <w:trPr>
          <w:trHeight w:val="288"/>
          <w:jc w:val="center"/>
        </w:trPr>
        <w:tc>
          <w:tcPr>
            <w:tcW w:w="2790" w:type="dxa"/>
            <w:tcBorders>
              <w:bottom w:val="single" w:sz="4" w:space="0" w:color="3379BD"/>
            </w:tcBorders>
            <w:shd w:val="clear" w:color="auto" w:fill="FFFFFF" w:themeFill="background1"/>
            <w:vAlign w:val="center"/>
          </w:tcPr>
          <w:p w14:paraId="36EDDDB2"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South Nolan Creek</w:t>
            </w:r>
          </w:p>
        </w:tc>
        <w:tc>
          <w:tcPr>
            <w:tcW w:w="1710" w:type="dxa"/>
            <w:tcBorders>
              <w:bottom w:val="single" w:sz="4" w:space="0" w:color="3379BD"/>
            </w:tcBorders>
            <w:shd w:val="clear" w:color="auto" w:fill="FFFFFF" w:themeFill="background1"/>
            <w:vAlign w:val="center"/>
          </w:tcPr>
          <w:p w14:paraId="5E5ECF3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120702011102</w:t>
            </w:r>
          </w:p>
        </w:tc>
        <w:tc>
          <w:tcPr>
            <w:tcW w:w="810" w:type="dxa"/>
            <w:tcBorders>
              <w:bottom w:val="single" w:sz="4" w:space="0" w:color="3379BD"/>
            </w:tcBorders>
            <w:shd w:val="clear" w:color="auto" w:fill="FFFFFF" w:themeFill="background1"/>
            <w:vAlign w:val="center"/>
          </w:tcPr>
          <w:p w14:paraId="763FDA0D" w14:textId="77777777" w:rsidR="005E573D" w:rsidRDefault="005E573D" w:rsidP="00800491">
            <w:pPr>
              <w:jc w:val="center"/>
              <w:rPr>
                <w:rFonts w:ascii="Calibri" w:hAnsi="Calibri" w:cs="Arial"/>
                <w:sz w:val="20"/>
                <w:szCs w:val="20"/>
              </w:rPr>
            </w:pPr>
            <w:r>
              <w:rPr>
                <w:rFonts w:ascii="Calibri" w:hAnsi="Calibri" w:cs="Arial"/>
                <w:sz w:val="20"/>
                <w:szCs w:val="20"/>
              </w:rPr>
              <w:t>17,030</w:t>
            </w:r>
          </w:p>
        </w:tc>
        <w:tc>
          <w:tcPr>
            <w:tcW w:w="810" w:type="dxa"/>
            <w:tcBorders>
              <w:bottom w:val="single" w:sz="4" w:space="0" w:color="3379BD"/>
            </w:tcBorders>
            <w:shd w:val="clear" w:color="auto" w:fill="FFFFFF" w:themeFill="background1"/>
            <w:vAlign w:val="center"/>
          </w:tcPr>
          <w:p w14:paraId="0A9D0E9A" w14:textId="77777777" w:rsidR="005E573D" w:rsidRDefault="005E573D" w:rsidP="00800491">
            <w:pPr>
              <w:jc w:val="center"/>
              <w:rPr>
                <w:rFonts w:ascii="Calibri" w:hAnsi="Calibri" w:cs="Arial"/>
                <w:sz w:val="20"/>
                <w:szCs w:val="20"/>
              </w:rPr>
            </w:pPr>
            <w:r>
              <w:rPr>
                <w:rFonts w:ascii="Calibri" w:hAnsi="Calibri" w:cs="Arial"/>
                <w:sz w:val="20"/>
                <w:szCs w:val="20"/>
              </w:rPr>
              <w:t>3,137</w:t>
            </w:r>
          </w:p>
        </w:tc>
        <w:tc>
          <w:tcPr>
            <w:tcW w:w="810" w:type="dxa"/>
            <w:tcBorders>
              <w:bottom w:val="single" w:sz="4" w:space="0" w:color="3379BD"/>
            </w:tcBorders>
            <w:shd w:val="clear" w:color="auto" w:fill="FFFFFF" w:themeFill="background1"/>
            <w:vAlign w:val="center"/>
          </w:tcPr>
          <w:p w14:paraId="4645D062" w14:textId="77777777" w:rsidR="005E573D" w:rsidRDefault="005E573D" w:rsidP="00800491">
            <w:pPr>
              <w:jc w:val="center"/>
              <w:rPr>
                <w:rFonts w:ascii="Calibri" w:hAnsi="Calibri" w:cs="Arial"/>
                <w:sz w:val="20"/>
                <w:szCs w:val="20"/>
              </w:rPr>
            </w:pPr>
            <w:r>
              <w:rPr>
                <w:rFonts w:ascii="Calibri" w:hAnsi="Calibri" w:cs="Arial"/>
                <w:sz w:val="20"/>
                <w:szCs w:val="20"/>
              </w:rPr>
              <w:t>13,893</w:t>
            </w:r>
          </w:p>
        </w:tc>
        <w:tc>
          <w:tcPr>
            <w:tcW w:w="720" w:type="dxa"/>
            <w:tcBorders>
              <w:bottom w:val="single" w:sz="4" w:space="0" w:color="3379BD"/>
            </w:tcBorders>
            <w:shd w:val="clear" w:color="auto" w:fill="FFFFFF" w:themeFill="background1"/>
            <w:vAlign w:val="center"/>
          </w:tcPr>
          <w:p w14:paraId="7F582068"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82%</w:t>
            </w:r>
          </w:p>
        </w:tc>
        <w:tc>
          <w:tcPr>
            <w:tcW w:w="1350" w:type="dxa"/>
            <w:tcBorders>
              <w:bottom w:val="single" w:sz="4" w:space="0" w:color="3379BD"/>
            </w:tcBorders>
            <w:shd w:val="clear" w:color="auto" w:fill="FFFFFF" w:themeFill="background1"/>
            <w:vAlign w:val="center"/>
          </w:tcPr>
          <w:p w14:paraId="72E029B1"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CAC6B81"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12.5</w:t>
            </w:r>
          </w:p>
        </w:tc>
      </w:tr>
      <w:tr w:rsidR="005E573D" w14:paraId="67210C1C" w14:textId="77777777" w:rsidTr="00800491">
        <w:trPr>
          <w:trHeight w:val="288"/>
          <w:jc w:val="center"/>
        </w:trPr>
        <w:tc>
          <w:tcPr>
            <w:tcW w:w="2790" w:type="dxa"/>
            <w:shd w:val="clear" w:color="auto" w:fill="D9D9D9" w:themeFill="background1" w:themeFillShade="D9"/>
            <w:vAlign w:val="center"/>
          </w:tcPr>
          <w:p w14:paraId="5ED51207"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proofErr w:type="spellStart"/>
            <w:r>
              <w:rPr>
                <w:rFonts w:ascii="Calibri" w:hAnsi="Calibri" w:cs="Arial"/>
                <w:sz w:val="20"/>
                <w:szCs w:val="20"/>
              </w:rPr>
              <w:t>Metheglin</w:t>
            </w:r>
            <w:proofErr w:type="spellEnd"/>
            <w:r>
              <w:rPr>
                <w:rFonts w:ascii="Calibri" w:hAnsi="Calibri" w:cs="Arial"/>
                <w:sz w:val="20"/>
                <w:szCs w:val="20"/>
              </w:rPr>
              <w:t xml:space="preserve"> Creek-Belton Lake</w:t>
            </w:r>
          </w:p>
        </w:tc>
        <w:tc>
          <w:tcPr>
            <w:tcW w:w="1710" w:type="dxa"/>
            <w:shd w:val="clear" w:color="auto" w:fill="D9D9D9" w:themeFill="background1" w:themeFillShade="D9"/>
            <w:vAlign w:val="center"/>
          </w:tcPr>
          <w:p w14:paraId="2F21870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120702011005</w:t>
            </w:r>
          </w:p>
        </w:tc>
        <w:tc>
          <w:tcPr>
            <w:tcW w:w="810" w:type="dxa"/>
            <w:shd w:val="clear" w:color="auto" w:fill="D9D9D9" w:themeFill="background1" w:themeFillShade="D9"/>
            <w:vAlign w:val="center"/>
          </w:tcPr>
          <w:p w14:paraId="34454A38" w14:textId="77777777" w:rsidR="005E573D" w:rsidRDefault="005E573D" w:rsidP="00800491">
            <w:pPr>
              <w:jc w:val="center"/>
              <w:rPr>
                <w:rFonts w:ascii="Calibri" w:hAnsi="Calibri" w:cs="Arial"/>
                <w:sz w:val="20"/>
                <w:szCs w:val="20"/>
              </w:rPr>
            </w:pPr>
            <w:r>
              <w:rPr>
                <w:rFonts w:ascii="Calibri" w:hAnsi="Calibri" w:cs="Arial"/>
                <w:sz w:val="20"/>
                <w:szCs w:val="20"/>
              </w:rPr>
              <w:t>1,804</w:t>
            </w:r>
          </w:p>
        </w:tc>
        <w:tc>
          <w:tcPr>
            <w:tcW w:w="810" w:type="dxa"/>
            <w:shd w:val="clear" w:color="auto" w:fill="D9D9D9" w:themeFill="background1" w:themeFillShade="D9"/>
            <w:vAlign w:val="center"/>
          </w:tcPr>
          <w:p w14:paraId="613D0ECC" w14:textId="77777777" w:rsidR="005E573D" w:rsidRDefault="005E573D" w:rsidP="00800491">
            <w:pPr>
              <w:jc w:val="center"/>
              <w:rPr>
                <w:rFonts w:ascii="Calibri" w:hAnsi="Calibri" w:cs="Arial"/>
                <w:sz w:val="20"/>
                <w:szCs w:val="20"/>
              </w:rPr>
            </w:pPr>
            <w:r>
              <w:rPr>
                <w:rFonts w:ascii="Calibri" w:hAnsi="Calibri" w:cs="Arial"/>
                <w:sz w:val="20"/>
                <w:szCs w:val="20"/>
              </w:rPr>
              <w:t>206</w:t>
            </w:r>
          </w:p>
        </w:tc>
        <w:tc>
          <w:tcPr>
            <w:tcW w:w="810" w:type="dxa"/>
            <w:shd w:val="clear" w:color="auto" w:fill="D9D9D9" w:themeFill="background1" w:themeFillShade="D9"/>
            <w:vAlign w:val="center"/>
          </w:tcPr>
          <w:p w14:paraId="7E6D9ABF" w14:textId="77777777" w:rsidR="005E573D" w:rsidRDefault="005E573D" w:rsidP="00800491">
            <w:pPr>
              <w:jc w:val="center"/>
              <w:rPr>
                <w:rFonts w:ascii="Calibri" w:hAnsi="Calibri" w:cs="Arial"/>
                <w:sz w:val="20"/>
                <w:szCs w:val="20"/>
              </w:rPr>
            </w:pPr>
            <w:r>
              <w:rPr>
                <w:rFonts w:ascii="Calibri" w:hAnsi="Calibri" w:cs="Arial"/>
                <w:sz w:val="20"/>
                <w:szCs w:val="20"/>
              </w:rPr>
              <w:t>1,598</w:t>
            </w:r>
          </w:p>
        </w:tc>
        <w:tc>
          <w:tcPr>
            <w:tcW w:w="720" w:type="dxa"/>
            <w:shd w:val="clear" w:color="auto" w:fill="D9D9D9" w:themeFill="background1" w:themeFillShade="D9"/>
            <w:vAlign w:val="center"/>
          </w:tcPr>
          <w:p w14:paraId="4DD68E2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shd w:val="clear" w:color="auto" w:fill="D9D9D9" w:themeFill="background1" w:themeFillShade="D9"/>
            <w:vAlign w:val="center"/>
          </w:tcPr>
          <w:p w14:paraId="3B17E58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1ECE3056"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7.0</w:t>
            </w:r>
          </w:p>
        </w:tc>
      </w:tr>
      <w:tr w:rsidR="005E573D" w14:paraId="05566F2F" w14:textId="77777777" w:rsidTr="00800491">
        <w:trPr>
          <w:trHeight w:val="288"/>
          <w:jc w:val="center"/>
        </w:trPr>
        <w:tc>
          <w:tcPr>
            <w:tcW w:w="2790" w:type="dxa"/>
            <w:tcBorders>
              <w:bottom w:val="single" w:sz="4" w:space="0" w:color="3379BD"/>
            </w:tcBorders>
            <w:shd w:val="clear" w:color="auto" w:fill="FFFFFF" w:themeFill="background1"/>
            <w:vAlign w:val="center"/>
          </w:tcPr>
          <w:p w14:paraId="79DA8933"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Mexican Hat Hill-</w:t>
            </w:r>
            <w:proofErr w:type="spellStart"/>
            <w:r>
              <w:rPr>
                <w:rFonts w:ascii="Calibri" w:hAnsi="Calibri" w:cs="Arial"/>
                <w:sz w:val="20"/>
                <w:szCs w:val="20"/>
              </w:rPr>
              <w:t>Sabana</w:t>
            </w:r>
            <w:proofErr w:type="spellEnd"/>
            <w:r>
              <w:rPr>
                <w:rFonts w:ascii="Calibri" w:hAnsi="Calibri" w:cs="Arial"/>
                <w:sz w:val="20"/>
                <w:szCs w:val="20"/>
              </w:rPr>
              <w:t xml:space="preserve"> River</w:t>
            </w:r>
          </w:p>
        </w:tc>
        <w:tc>
          <w:tcPr>
            <w:tcW w:w="1710" w:type="dxa"/>
            <w:tcBorders>
              <w:bottom w:val="single" w:sz="4" w:space="0" w:color="3379BD"/>
            </w:tcBorders>
            <w:shd w:val="clear" w:color="auto" w:fill="FFFFFF" w:themeFill="background1"/>
            <w:vAlign w:val="center"/>
          </w:tcPr>
          <w:p w14:paraId="4FCE7378"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120702010402</w:t>
            </w:r>
          </w:p>
        </w:tc>
        <w:tc>
          <w:tcPr>
            <w:tcW w:w="810" w:type="dxa"/>
            <w:tcBorders>
              <w:bottom w:val="single" w:sz="4" w:space="0" w:color="3379BD"/>
            </w:tcBorders>
            <w:shd w:val="clear" w:color="auto" w:fill="FFFFFF" w:themeFill="background1"/>
            <w:vAlign w:val="center"/>
          </w:tcPr>
          <w:p w14:paraId="3E30ABDE" w14:textId="77777777" w:rsidR="005E573D" w:rsidRDefault="005E573D" w:rsidP="00800491">
            <w:pPr>
              <w:jc w:val="center"/>
              <w:rPr>
                <w:rFonts w:ascii="Calibri" w:hAnsi="Calibri" w:cs="Arial"/>
                <w:sz w:val="20"/>
                <w:szCs w:val="20"/>
              </w:rPr>
            </w:pPr>
            <w:r>
              <w:rPr>
                <w:rFonts w:ascii="Calibri" w:hAnsi="Calibri" w:cs="Arial"/>
                <w:sz w:val="20"/>
                <w:szCs w:val="20"/>
              </w:rPr>
              <w:t>744</w:t>
            </w:r>
          </w:p>
        </w:tc>
        <w:tc>
          <w:tcPr>
            <w:tcW w:w="810" w:type="dxa"/>
            <w:tcBorders>
              <w:bottom w:val="single" w:sz="4" w:space="0" w:color="3379BD"/>
            </w:tcBorders>
            <w:shd w:val="clear" w:color="auto" w:fill="FFFFFF" w:themeFill="background1"/>
            <w:vAlign w:val="center"/>
          </w:tcPr>
          <w:p w14:paraId="6C3E455A" w14:textId="77777777" w:rsidR="005E573D" w:rsidRDefault="005E573D" w:rsidP="00800491">
            <w:pPr>
              <w:jc w:val="center"/>
              <w:rPr>
                <w:rFonts w:ascii="Calibri" w:hAnsi="Calibri" w:cs="Arial"/>
                <w:sz w:val="20"/>
                <w:szCs w:val="20"/>
              </w:rPr>
            </w:pPr>
            <w:r>
              <w:rPr>
                <w:rFonts w:ascii="Calibri" w:hAnsi="Calibri" w:cs="Arial"/>
                <w:sz w:val="20"/>
                <w:szCs w:val="20"/>
              </w:rPr>
              <w:t>95</w:t>
            </w:r>
          </w:p>
        </w:tc>
        <w:tc>
          <w:tcPr>
            <w:tcW w:w="810" w:type="dxa"/>
            <w:tcBorders>
              <w:bottom w:val="single" w:sz="4" w:space="0" w:color="3379BD"/>
            </w:tcBorders>
            <w:shd w:val="clear" w:color="auto" w:fill="FFFFFF" w:themeFill="background1"/>
            <w:vAlign w:val="center"/>
          </w:tcPr>
          <w:p w14:paraId="2BF78881" w14:textId="77777777" w:rsidR="005E573D" w:rsidRDefault="005E573D" w:rsidP="00800491">
            <w:pPr>
              <w:jc w:val="center"/>
              <w:rPr>
                <w:rFonts w:ascii="Calibri" w:hAnsi="Calibri" w:cs="Arial"/>
                <w:sz w:val="20"/>
                <w:szCs w:val="20"/>
              </w:rPr>
            </w:pPr>
            <w:r>
              <w:rPr>
                <w:rFonts w:ascii="Calibri" w:hAnsi="Calibri" w:cs="Arial"/>
                <w:sz w:val="20"/>
                <w:szCs w:val="20"/>
              </w:rPr>
              <w:t>649</w:t>
            </w:r>
          </w:p>
        </w:tc>
        <w:tc>
          <w:tcPr>
            <w:tcW w:w="720" w:type="dxa"/>
            <w:tcBorders>
              <w:bottom w:val="single" w:sz="4" w:space="0" w:color="3379BD"/>
            </w:tcBorders>
            <w:shd w:val="clear" w:color="auto" w:fill="FFFFFF" w:themeFill="background1"/>
            <w:vAlign w:val="center"/>
          </w:tcPr>
          <w:p w14:paraId="523C8B9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FFFFFF" w:themeFill="background1"/>
            <w:vAlign w:val="center"/>
          </w:tcPr>
          <w:p w14:paraId="77C4DC3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6408C6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6.4</w:t>
            </w:r>
          </w:p>
        </w:tc>
      </w:tr>
      <w:tr w:rsidR="005E573D" w14:paraId="64C1CAA7" w14:textId="77777777" w:rsidTr="00800491">
        <w:trPr>
          <w:trHeight w:val="288"/>
          <w:jc w:val="center"/>
        </w:trPr>
        <w:tc>
          <w:tcPr>
            <w:tcW w:w="2790" w:type="dxa"/>
            <w:shd w:val="clear" w:color="auto" w:fill="D9D9D9" w:themeFill="background1" w:themeFillShade="D9"/>
            <w:vAlign w:val="center"/>
          </w:tcPr>
          <w:p w14:paraId="5FF420E9"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South Fork Leon River</w:t>
            </w:r>
          </w:p>
        </w:tc>
        <w:tc>
          <w:tcPr>
            <w:tcW w:w="1710" w:type="dxa"/>
            <w:shd w:val="clear" w:color="auto" w:fill="D9D9D9" w:themeFill="background1" w:themeFillShade="D9"/>
            <w:vAlign w:val="center"/>
          </w:tcPr>
          <w:p w14:paraId="339F656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120702010103</w:t>
            </w:r>
          </w:p>
        </w:tc>
        <w:tc>
          <w:tcPr>
            <w:tcW w:w="810" w:type="dxa"/>
            <w:shd w:val="clear" w:color="auto" w:fill="D9D9D9" w:themeFill="background1" w:themeFillShade="D9"/>
            <w:vAlign w:val="center"/>
          </w:tcPr>
          <w:p w14:paraId="0501392C" w14:textId="77777777" w:rsidR="005E573D" w:rsidRDefault="005E573D" w:rsidP="00800491">
            <w:pPr>
              <w:jc w:val="center"/>
              <w:rPr>
                <w:rFonts w:ascii="Calibri" w:hAnsi="Calibri" w:cs="Arial"/>
                <w:sz w:val="20"/>
                <w:szCs w:val="20"/>
              </w:rPr>
            </w:pPr>
            <w:r>
              <w:rPr>
                <w:rFonts w:ascii="Calibri" w:hAnsi="Calibri" w:cs="Arial"/>
                <w:sz w:val="20"/>
                <w:szCs w:val="20"/>
              </w:rPr>
              <w:t>1,507</w:t>
            </w:r>
          </w:p>
        </w:tc>
        <w:tc>
          <w:tcPr>
            <w:tcW w:w="810" w:type="dxa"/>
            <w:shd w:val="clear" w:color="auto" w:fill="D9D9D9" w:themeFill="background1" w:themeFillShade="D9"/>
            <w:vAlign w:val="center"/>
          </w:tcPr>
          <w:p w14:paraId="1AFAF4EC" w14:textId="77777777" w:rsidR="005E573D" w:rsidRDefault="005E573D" w:rsidP="00800491">
            <w:pPr>
              <w:jc w:val="center"/>
              <w:rPr>
                <w:rFonts w:ascii="Calibri" w:hAnsi="Calibri" w:cs="Arial"/>
                <w:sz w:val="20"/>
                <w:szCs w:val="20"/>
              </w:rPr>
            </w:pPr>
            <w:r>
              <w:rPr>
                <w:rFonts w:ascii="Calibri" w:hAnsi="Calibri" w:cs="Arial"/>
                <w:sz w:val="20"/>
                <w:szCs w:val="20"/>
              </w:rPr>
              <w:t>287</w:t>
            </w:r>
          </w:p>
        </w:tc>
        <w:tc>
          <w:tcPr>
            <w:tcW w:w="810" w:type="dxa"/>
            <w:shd w:val="clear" w:color="auto" w:fill="D9D9D9" w:themeFill="background1" w:themeFillShade="D9"/>
            <w:vAlign w:val="center"/>
          </w:tcPr>
          <w:p w14:paraId="2892D475" w14:textId="77777777" w:rsidR="005E573D" w:rsidRDefault="005E573D" w:rsidP="00800491">
            <w:pPr>
              <w:jc w:val="center"/>
              <w:rPr>
                <w:rFonts w:ascii="Calibri" w:hAnsi="Calibri" w:cs="Arial"/>
                <w:sz w:val="20"/>
                <w:szCs w:val="20"/>
              </w:rPr>
            </w:pPr>
            <w:r>
              <w:rPr>
                <w:rFonts w:ascii="Calibri" w:hAnsi="Calibri" w:cs="Arial"/>
                <w:sz w:val="20"/>
                <w:szCs w:val="20"/>
              </w:rPr>
              <w:t>1,220</w:t>
            </w:r>
          </w:p>
        </w:tc>
        <w:tc>
          <w:tcPr>
            <w:tcW w:w="720" w:type="dxa"/>
            <w:shd w:val="clear" w:color="auto" w:fill="D9D9D9" w:themeFill="background1" w:themeFillShade="D9"/>
            <w:vAlign w:val="center"/>
          </w:tcPr>
          <w:p w14:paraId="23ED545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c>
          <w:tcPr>
            <w:tcW w:w="1350" w:type="dxa"/>
            <w:shd w:val="clear" w:color="auto" w:fill="D9D9D9" w:themeFill="background1" w:themeFillShade="D9"/>
            <w:vAlign w:val="center"/>
          </w:tcPr>
          <w:p w14:paraId="62CA2EAD"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016D9A36"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r>
      <w:tr w:rsidR="005E573D" w14:paraId="33E7AF1C" w14:textId="77777777" w:rsidTr="00800491">
        <w:trPr>
          <w:trHeight w:val="288"/>
          <w:jc w:val="center"/>
        </w:trPr>
        <w:tc>
          <w:tcPr>
            <w:tcW w:w="2790" w:type="dxa"/>
            <w:shd w:val="clear" w:color="auto" w:fill="FFFFFF" w:themeFill="background1"/>
            <w:vAlign w:val="center"/>
          </w:tcPr>
          <w:p w14:paraId="79885BFB"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Mustang Creek</w:t>
            </w:r>
          </w:p>
        </w:tc>
        <w:tc>
          <w:tcPr>
            <w:tcW w:w="1710" w:type="dxa"/>
            <w:shd w:val="clear" w:color="auto" w:fill="FFFFFF" w:themeFill="background1"/>
            <w:vAlign w:val="center"/>
          </w:tcPr>
          <w:p w14:paraId="7F3DA66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120702010803</w:t>
            </w:r>
          </w:p>
        </w:tc>
        <w:tc>
          <w:tcPr>
            <w:tcW w:w="810" w:type="dxa"/>
            <w:shd w:val="clear" w:color="auto" w:fill="FFFFFF" w:themeFill="background1"/>
            <w:vAlign w:val="center"/>
          </w:tcPr>
          <w:p w14:paraId="7B252E0E" w14:textId="77777777" w:rsidR="005E573D" w:rsidRDefault="005E573D" w:rsidP="00800491">
            <w:pPr>
              <w:jc w:val="center"/>
              <w:rPr>
                <w:rFonts w:ascii="Calibri" w:hAnsi="Calibri" w:cs="Arial"/>
                <w:sz w:val="20"/>
                <w:szCs w:val="20"/>
              </w:rPr>
            </w:pPr>
            <w:r>
              <w:rPr>
                <w:rFonts w:ascii="Calibri" w:hAnsi="Calibri" w:cs="Arial"/>
                <w:sz w:val="20"/>
                <w:szCs w:val="20"/>
              </w:rPr>
              <w:t>15</w:t>
            </w:r>
          </w:p>
        </w:tc>
        <w:tc>
          <w:tcPr>
            <w:tcW w:w="810" w:type="dxa"/>
            <w:shd w:val="clear" w:color="auto" w:fill="FFFFFF" w:themeFill="background1"/>
            <w:vAlign w:val="center"/>
          </w:tcPr>
          <w:p w14:paraId="5C64C64C" w14:textId="77777777" w:rsidR="005E573D" w:rsidRDefault="005E573D" w:rsidP="00800491">
            <w:pPr>
              <w:jc w:val="center"/>
              <w:rPr>
                <w:rFonts w:ascii="Calibri" w:hAnsi="Calibri" w:cs="Arial"/>
                <w:sz w:val="20"/>
                <w:szCs w:val="20"/>
              </w:rPr>
            </w:pPr>
            <w:r>
              <w:rPr>
                <w:rFonts w:ascii="Calibri" w:hAnsi="Calibri" w:cs="Arial"/>
                <w:sz w:val="20"/>
                <w:szCs w:val="20"/>
              </w:rPr>
              <w:t>1</w:t>
            </w:r>
          </w:p>
        </w:tc>
        <w:tc>
          <w:tcPr>
            <w:tcW w:w="810" w:type="dxa"/>
            <w:shd w:val="clear" w:color="auto" w:fill="FFFFFF" w:themeFill="background1"/>
            <w:vAlign w:val="center"/>
          </w:tcPr>
          <w:p w14:paraId="21182B27" w14:textId="77777777" w:rsidR="005E573D" w:rsidRDefault="005E573D" w:rsidP="00800491">
            <w:pPr>
              <w:jc w:val="center"/>
              <w:rPr>
                <w:rFonts w:ascii="Calibri" w:hAnsi="Calibri" w:cs="Arial"/>
                <w:sz w:val="20"/>
                <w:szCs w:val="20"/>
              </w:rPr>
            </w:pPr>
            <w:r>
              <w:rPr>
                <w:rFonts w:ascii="Calibri" w:hAnsi="Calibri" w:cs="Arial"/>
                <w:sz w:val="20"/>
                <w:szCs w:val="20"/>
              </w:rPr>
              <w:t>14</w:t>
            </w:r>
          </w:p>
        </w:tc>
        <w:tc>
          <w:tcPr>
            <w:tcW w:w="720" w:type="dxa"/>
            <w:shd w:val="clear" w:color="auto" w:fill="FFFFFF" w:themeFill="background1"/>
            <w:vAlign w:val="center"/>
          </w:tcPr>
          <w:p w14:paraId="373C2CF8"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1350" w:type="dxa"/>
            <w:shd w:val="clear" w:color="auto" w:fill="FFFFFF" w:themeFill="background1"/>
            <w:vAlign w:val="center"/>
          </w:tcPr>
          <w:p w14:paraId="1A95E99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FFFFFF" w:themeFill="background1"/>
            <w:vAlign w:val="center"/>
          </w:tcPr>
          <w:p w14:paraId="042FAC0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3.3</w:t>
            </w:r>
          </w:p>
        </w:tc>
      </w:tr>
      <w:tr w:rsidR="005E573D" w14:paraId="340C4CB8" w14:textId="77777777" w:rsidTr="00800491">
        <w:trPr>
          <w:trHeight w:val="288"/>
          <w:jc w:val="center"/>
        </w:trPr>
        <w:tc>
          <w:tcPr>
            <w:tcW w:w="2790" w:type="dxa"/>
            <w:shd w:val="clear" w:color="auto" w:fill="D9D9D9" w:themeFill="background1" w:themeFillShade="D9"/>
            <w:vAlign w:val="center"/>
          </w:tcPr>
          <w:p w14:paraId="5A3596D8"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Nash Creek-Leon River</w:t>
            </w:r>
          </w:p>
        </w:tc>
        <w:tc>
          <w:tcPr>
            <w:tcW w:w="1710" w:type="dxa"/>
            <w:shd w:val="clear" w:color="auto" w:fill="D9D9D9" w:themeFill="background1" w:themeFillShade="D9"/>
            <w:vAlign w:val="center"/>
          </w:tcPr>
          <w:p w14:paraId="54E8B5D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120702010201</w:t>
            </w:r>
          </w:p>
        </w:tc>
        <w:tc>
          <w:tcPr>
            <w:tcW w:w="810" w:type="dxa"/>
            <w:shd w:val="clear" w:color="auto" w:fill="D9D9D9" w:themeFill="background1" w:themeFillShade="D9"/>
            <w:vAlign w:val="center"/>
          </w:tcPr>
          <w:p w14:paraId="7E958725" w14:textId="77777777" w:rsidR="005E573D" w:rsidRDefault="005E573D" w:rsidP="00800491">
            <w:pPr>
              <w:jc w:val="center"/>
              <w:rPr>
                <w:rFonts w:ascii="Calibri" w:hAnsi="Calibri" w:cs="Arial"/>
                <w:sz w:val="20"/>
                <w:szCs w:val="20"/>
              </w:rPr>
            </w:pPr>
            <w:r>
              <w:rPr>
                <w:rFonts w:ascii="Calibri" w:hAnsi="Calibri" w:cs="Arial"/>
                <w:sz w:val="20"/>
                <w:szCs w:val="20"/>
              </w:rPr>
              <w:t>1,846</w:t>
            </w:r>
          </w:p>
        </w:tc>
        <w:tc>
          <w:tcPr>
            <w:tcW w:w="810" w:type="dxa"/>
            <w:shd w:val="clear" w:color="auto" w:fill="D9D9D9" w:themeFill="background1" w:themeFillShade="D9"/>
            <w:vAlign w:val="center"/>
          </w:tcPr>
          <w:p w14:paraId="496E888F" w14:textId="77777777" w:rsidR="005E573D" w:rsidRDefault="005E573D" w:rsidP="00800491">
            <w:pPr>
              <w:jc w:val="center"/>
              <w:rPr>
                <w:rFonts w:ascii="Calibri" w:hAnsi="Calibri" w:cs="Arial"/>
                <w:sz w:val="20"/>
                <w:szCs w:val="20"/>
              </w:rPr>
            </w:pPr>
            <w:r>
              <w:rPr>
                <w:rFonts w:ascii="Calibri" w:hAnsi="Calibri" w:cs="Arial"/>
                <w:sz w:val="20"/>
                <w:szCs w:val="20"/>
              </w:rPr>
              <w:t>291</w:t>
            </w:r>
          </w:p>
        </w:tc>
        <w:tc>
          <w:tcPr>
            <w:tcW w:w="810" w:type="dxa"/>
            <w:shd w:val="clear" w:color="auto" w:fill="D9D9D9" w:themeFill="background1" w:themeFillShade="D9"/>
            <w:vAlign w:val="center"/>
          </w:tcPr>
          <w:p w14:paraId="3079A201" w14:textId="77777777" w:rsidR="005E573D" w:rsidRDefault="005E573D" w:rsidP="00800491">
            <w:pPr>
              <w:jc w:val="center"/>
              <w:rPr>
                <w:rFonts w:ascii="Calibri" w:hAnsi="Calibri" w:cs="Arial"/>
                <w:sz w:val="20"/>
                <w:szCs w:val="20"/>
              </w:rPr>
            </w:pPr>
            <w:r>
              <w:rPr>
                <w:rFonts w:ascii="Calibri" w:hAnsi="Calibri" w:cs="Arial"/>
                <w:sz w:val="20"/>
                <w:szCs w:val="20"/>
              </w:rPr>
              <w:t>1,555</w:t>
            </w:r>
          </w:p>
        </w:tc>
        <w:tc>
          <w:tcPr>
            <w:tcW w:w="720" w:type="dxa"/>
            <w:shd w:val="clear" w:color="auto" w:fill="D9D9D9" w:themeFill="background1" w:themeFillShade="D9"/>
            <w:vAlign w:val="center"/>
          </w:tcPr>
          <w:p w14:paraId="4548C1D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shd w:val="clear" w:color="auto" w:fill="D9D9D9" w:themeFill="background1" w:themeFillShade="D9"/>
            <w:vAlign w:val="center"/>
          </w:tcPr>
          <w:p w14:paraId="1341989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5687D53C"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12.6</w:t>
            </w:r>
          </w:p>
        </w:tc>
      </w:tr>
      <w:tr w:rsidR="005E573D" w14:paraId="1811D3AE" w14:textId="77777777" w:rsidTr="00800491">
        <w:trPr>
          <w:trHeight w:val="288"/>
          <w:jc w:val="center"/>
        </w:trPr>
        <w:tc>
          <w:tcPr>
            <w:tcW w:w="2790" w:type="dxa"/>
            <w:shd w:val="clear" w:color="auto" w:fill="FFFFFF" w:themeFill="background1"/>
            <w:vAlign w:val="center"/>
          </w:tcPr>
          <w:p w14:paraId="56E7F43A"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Nolan Creek</w:t>
            </w:r>
          </w:p>
        </w:tc>
        <w:tc>
          <w:tcPr>
            <w:tcW w:w="1710" w:type="dxa"/>
            <w:shd w:val="clear" w:color="auto" w:fill="FFFFFF" w:themeFill="background1"/>
            <w:vAlign w:val="center"/>
          </w:tcPr>
          <w:p w14:paraId="1B91368E"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120702011104</w:t>
            </w:r>
          </w:p>
        </w:tc>
        <w:tc>
          <w:tcPr>
            <w:tcW w:w="810" w:type="dxa"/>
            <w:shd w:val="clear" w:color="auto" w:fill="FFFFFF" w:themeFill="background1"/>
            <w:vAlign w:val="center"/>
          </w:tcPr>
          <w:p w14:paraId="2CE6A520" w14:textId="77777777" w:rsidR="005E573D" w:rsidRDefault="005E573D" w:rsidP="00800491">
            <w:pPr>
              <w:jc w:val="center"/>
              <w:rPr>
                <w:rFonts w:ascii="Calibri" w:hAnsi="Calibri" w:cs="Arial"/>
                <w:sz w:val="20"/>
                <w:szCs w:val="20"/>
              </w:rPr>
            </w:pPr>
            <w:r>
              <w:rPr>
                <w:rFonts w:ascii="Calibri" w:hAnsi="Calibri" w:cs="Arial"/>
                <w:sz w:val="20"/>
                <w:szCs w:val="20"/>
              </w:rPr>
              <w:t>2,345</w:t>
            </w:r>
          </w:p>
        </w:tc>
        <w:tc>
          <w:tcPr>
            <w:tcW w:w="810" w:type="dxa"/>
            <w:shd w:val="clear" w:color="auto" w:fill="FFFFFF" w:themeFill="background1"/>
            <w:vAlign w:val="center"/>
          </w:tcPr>
          <w:p w14:paraId="275997AA" w14:textId="77777777" w:rsidR="005E573D" w:rsidRDefault="005E573D" w:rsidP="00800491">
            <w:pPr>
              <w:jc w:val="center"/>
              <w:rPr>
                <w:rFonts w:ascii="Calibri" w:hAnsi="Calibri" w:cs="Arial"/>
                <w:sz w:val="20"/>
                <w:szCs w:val="20"/>
              </w:rPr>
            </w:pPr>
            <w:r>
              <w:rPr>
                <w:rFonts w:ascii="Calibri" w:hAnsi="Calibri" w:cs="Arial"/>
                <w:sz w:val="20"/>
                <w:szCs w:val="20"/>
              </w:rPr>
              <w:t>533</w:t>
            </w:r>
          </w:p>
        </w:tc>
        <w:tc>
          <w:tcPr>
            <w:tcW w:w="810" w:type="dxa"/>
            <w:shd w:val="clear" w:color="auto" w:fill="FFFFFF" w:themeFill="background1"/>
            <w:vAlign w:val="center"/>
          </w:tcPr>
          <w:p w14:paraId="331C22D6" w14:textId="77777777" w:rsidR="005E573D" w:rsidRDefault="005E573D" w:rsidP="00800491">
            <w:pPr>
              <w:jc w:val="center"/>
              <w:rPr>
                <w:rFonts w:ascii="Calibri" w:hAnsi="Calibri" w:cs="Arial"/>
                <w:sz w:val="20"/>
                <w:szCs w:val="20"/>
              </w:rPr>
            </w:pPr>
            <w:r>
              <w:rPr>
                <w:rFonts w:ascii="Calibri" w:hAnsi="Calibri" w:cs="Arial"/>
                <w:sz w:val="20"/>
                <w:szCs w:val="20"/>
              </w:rPr>
              <w:t>1,812</w:t>
            </w:r>
          </w:p>
        </w:tc>
        <w:tc>
          <w:tcPr>
            <w:tcW w:w="720" w:type="dxa"/>
            <w:shd w:val="clear" w:color="auto" w:fill="FFFFFF" w:themeFill="background1"/>
            <w:vAlign w:val="center"/>
          </w:tcPr>
          <w:p w14:paraId="5971298F"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77%</w:t>
            </w:r>
          </w:p>
        </w:tc>
        <w:tc>
          <w:tcPr>
            <w:tcW w:w="1350" w:type="dxa"/>
            <w:shd w:val="clear" w:color="auto" w:fill="FFFFFF" w:themeFill="background1"/>
            <w:vAlign w:val="center"/>
          </w:tcPr>
          <w:p w14:paraId="6554272B"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FFFFFF" w:themeFill="background1"/>
            <w:vAlign w:val="center"/>
          </w:tcPr>
          <w:p w14:paraId="686F7CC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15.7</w:t>
            </w:r>
          </w:p>
        </w:tc>
      </w:tr>
      <w:tr w:rsidR="005E573D" w14:paraId="013A4601" w14:textId="77777777" w:rsidTr="00800491">
        <w:trPr>
          <w:trHeight w:val="288"/>
          <w:jc w:val="center"/>
        </w:trPr>
        <w:tc>
          <w:tcPr>
            <w:tcW w:w="2790" w:type="dxa"/>
            <w:shd w:val="clear" w:color="auto" w:fill="D9D9D9" w:themeFill="background1" w:themeFillShade="D9"/>
            <w:vAlign w:val="center"/>
          </w:tcPr>
          <w:p w14:paraId="7EF26C56"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Fork Leon River</w:t>
            </w:r>
          </w:p>
        </w:tc>
        <w:tc>
          <w:tcPr>
            <w:tcW w:w="1710" w:type="dxa"/>
            <w:shd w:val="clear" w:color="auto" w:fill="D9D9D9" w:themeFill="background1" w:themeFillShade="D9"/>
            <w:vAlign w:val="center"/>
          </w:tcPr>
          <w:p w14:paraId="35330CF0"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120702010105</w:t>
            </w:r>
          </w:p>
        </w:tc>
        <w:tc>
          <w:tcPr>
            <w:tcW w:w="810" w:type="dxa"/>
            <w:shd w:val="clear" w:color="auto" w:fill="D9D9D9" w:themeFill="background1" w:themeFillShade="D9"/>
            <w:vAlign w:val="center"/>
          </w:tcPr>
          <w:p w14:paraId="02842A09" w14:textId="77777777" w:rsidR="005E573D" w:rsidRDefault="005E573D" w:rsidP="00800491">
            <w:pPr>
              <w:jc w:val="center"/>
              <w:rPr>
                <w:rFonts w:ascii="Calibri" w:hAnsi="Calibri" w:cs="Arial"/>
                <w:sz w:val="20"/>
                <w:szCs w:val="20"/>
              </w:rPr>
            </w:pPr>
            <w:r>
              <w:rPr>
                <w:rFonts w:ascii="Calibri" w:hAnsi="Calibri" w:cs="Arial"/>
                <w:sz w:val="20"/>
                <w:szCs w:val="20"/>
              </w:rPr>
              <w:t>1,977</w:t>
            </w:r>
          </w:p>
        </w:tc>
        <w:tc>
          <w:tcPr>
            <w:tcW w:w="810" w:type="dxa"/>
            <w:shd w:val="clear" w:color="auto" w:fill="D9D9D9" w:themeFill="background1" w:themeFillShade="D9"/>
            <w:vAlign w:val="center"/>
          </w:tcPr>
          <w:p w14:paraId="234D3C64" w14:textId="77777777" w:rsidR="005E573D" w:rsidRDefault="005E573D" w:rsidP="00800491">
            <w:pPr>
              <w:jc w:val="center"/>
              <w:rPr>
                <w:rFonts w:ascii="Calibri" w:hAnsi="Calibri" w:cs="Arial"/>
                <w:sz w:val="20"/>
                <w:szCs w:val="20"/>
              </w:rPr>
            </w:pPr>
            <w:r>
              <w:rPr>
                <w:rFonts w:ascii="Calibri" w:hAnsi="Calibri" w:cs="Arial"/>
                <w:sz w:val="20"/>
                <w:szCs w:val="20"/>
              </w:rPr>
              <w:t>337</w:t>
            </w:r>
          </w:p>
        </w:tc>
        <w:tc>
          <w:tcPr>
            <w:tcW w:w="810" w:type="dxa"/>
            <w:shd w:val="clear" w:color="auto" w:fill="D9D9D9" w:themeFill="background1" w:themeFillShade="D9"/>
            <w:vAlign w:val="center"/>
          </w:tcPr>
          <w:p w14:paraId="651286BE" w14:textId="77777777" w:rsidR="005E573D" w:rsidRDefault="005E573D" w:rsidP="00800491">
            <w:pPr>
              <w:jc w:val="center"/>
              <w:rPr>
                <w:rFonts w:ascii="Calibri" w:hAnsi="Calibri" w:cs="Arial"/>
                <w:sz w:val="20"/>
                <w:szCs w:val="20"/>
              </w:rPr>
            </w:pPr>
            <w:r>
              <w:rPr>
                <w:rFonts w:ascii="Calibri" w:hAnsi="Calibri" w:cs="Arial"/>
                <w:sz w:val="20"/>
                <w:szCs w:val="20"/>
              </w:rPr>
              <w:t>1,640</w:t>
            </w:r>
          </w:p>
        </w:tc>
        <w:tc>
          <w:tcPr>
            <w:tcW w:w="720" w:type="dxa"/>
            <w:shd w:val="clear" w:color="auto" w:fill="D9D9D9" w:themeFill="background1" w:themeFillShade="D9"/>
            <w:vAlign w:val="center"/>
          </w:tcPr>
          <w:p w14:paraId="12C823A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shd w:val="clear" w:color="auto" w:fill="D9D9D9" w:themeFill="background1" w:themeFillShade="D9"/>
            <w:vAlign w:val="center"/>
          </w:tcPr>
          <w:p w14:paraId="230BB3F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130350AA"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13.4</w:t>
            </w:r>
          </w:p>
        </w:tc>
      </w:tr>
      <w:tr w:rsidR="005E573D" w14:paraId="353D5E48" w14:textId="77777777" w:rsidTr="00800491">
        <w:trPr>
          <w:trHeight w:val="288"/>
          <w:jc w:val="center"/>
        </w:trPr>
        <w:tc>
          <w:tcPr>
            <w:tcW w:w="2790" w:type="dxa"/>
            <w:shd w:val="clear" w:color="auto" w:fill="FFFFFF" w:themeFill="background1"/>
            <w:vAlign w:val="center"/>
          </w:tcPr>
          <w:p w14:paraId="339C4957" w14:textId="77777777" w:rsidR="005E573D" w:rsidRDefault="005E573D" w:rsidP="00800491">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Nolan Creek</w:t>
            </w:r>
          </w:p>
        </w:tc>
        <w:tc>
          <w:tcPr>
            <w:tcW w:w="1710" w:type="dxa"/>
            <w:shd w:val="clear" w:color="auto" w:fill="FFFFFF" w:themeFill="background1"/>
            <w:vAlign w:val="center"/>
          </w:tcPr>
          <w:p w14:paraId="0DB65232"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120702011103</w:t>
            </w:r>
          </w:p>
        </w:tc>
        <w:tc>
          <w:tcPr>
            <w:tcW w:w="810" w:type="dxa"/>
            <w:shd w:val="clear" w:color="auto" w:fill="FFFFFF" w:themeFill="background1"/>
            <w:vAlign w:val="center"/>
          </w:tcPr>
          <w:p w14:paraId="267C0100" w14:textId="77777777" w:rsidR="005E573D" w:rsidRDefault="005E573D" w:rsidP="00800491">
            <w:pPr>
              <w:jc w:val="center"/>
              <w:rPr>
                <w:rFonts w:ascii="Calibri" w:hAnsi="Calibri" w:cs="Arial"/>
                <w:sz w:val="20"/>
                <w:szCs w:val="20"/>
              </w:rPr>
            </w:pPr>
            <w:r>
              <w:rPr>
                <w:rFonts w:ascii="Calibri" w:hAnsi="Calibri" w:cs="Arial"/>
                <w:sz w:val="20"/>
                <w:szCs w:val="20"/>
              </w:rPr>
              <w:t>1,895</w:t>
            </w:r>
          </w:p>
        </w:tc>
        <w:tc>
          <w:tcPr>
            <w:tcW w:w="810" w:type="dxa"/>
            <w:shd w:val="clear" w:color="auto" w:fill="FFFFFF" w:themeFill="background1"/>
            <w:vAlign w:val="center"/>
          </w:tcPr>
          <w:p w14:paraId="7E3F1B00" w14:textId="77777777" w:rsidR="005E573D" w:rsidRDefault="005E573D" w:rsidP="00800491">
            <w:pPr>
              <w:jc w:val="center"/>
              <w:rPr>
                <w:rFonts w:ascii="Calibri" w:hAnsi="Calibri" w:cs="Arial"/>
                <w:sz w:val="20"/>
                <w:szCs w:val="20"/>
              </w:rPr>
            </w:pPr>
            <w:r>
              <w:rPr>
                <w:rFonts w:ascii="Calibri" w:hAnsi="Calibri" w:cs="Arial"/>
                <w:sz w:val="20"/>
                <w:szCs w:val="20"/>
              </w:rPr>
              <w:t>249</w:t>
            </w:r>
          </w:p>
        </w:tc>
        <w:tc>
          <w:tcPr>
            <w:tcW w:w="810" w:type="dxa"/>
            <w:shd w:val="clear" w:color="auto" w:fill="FFFFFF" w:themeFill="background1"/>
            <w:vAlign w:val="center"/>
          </w:tcPr>
          <w:p w14:paraId="55FBC7D2" w14:textId="77777777" w:rsidR="005E573D" w:rsidRDefault="005E573D" w:rsidP="00800491">
            <w:pPr>
              <w:jc w:val="center"/>
              <w:rPr>
                <w:rFonts w:ascii="Calibri" w:hAnsi="Calibri" w:cs="Arial"/>
                <w:sz w:val="20"/>
                <w:szCs w:val="20"/>
              </w:rPr>
            </w:pPr>
            <w:r>
              <w:rPr>
                <w:rFonts w:ascii="Calibri" w:hAnsi="Calibri" w:cs="Arial"/>
                <w:sz w:val="20"/>
                <w:szCs w:val="20"/>
              </w:rPr>
              <w:t>1,646</w:t>
            </w:r>
          </w:p>
        </w:tc>
        <w:tc>
          <w:tcPr>
            <w:tcW w:w="720" w:type="dxa"/>
            <w:shd w:val="clear" w:color="auto" w:fill="FFFFFF" w:themeFill="background1"/>
            <w:vAlign w:val="center"/>
          </w:tcPr>
          <w:p w14:paraId="372DAC44"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shd w:val="clear" w:color="auto" w:fill="FFFFFF" w:themeFill="background1"/>
            <w:vAlign w:val="center"/>
          </w:tcPr>
          <w:p w14:paraId="6E367289"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FFFFFF" w:themeFill="background1"/>
            <w:vAlign w:val="center"/>
          </w:tcPr>
          <w:p w14:paraId="39D4D6B3" w14:textId="77777777" w:rsidR="005E573D" w:rsidRDefault="005E573D" w:rsidP="00800491">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2.1</w:t>
            </w:r>
          </w:p>
        </w:tc>
      </w:tr>
    </w:tbl>
    <w:p w14:paraId="36405D53" w14:textId="77777777" w:rsidR="00DB51AA" w:rsidRDefault="00DB51AA" w:rsidP="00B31133">
      <w:pPr>
        <w:pStyle w:val="Caption"/>
        <w:jc w:val="center"/>
      </w:pPr>
    </w:p>
    <w:p w14:paraId="2ECC1DFC" w14:textId="77777777" w:rsidR="005E573D" w:rsidRDefault="005E573D">
      <w:pPr>
        <w:tabs>
          <w:tab w:val="clear" w:pos="284"/>
        </w:tabs>
        <w:spacing w:line="240" w:lineRule="auto"/>
        <w:rPr>
          <w:rFonts w:asciiTheme="majorHAnsi" w:hAnsiTheme="majorHAnsi"/>
          <w:b/>
          <w:bCs/>
          <w:color w:val="00B5E2" w:themeColor="accent1"/>
        </w:rPr>
      </w:pPr>
      <w:r>
        <w:br w:type="page"/>
      </w:r>
    </w:p>
    <w:p w14:paraId="14F3CE74" w14:textId="77777777" w:rsidR="00EE79B4" w:rsidRDefault="00EE79B4" w:rsidP="00867EC5">
      <w:pPr>
        <w:pStyle w:val="Caption"/>
        <w:jc w:val="center"/>
      </w:pPr>
    </w:p>
    <w:p w14:paraId="02748121" w14:textId="77777777" w:rsidR="00867EC5" w:rsidRDefault="00867EC5" w:rsidP="00867EC5">
      <w:pPr>
        <w:pStyle w:val="Caption"/>
        <w:jc w:val="center"/>
      </w:pPr>
      <w:r>
        <w:t xml:space="preserve">Table 15,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867EC5" w:rsidRPr="00DB51AA" w14:paraId="5898D834" w14:textId="77777777" w:rsidTr="00867EC5">
        <w:trPr>
          <w:trHeight w:val="288"/>
          <w:jc w:val="center"/>
        </w:trPr>
        <w:tc>
          <w:tcPr>
            <w:tcW w:w="4500" w:type="dxa"/>
            <w:gridSpan w:val="2"/>
            <w:shd w:val="clear" w:color="auto" w:fill="00B5E2" w:themeFill="accent1"/>
            <w:vAlign w:val="center"/>
          </w:tcPr>
          <w:p w14:paraId="05836999"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1D76CA2E"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71371801"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69A0E1A3"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5BFD0D0B"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15EA4F3E"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58EEB4BF" w14:textId="77777777" w:rsidR="00867EC5" w:rsidRPr="00DB51AA" w:rsidRDefault="00867EC5" w:rsidP="00867EC5">
            <w:pPr>
              <w:jc w:val="center"/>
              <w:rPr>
                <w:rFonts w:ascii="Calibri" w:hAnsi="Calibri"/>
                <w:b/>
                <w:color w:val="FFFFFF"/>
                <w:sz w:val="22"/>
                <w:szCs w:val="22"/>
              </w:rPr>
            </w:pPr>
            <w:r w:rsidRPr="00DB51AA">
              <w:rPr>
                <w:rFonts w:ascii="Calibri" w:hAnsi="Calibri"/>
                <w:b/>
                <w:color w:val="FFFFFF"/>
                <w:sz w:val="22"/>
                <w:szCs w:val="22"/>
              </w:rPr>
              <w:t>Priority Score</w:t>
            </w:r>
          </w:p>
        </w:tc>
      </w:tr>
      <w:tr w:rsidR="00867EC5" w:rsidRPr="009A3514" w14:paraId="2BE09659" w14:textId="77777777" w:rsidTr="005E573D">
        <w:trPr>
          <w:trHeight w:val="288"/>
          <w:jc w:val="center"/>
        </w:trPr>
        <w:tc>
          <w:tcPr>
            <w:tcW w:w="2790" w:type="dxa"/>
            <w:tcBorders>
              <w:bottom w:val="single" w:sz="4" w:space="0" w:color="3379BD"/>
            </w:tcBorders>
            <w:shd w:val="clear" w:color="auto" w:fill="00B5E2" w:themeFill="accent1"/>
          </w:tcPr>
          <w:p w14:paraId="7AAB3467" w14:textId="77777777" w:rsidR="00867EC5" w:rsidRPr="00DB51AA" w:rsidRDefault="00867EC5" w:rsidP="00867EC5">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15065ABE" w14:textId="77777777" w:rsidR="00867EC5" w:rsidRPr="00DB51AA" w:rsidRDefault="00867EC5" w:rsidP="00867EC5">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2FD3E026" w14:textId="77777777" w:rsidR="00867EC5" w:rsidRPr="009A3514" w:rsidRDefault="00867EC5" w:rsidP="00867EC5">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6E4AE353" w14:textId="77777777" w:rsidR="00867EC5" w:rsidRPr="009A3514" w:rsidRDefault="00867EC5" w:rsidP="00867EC5">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49FFD8F8" w14:textId="77777777" w:rsidR="00867EC5" w:rsidRPr="009A3514" w:rsidRDefault="00867EC5" w:rsidP="00867EC5">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773378A2" w14:textId="77777777" w:rsidR="00867EC5" w:rsidRPr="009A3514" w:rsidRDefault="00867EC5" w:rsidP="00867EC5">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0CA7D731" w14:textId="77777777" w:rsidR="00867EC5" w:rsidRPr="009A3514" w:rsidRDefault="00867EC5" w:rsidP="00867EC5">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DF71B57" w14:textId="77777777" w:rsidR="00867EC5" w:rsidRPr="009A3514" w:rsidRDefault="00867EC5" w:rsidP="00867EC5">
            <w:pPr>
              <w:jc w:val="center"/>
              <w:rPr>
                <w:rFonts w:ascii="Calibri" w:hAnsi="Calibri"/>
                <w:color w:val="FFFFFF"/>
                <w:sz w:val="22"/>
                <w:szCs w:val="22"/>
              </w:rPr>
            </w:pPr>
          </w:p>
        </w:tc>
      </w:tr>
      <w:tr w:rsidR="005E573D" w:rsidRPr="00F05AAD" w14:paraId="2C3AE211" w14:textId="77777777" w:rsidTr="005E573D">
        <w:trPr>
          <w:trHeight w:val="288"/>
          <w:jc w:val="center"/>
        </w:trPr>
        <w:tc>
          <w:tcPr>
            <w:tcW w:w="2790" w:type="dxa"/>
            <w:tcBorders>
              <w:bottom w:val="single" w:sz="4" w:space="0" w:color="3379BD"/>
            </w:tcBorders>
            <w:shd w:val="clear" w:color="auto" w:fill="auto"/>
            <w:vAlign w:val="center"/>
          </w:tcPr>
          <w:p w14:paraId="3BF16396" w14:textId="5C645171"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Owl Creek</w:t>
            </w:r>
          </w:p>
        </w:tc>
        <w:tc>
          <w:tcPr>
            <w:tcW w:w="1710" w:type="dxa"/>
            <w:tcBorders>
              <w:bottom w:val="single" w:sz="4" w:space="0" w:color="3379BD"/>
            </w:tcBorders>
            <w:shd w:val="clear" w:color="auto" w:fill="auto"/>
            <w:vAlign w:val="center"/>
          </w:tcPr>
          <w:p w14:paraId="3686372D" w14:textId="0F955523"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120702011003</w:t>
            </w:r>
          </w:p>
        </w:tc>
        <w:tc>
          <w:tcPr>
            <w:tcW w:w="810" w:type="dxa"/>
            <w:tcBorders>
              <w:bottom w:val="single" w:sz="4" w:space="0" w:color="3379BD"/>
            </w:tcBorders>
            <w:shd w:val="clear" w:color="auto" w:fill="auto"/>
            <w:vAlign w:val="center"/>
          </w:tcPr>
          <w:p w14:paraId="55FF9057" w14:textId="6EEFE792" w:rsidR="005E573D" w:rsidRDefault="005E573D" w:rsidP="00867EC5">
            <w:pPr>
              <w:jc w:val="center"/>
              <w:rPr>
                <w:rFonts w:ascii="Calibri" w:hAnsi="Calibri" w:cs="Arial"/>
                <w:sz w:val="20"/>
                <w:szCs w:val="20"/>
              </w:rPr>
            </w:pPr>
            <w:r>
              <w:rPr>
                <w:rFonts w:ascii="Calibri" w:hAnsi="Calibri" w:cs="Arial"/>
                <w:sz w:val="20"/>
                <w:szCs w:val="20"/>
              </w:rPr>
              <w:t>494</w:t>
            </w:r>
          </w:p>
        </w:tc>
        <w:tc>
          <w:tcPr>
            <w:tcW w:w="810" w:type="dxa"/>
            <w:tcBorders>
              <w:bottom w:val="single" w:sz="4" w:space="0" w:color="3379BD"/>
            </w:tcBorders>
            <w:shd w:val="clear" w:color="auto" w:fill="auto"/>
            <w:vAlign w:val="center"/>
          </w:tcPr>
          <w:p w14:paraId="48512F06" w14:textId="0493AD4D" w:rsidR="005E573D" w:rsidRDefault="005E573D" w:rsidP="00867EC5">
            <w:pPr>
              <w:jc w:val="center"/>
              <w:rPr>
                <w:rFonts w:ascii="Calibri" w:hAnsi="Calibri" w:cs="Arial"/>
                <w:sz w:val="20"/>
                <w:szCs w:val="20"/>
              </w:rPr>
            </w:pPr>
            <w:r>
              <w:rPr>
                <w:rFonts w:ascii="Calibri" w:hAnsi="Calibri" w:cs="Arial"/>
                <w:sz w:val="20"/>
                <w:szCs w:val="20"/>
              </w:rPr>
              <w:t>34</w:t>
            </w:r>
          </w:p>
        </w:tc>
        <w:tc>
          <w:tcPr>
            <w:tcW w:w="810" w:type="dxa"/>
            <w:tcBorders>
              <w:bottom w:val="single" w:sz="4" w:space="0" w:color="3379BD"/>
            </w:tcBorders>
            <w:shd w:val="clear" w:color="auto" w:fill="auto"/>
            <w:vAlign w:val="center"/>
          </w:tcPr>
          <w:p w14:paraId="6D85D5B7" w14:textId="306C0D9C" w:rsidR="005E573D" w:rsidRDefault="005E573D" w:rsidP="00867EC5">
            <w:pPr>
              <w:jc w:val="center"/>
              <w:rPr>
                <w:rFonts w:ascii="Calibri" w:hAnsi="Calibri" w:cs="Arial"/>
                <w:sz w:val="20"/>
                <w:szCs w:val="20"/>
              </w:rPr>
            </w:pPr>
            <w:r>
              <w:rPr>
                <w:rFonts w:ascii="Calibri" w:hAnsi="Calibri" w:cs="Arial"/>
                <w:sz w:val="20"/>
                <w:szCs w:val="20"/>
              </w:rPr>
              <w:t>460</w:t>
            </w:r>
          </w:p>
        </w:tc>
        <w:tc>
          <w:tcPr>
            <w:tcW w:w="720" w:type="dxa"/>
            <w:tcBorders>
              <w:bottom w:val="single" w:sz="4" w:space="0" w:color="3379BD"/>
            </w:tcBorders>
            <w:shd w:val="clear" w:color="auto" w:fill="auto"/>
            <w:vAlign w:val="center"/>
          </w:tcPr>
          <w:p w14:paraId="4264B3D5" w14:textId="3C52DAB6"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93%</w:t>
            </w:r>
          </w:p>
        </w:tc>
        <w:tc>
          <w:tcPr>
            <w:tcW w:w="1350" w:type="dxa"/>
            <w:tcBorders>
              <w:bottom w:val="single" w:sz="4" w:space="0" w:color="3379BD"/>
            </w:tcBorders>
            <w:shd w:val="clear" w:color="auto" w:fill="auto"/>
            <w:vAlign w:val="center"/>
          </w:tcPr>
          <w:p w14:paraId="2C53D0DD" w14:textId="519D4511"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26808A00" w14:textId="196F8BEC"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2.2</w:t>
            </w:r>
          </w:p>
        </w:tc>
      </w:tr>
      <w:tr w:rsidR="005E573D" w:rsidRPr="00F05AAD" w14:paraId="0474A92F" w14:textId="77777777" w:rsidTr="005E573D">
        <w:trPr>
          <w:trHeight w:val="288"/>
          <w:jc w:val="center"/>
        </w:trPr>
        <w:tc>
          <w:tcPr>
            <w:tcW w:w="2790" w:type="dxa"/>
            <w:tcBorders>
              <w:bottom w:val="single" w:sz="4" w:space="0" w:color="3379BD"/>
            </w:tcBorders>
            <w:shd w:val="clear" w:color="auto" w:fill="D9D9D9" w:themeFill="background1" w:themeFillShade="D9"/>
            <w:vAlign w:val="center"/>
          </w:tcPr>
          <w:p w14:paraId="3636087C" w14:textId="6757A20A"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Pecan Creek</w:t>
            </w:r>
          </w:p>
        </w:tc>
        <w:tc>
          <w:tcPr>
            <w:tcW w:w="1710" w:type="dxa"/>
            <w:tcBorders>
              <w:bottom w:val="single" w:sz="4" w:space="0" w:color="3379BD"/>
            </w:tcBorders>
            <w:shd w:val="clear" w:color="auto" w:fill="D9D9D9" w:themeFill="background1" w:themeFillShade="D9"/>
            <w:vAlign w:val="center"/>
          </w:tcPr>
          <w:p w14:paraId="51F053D0" w14:textId="27F05A83"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120702010703</w:t>
            </w:r>
          </w:p>
        </w:tc>
        <w:tc>
          <w:tcPr>
            <w:tcW w:w="810" w:type="dxa"/>
            <w:tcBorders>
              <w:bottom w:val="single" w:sz="4" w:space="0" w:color="3379BD"/>
            </w:tcBorders>
            <w:shd w:val="clear" w:color="auto" w:fill="D9D9D9" w:themeFill="background1" w:themeFillShade="D9"/>
            <w:vAlign w:val="center"/>
          </w:tcPr>
          <w:p w14:paraId="0BCC3971" w14:textId="4ACD1740" w:rsidR="005E573D" w:rsidRDefault="005E573D" w:rsidP="00867EC5">
            <w:pPr>
              <w:jc w:val="center"/>
              <w:rPr>
                <w:rFonts w:ascii="Calibri" w:hAnsi="Calibri" w:cs="Arial"/>
                <w:sz w:val="20"/>
                <w:szCs w:val="20"/>
              </w:rPr>
            </w:pPr>
            <w:r>
              <w:rPr>
                <w:rFonts w:ascii="Calibri" w:hAnsi="Calibri" w:cs="Arial"/>
                <w:sz w:val="20"/>
                <w:szCs w:val="20"/>
              </w:rPr>
              <w:t>238</w:t>
            </w:r>
          </w:p>
        </w:tc>
        <w:tc>
          <w:tcPr>
            <w:tcW w:w="810" w:type="dxa"/>
            <w:tcBorders>
              <w:bottom w:val="single" w:sz="4" w:space="0" w:color="3379BD"/>
            </w:tcBorders>
            <w:shd w:val="clear" w:color="auto" w:fill="D9D9D9" w:themeFill="background1" w:themeFillShade="D9"/>
            <w:vAlign w:val="center"/>
          </w:tcPr>
          <w:p w14:paraId="34C46697" w14:textId="3901CCEA" w:rsidR="005E573D" w:rsidRDefault="005E573D" w:rsidP="00867EC5">
            <w:pPr>
              <w:jc w:val="center"/>
              <w:rPr>
                <w:rFonts w:ascii="Calibri" w:hAnsi="Calibri" w:cs="Arial"/>
                <w:sz w:val="20"/>
                <w:szCs w:val="20"/>
              </w:rPr>
            </w:pPr>
            <w:r>
              <w:rPr>
                <w:rFonts w:ascii="Calibri" w:hAnsi="Calibri" w:cs="Arial"/>
                <w:sz w:val="20"/>
                <w:szCs w:val="20"/>
              </w:rPr>
              <w:t>19</w:t>
            </w:r>
          </w:p>
        </w:tc>
        <w:tc>
          <w:tcPr>
            <w:tcW w:w="810" w:type="dxa"/>
            <w:tcBorders>
              <w:bottom w:val="single" w:sz="4" w:space="0" w:color="3379BD"/>
            </w:tcBorders>
            <w:shd w:val="clear" w:color="auto" w:fill="D9D9D9" w:themeFill="background1" w:themeFillShade="D9"/>
            <w:vAlign w:val="center"/>
          </w:tcPr>
          <w:p w14:paraId="6DA06DB8" w14:textId="151EFE9C" w:rsidR="005E573D" w:rsidRDefault="005E573D" w:rsidP="00867EC5">
            <w:pPr>
              <w:jc w:val="center"/>
              <w:rPr>
                <w:rFonts w:ascii="Calibri" w:hAnsi="Calibri" w:cs="Arial"/>
                <w:sz w:val="20"/>
                <w:szCs w:val="20"/>
              </w:rPr>
            </w:pPr>
            <w:r>
              <w:rPr>
                <w:rFonts w:ascii="Calibri" w:hAnsi="Calibri" w:cs="Arial"/>
                <w:sz w:val="20"/>
                <w:szCs w:val="20"/>
              </w:rPr>
              <w:t>219</w:t>
            </w:r>
          </w:p>
        </w:tc>
        <w:tc>
          <w:tcPr>
            <w:tcW w:w="720" w:type="dxa"/>
            <w:tcBorders>
              <w:bottom w:val="single" w:sz="4" w:space="0" w:color="3379BD"/>
            </w:tcBorders>
            <w:shd w:val="clear" w:color="auto" w:fill="D9D9D9" w:themeFill="background1" w:themeFillShade="D9"/>
            <w:vAlign w:val="center"/>
          </w:tcPr>
          <w:p w14:paraId="3E9E14E5" w14:textId="611A52B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tcBorders>
              <w:bottom w:val="single" w:sz="4" w:space="0" w:color="3379BD"/>
            </w:tcBorders>
            <w:shd w:val="clear" w:color="auto" w:fill="D9D9D9" w:themeFill="background1" w:themeFillShade="D9"/>
            <w:vAlign w:val="center"/>
          </w:tcPr>
          <w:p w14:paraId="519461FE" w14:textId="49E4A248"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44802E15" w14:textId="63326F88"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5.4</w:t>
            </w:r>
          </w:p>
        </w:tc>
      </w:tr>
      <w:tr w:rsidR="005E573D" w:rsidRPr="00F05AAD" w14:paraId="7C4964F9" w14:textId="77777777" w:rsidTr="005E573D">
        <w:trPr>
          <w:trHeight w:val="288"/>
          <w:jc w:val="center"/>
        </w:trPr>
        <w:tc>
          <w:tcPr>
            <w:tcW w:w="2790" w:type="dxa"/>
            <w:tcBorders>
              <w:bottom w:val="single" w:sz="4" w:space="0" w:color="3379BD"/>
            </w:tcBorders>
            <w:shd w:val="clear" w:color="auto" w:fill="auto"/>
            <w:vAlign w:val="center"/>
          </w:tcPr>
          <w:p w14:paraId="4C33324D" w14:textId="20EDAA45"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Pepper Creek-Leon River</w:t>
            </w:r>
          </w:p>
        </w:tc>
        <w:tc>
          <w:tcPr>
            <w:tcW w:w="1710" w:type="dxa"/>
            <w:tcBorders>
              <w:bottom w:val="single" w:sz="4" w:space="0" w:color="3379BD"/>
            </w:tcBorders>
            <w:shd w:val="clear" w:color="auto" w:fill="auto"/>
            <w:vAlign w:val="center"/>
          </w:tcPr>
          <w:p w14:paraId="631D9C0C" w14:textId="58A9E831"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120702011105</w:t>
            </w:r>
          </w:p>
        </w:tc>
        <w:tc>
          <w:tcPr>
            <w:tcW w:w="810" w:type="dxa"/>
            <w:tcBorders>
              <w:bottom w:val="single" w:sz="4" w:space="0" w:color="3379BD"/>
            </w:tcBorders>
            <w:shd w:val="clear" w:color="auto" w:fill="auto"/>
            <w:vAlign w:val="center"/>
          </w:tcPr>
          <w:p w14:paraId="01F85DAB" w14:textId="093D7273" w:rsidR="005E573D" w:rsidRDefault="005E573D" w:rsidP="00867EC5">
            <w:pPr>
              <w:jc w:val="center"/>
              <w:rPr>
                <w:rFonts w:ascii="Calibri" w:hAnsi="Calibri" w:cs="Arial"/>
                <w:sz w:val="20"/>
                <w:szCs w:val="20"/>
              </w:rPr>
            </w:pPr>
            <w:r>
              <w:rPr>
                <w:rFonts w:ascii="Calibri" w:hAnsi="Calibri" w:cs="Arial"/>
                <w:sz w:val="20"/>
                <w:szCs w:val="20"/>
              </w:rPr>
              <w:t>2,474</w:t>
            </w:r>
          </w:p>
        </w:tc>
        <w:tc>
          <w:tcPr>
            <w:tcW w:w="810" w:type="dxa"/>
            <w:tcBorders>
              <w:bottom w:val="single" w:sz="4" w:space="0" w:color="3379BD"/>
            </w:tcBorders>
            <w:shd w:val="clear" w:color="auto" w:fill="auto"/>
            <w:vAlign w:val="center"/>
          </w:tcPr>
          <w:p w14:paraId="302E0C6A" w14:textId="155C66AB" w:rsidR="005E573D" w:rsidRDefault="005E573D" w:rsidP="00867EC5">
            <w:pPr>
              <w:jc w:val="center"/>
              <w:rPr>
                <w:rFonts w:ascii="Calibri" w:hAnsi="Calibri" w:cs="Arial"/>
                <w:sz w:val="20"/>
                <w:szCs w:val="20"/>
              </w:rPr>
            </w:pPr>
            <w:r>
              <w:rPr>
                <w:rFonts w:ascii="Calibri" w:hAnsi="Calibri" w:cs="Arial"/>
                <w:sz w:val="20"/>
                <w:szCs w:val="20"/>
              </w:rPr>
              <w:t>306</w:t>
            </w:r>
          </w:p>
        </w:tc>
        <w:tc>
          <w:tcPr>
            <w:tcW w:w="810" w:type="dxa"/>
            <w:tcBorders>
              <w:bottom w:val="single" w:sz="4" w:space="0" w:color="3379BD"/>
            </w:tcBorders>
            <w:shd w:val="clear" w:color="auto" w:fill="auto"/>
            <w:vAlign w:val="center"/>
          </w:tcPr>
          <w:p w14:paraId="719F0730" w14:textId="14DB6D24" w:rsidR="005E573D" w:rsidRDefault="005E573D" w:rsidP="00867EC5">
            <w:pPr>
              <w:jc w:val="center"/>
              <w:rPr>
                <w:rFonts w:ascii="Calibri" w:hAnsi="Calibri" w:cs="Arial"/>
                <w:sz w:val="20"/>
                <w:szCs w:val="20"/>
              </w:rPr>
            </w:pPr>
            <w:r>
              <w:rPr>
                <w:rFonts w:ascii="Calibri" w:hAnsi="Calibri" w:cs="Arial"/>
                <w:sz w:val="20"/>
                <w:szCs w:val="20"/>
              </w:rPr>
              <w:t>2,168</w:t>
            </w:r>
          </w:p>
        </w:tc>
        <w:tc>
          <w:tcPr>
            <w:tcW w:w="720" w:type="dxa"/>
            <w:tcBorders>
              <w:bottom w:val="single" w:sz="4" w:space="0" w:color="3379BD"/>
            </w:tcBorders>
            <w:shd w:val="clear" w:color="auto" w:fill="auto"/>
            <w:vAlign w:val="center"/>
          </w:tcPr>
          <w:p w14:paraId="7CE3B49E" w14:textId="40F6A857"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bottom w:val="single" w:sz="4" w:space="0" w:color="3379BD"/>
            </w:tcBorders>
            <w:shd w:val="clear" w:color="auto" w:fill="auto"/>
            <w:vAlign w:val="center"/>
          </w:tcPr>
          <w:p w14:paraId="46951F16" w14:textId="51A4D62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61D67B69" w14:textId="3BB8EAD1"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11.0</w:t>
            </w:r>
          </w:p>
        </w:tc>
      </w:tr>
      <w:tr w:rsidR="005E573D" w:rsidRPr="00F05AAD" w14:paraId="21C2AB4B" w14:textId="77777777" w:rsidTr="005E573D">
        <w:trPr>
          <w:trHeight w:val="288"/>
          <w:jc w:val="center"/>
        </w:trPr>
        <w:tc>
          <w:tcPr>
            <w:tcW w:w="2790" w:type="dxa"/>
            <w:tcBorders>
              <w:bottom w:val="single" w:sz="4" w:space="0" w:color="3379BD"/>
            </w:tcBorders>
            <w:shd w:val="clear" w:color="auto" w:fill="D9D9D9" w:themeFill="background1" w:themeFillShade="D9"/>
            <w:vAlign w:val="center"/>
          </w:tcPr>
          <w:p w14:paraId="495C5FB9" w14:textId="40151A6F"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Pew Branch-Leon River</w:t>
            </w:r>
          </w:p>
        </w:tc>
        <w:tc>
          <w:tcPr>
            <w:tcW w:w="1710" w:type="dxa"/>
            <w:tcBorders>
              <w:bottom w:val="single" w:sz="4" w:space="0" w:color="3379BD"/>
            </w:tcBorders>
            <w:shd w:val="clear" w:color="auto" w:fill="D9D9D9" w:themeFill="background1" w:themeFillShade="D9"/>
            <w:vAlign w:val="center"/>
          </w:tcPr>
          <w:p w14:paraId="77D1057C" w14:textId="04A3EB3F"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120702010908</w:t>
            </w:r>
          </w:p>
        </w:tc>
        <w:tc>
          <w:tcPr>
            <w:tcW w:w="810" w:type="dxa"/>
            <w:tcBorders>
              <w:bottom w:val="single" w:sz="4" w:space="0" w:color="3379BD"/>
            </w:tcBorders>
            <w:shd w:val="clear" w:color="auto" w:fill="D9D9D9" w:themeFill="background1" w:themeFillShade="D9"/>
            <w:vAlign w:val="center"/>
          </w:tcPr>
          <w:p w14:paraId="28CC589D" w14:textId="1F8477FA" w:rsidR="005E573D" w:rsidRDefault="005E573D" w:rsidP="00867EC5">
            <w:pPr>
              <w:jc w:val="center"/>
              <w:rPr>
                <w:rFonts w:ascii="Calibri" w:hAnsi="Calibri" w:cs="Arial"/>
                <w:sz w:val="20"/>
                <w:szCs w:val="20"/>
              </w:rPr>
            </w:pPr>
            <w:r>
              <w:rPr>
                <w:rFonts w:ascii="Calibri" w:hAnsi="Calibri" w:cs="Arial"/>
                <w:sz w:val="20"/>
                <w:szCs w:val="20"/>
              </w:rPr>
              <w:t>170</w:t>
            </w:r>
          </w:p>
        </w:tc>
        <w:tc>
          <w:tcPr>
            <w:tcW w:w="810" w:type="dxa"/>
            <w:tcBorders>
              <w:bottom w:val="single" w:sz="4" w:space="0" w:color="3379BD"/>
            </w:tcBorders>
            <w:shd w:val="clear" w:color="auto" w:fill="D9D9D9" w:themeFill="background1" w:themeFillShade="D9"/>
            <w:vAlign w:val="center"/>
          </w:tcPr>
          <w:p w14:paraId="42704E89" w14:textId="37FB6C1E" w:rsidR="005E573D" w:rsidRDefault="005E573D" w:rsidP="00867EC5">
            <w:pPr>
              <w:jc w:val="center"/>
              <w:rPr>
                <w:rFonts w:ascii="Calibri" w:hAnsi="Calibri" w:cs="Arial"/>
                <w:sz w:val="20"/>
                <w:szCs w:val="20"/>
              </w:rPr>
            </w:pPr>
            <w:r>
              <w:rPr>
                <w:rFonts w:ascii="Calibri" w:hAnsi="Calibri" w:cs="Arial"/>
                <w:sz w:val="20"/>
                <w:szCs w:val="20"/>
              </w:rPr>
              <w:t>10</w:t>
            </w:r>
          </w:p>
        </w:tc>
        <w:tc>
          <w:tcPr>
            <w:tcW w:w="810" w:type="dxa"/>
            <w:tcBorders>
              <w:bottom w:val="single" w:sz="4" w:space="0" w:color="3379BD"/>
            </w:tcBorders>
            <w:shd w:val="clear" w:color="auto" w:fill="D9D9D9" w:themeFill="background1" w:themeFillShade="D9"/>
            <w:vAlign w:val="center"/>
          </w:tcPr>
          <w:p w14:paraId="6981ACE4" w14:textId="436F7A83" w:rsidR="005E573D" w:rsidRDefault="005E573D" w:rsidP="00867EC5">
            <w:pPr>
              <w:jc w:val="center"/>
              <w:rPr>
                <w:rFonts w:ascii="Calibri" w:hAnsi="Calibri" w:cs="Arial"/>
                <w:sz w:val="20"/>
                <w:szCs w:val="20"/>
              </w:rPr>
            </w:pPr>
            <w:r>
              <w:rPr>
                <w:rFonts w:ascii="Calibri" w:hAnsi="Calibri" w:cs="Arial"/>
                <w:sz w:val="20"/>
                <w:szCs w:val="20"/>
              </w:rPr>
              <w:t>160</w:t>
            </w:r>
          </w:p>
        </w:tc>
        <w:tc>
          <w:tcPr>
            <w:tcW w:w="720" w:type="dxa"/>
            <w:tcBorders>
              <w:bottom w:val="single" w:sz="4" w:space="0" w:color="3379BD"/>
            </w:tcBorders>
            <w:shd w:val="clear" w:color="auto" w:fill="D9D9D9" w:themeFill="background1" w:themeFillShade="D9"/>
            <w:vAlign w:val="center"/>
          </w:tcPr>
          <w:p w14:paraId="2ED29FD7" w14:textId="26BBD599"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3379BD"/>
            </w:tcBorders>
            <w:shd w:val="clear" w:color="auto" w:fill="D9D9D9" w:themeFill="background1" w:themeFillShade="D9"/>
            <w:vAlign w:val="center"/>
          </w:tcPr>
          <w:p w14:paraId="614ABBFE" w14:textId="0EFE188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0B1AE4A8" w14:textId="45002453"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2.9</w:t>
            </w:r>
          </w:p>
        </w:tc>
      </w:tr>
      <w:tr w:rsidR="005E573D" w:rsidRPr="00F05AAD" w14:paraId="21E26AD9" w14:textId="77777777" w:rsidTr="005E573D">
        <w:trPr>
          <w:trHeight w:val="288"/>
          <w:jc w:val="center"/>
        </w:trPr>
        <w:tc>
          <w:tcPr>
            <w:tcW w:w="2790" w:type="dxa"/>
            <w:tcBorders>
              <w:bottom w:val="single" w:sz="4" w:space="0" w:color="3379BD"/>
            </w:tcBorders>
            <w:shd w:val="clear" w:color="auto" w:fill="auto"/>
            <w:vAlign w:val="center"/>
          </w:tcPr>
          <w:p w14:paraId="1FD869AE" w14:textId="317E54DA"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Salt Branch-Leon River</w:t>
            </w:r>
          </w:p>
        </w:tc>
        <w:tc>
          <w:tcPr>
            <w:tcW w:w="1710" w:type="dxa"/>
            <w:tcBorders>
              <w:bottom w:val="single" w:sz="4" w:space="0" w:color="3379BD"/>
            </w:tcBorders>
            <w:shd w:val="clear" w:color="auto" w:fill="auto"/>
            <w:vAlign w:val="center"/>
          </w:tcPr>
          <w:p w14:paraId="4C5AF667" w14:textId="5689FAB9"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120702010203</w:t>
            </w:r>
          </w:p>
        </w:tc>
        <w:tc>
          <w:tcPr>
            <w:tcW w:w="810" w:type="dxa"/>
            <w:tcBorders>
              <w:bottom w:val="single" w:sz="4" w:space="0" w:color="3379BD"/>
            </w:tcBorders>
            <w:shd w:val="clear" w:color="auto" w:fill="auto"/>
            <w:vAlign w:val="center"/>
          </w:tcPr>
          <w:p w14:paraId="58AB9E1D" w14:textId="066468A5" w:rsidR="005E573D" w:rsidRDefault="005E573D" w:rsidP="00867EC5">
            <w:pPr>
              <w:jc w:val="center"/>
              <w:rPr>
                <w:rFonts w:ascii="Calibri" w:hAnsi="Calibri" w:cs="Arial"/>
                <w:sz w:val="20"/>
                <w:szCs w:val="20"/>
              </w:rPr>
            </w:pPr>
            <w:r>
              <w:rPr>
                <w:rFonts w:ascii="Calibri" w:hAnsi="Calibri" w:cs="Arial"/>
                <w:sz w:val="20"/>
                <w:szCs w:val="20"/>
              </w:rPr>
              <w:t>2,293</w:t>
            </w:r>
          </w:p>
        </w:tc>
        <w:tc>
          <w:tcPr>
            <w:tcW w:w="810" w:type="dxa"/>
            <w:tcBorders>
              <w:bottom w:val="single" w:sz="4" w:space="0" w:color="3379BD"/>
            </w:tcBorders>
            <w:shd w:val="clear" w:color="auto" w:fill="auto"/>
            <w:vAlign w:val="center"/>
          </w:tcPr>
          <w:p w14:paraId="4ADDB06D" w14:textId="550F48D3" w:rsidR="005E573D" w:rsidRDefault="005E573D" w:rsidP="00867EC5">
            <w:pPr>
              <w:jc w:val="center"/>
              <w:rPr>
                <w:rFonts w:ascii="Calibri" w:hAnsi="Calibri" w:cs="Arial"/>
                <w:sz w:val="20"/>
                <w:szCs w:val="20"/>
              </w:rPr>
            </w:pPr>
            <w:r>
              <w:rPr>
                <w:rFonts w:ascii="Calibri" w:hAnsi="Calibri" w:cs="Arial"/>
                <w:sz w:val="20"/>
                <w:szCs w:val="20"/>
              </w:rPr>
              <w:t>460</w:t>
            </w:r>
          </w:p>
        </w:tc>
        <w:tc>
          <w:tcPr>
            <w:tcW w:w="810" w:type="dxa"/>
            <w:tcBorders>
              <w:bottom w:val="single" w:sz="4" w:space="0" w:color="3379BD"/>
            </w:tcBorders>
            <w:shd w:val="clear" w:color="auto" w:fill="auto"/>
            <w:vAlign w:val="center"/>
          </w:tcPr>
          <w:p w14:paraId="35C62309" w14:textId="46699A0C" w:rsidR="005E573D" w:rsidRDefault="005E573D" w:rsidP="00867EC5">
            <w:pPr>
              <w:jc w:val="center"/>
              <w:rPr>
                <w:rFonts w:ascii="Calibri" w:hAnsi="Calibri" w:cs="Arial"/>
                <w:sz w:val="20"/>
                <w:szCs w:val="20"/>
              </w:rPr>
            </w:pPr>
            <w:r>
              <w:rPr>
                <w:rFonts w:ascii="Calibri" w:hAnsi="Calibri" w:cs="Arial"/>
                <w:sz w:val="20"/>
                <w:szCs w:val="20"/>
              </w:rPr>
              <w:t>1,833</w:t>
            </w:r>
          </w:p>
        </w:tc>
        <w:tc>
          <w:tcPr>
            <w:tcW w:w="720" w:type="dxa"/>
            <w:tcBorders>
              <w:bottom w:val="single" w:sz="4" w:space="0" w:color="3379BD"/>
            </w:tcBorders>
            <w:shd w:val="clear" w:color="auto" w:fill="auto"/>
            <w:vAlign w:val="center"/>
          </w:tcPr>
          <w:p w14:paraId="0D3AD728" w14:textId="5C479E91"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tcBorders>
              <w:bottom w:val="single" w:sz="4" w:space="0" w:color="3379BD"/>
            </w:tcBorders>
            <w:shd w:val="clear" w:color="auto" w:fill="auto"/>
            <w:vAlign w:val="center"/>
          </w:tcPr>
          <w:p w14:paraId="255CC691" w14:textId="429B0335"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733A6285" w14:textId="4FD6DC9F"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16.0</w:t>
            </w:r>
          </w:p>
        </w:tc>
      </w:tr>
      <w:tr w:rsidR="005E573D" w:rsidRPr="00F05AAD" w14:paraId="609A4E25" w14:textId="77777777" w:rsidTr="005E573D">
        <w:trPr>
          <w:trHeight w:val="288"/>
          <w:jc w:val="center"/>
        </w:trPr>
        <w:tc>
          <w:tcPr>
            <w:tcW w:w="2790" w:type="dxa"/>
            <w:tcBorders>
              <w:bottom w:val="single" w:sz="4" w:space="0" w:color="3379BD"/>
            </w:tcBorders>
            <w:shd w:val="clear" w:color="auto" w:fill="D9D9D9" w:themeFill="background1" w:themeFillShade="D9"/>
            <w:vAlign w:val="center"/>
          </w:tcPr>
          <w:p w14:paraId="3CE9DF6E" w14:textId="00DAADD6"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South Copperas Creek</w:t>
            </w:r>
          </w:p>
        </w:tc>
        <w:tc>
          <w:tcPr>
            <w:tcW w:w="1710" w:type="dxa"/>
            <w:tcBorders>
              <w:bottom w:val="single" w:sz="4" w:space="0" w:color="3379BD"/>
            </w:tcBorders>
            <w:shd w:val="clear" w:color="auto" w:fill="D9D9D9" w:themeFill="background1" w:themeFillShade="D9"/>
            <w:vAlign w:val="center"/>
          </w:tcPr>
          <w:p w14:paraId="732D5DBE" w14:textId="604B97B3"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120702010302</w:t>
            </w:r>
          </w:p>
        </w:tc>
        <w:tc>
          <w:tcPr>
            <w:tcW w:w="810" w:type="dxa"/>
            <w:tcBorders>
              <w:bottom w:val="single" w:sz="4" w:space="0" w:color="3379BD"/>
            </w:tcBorders>
            <w:shd w:val="clear" w:color="auto" w:fill="D9D9D9" w:themeFill="background1" w:themeFillShade="D9"/>
            <w:vAlign w:val="center"/>
          </w:tcPr>
          <w:p w14:paraId="2E72399C" w14:textId="4F078744" w:rsidR="005E573D" w:rsidRDefault="005E573D" w:rsidP="00867EC5">
            <w:pPr>
              <w:jc w:val="center"/>
              <w:rPr>
                <w:rFonts w:ascii="Calibri" w:hAnsi="Calibri" w:cs="Arial"/>
                <w:sz w:val="20"/>
                <w:szCs w:val="20"/>
              </w:rPr>
            </w:pPr>
            <w:r>
              <w:rPr>
                <w:rFonts w:ascii="Calibri" w:hAnsi="Calibri" w:cs="Arial"/>
                <w:sz w:val="20"/>
                <w:szCs w:val="20"/>
              </w:rPr>
              <w:t>9</w:t>
            </w:r>
          </w:p>
        </w:tc>
        <w:tc>
          <w:tcPr>
            <w:tcW w:w="810" w:type="dxa"/>
            <w:tcBorders>
              <w:bottom w:val="single" w:sz="4" w:space="0" w:color="3379BD"/>
            </w:tcBorders>
            <w:shd w:val="clear" w:color="auto" w:fill="D9D9D9" w:themeFill="background1" w:themeFillShade="D9"/>
            <w:vAlign w:val="center"/>
          </w:tcPr>
          <w:p w14:paraId="6F18EB9D" w14:textId="6EDD2DD1" w:rsidR="005E573D" w:rsidRDefault="005E573D" w:rsidP="00867EC5">
            <w:pPr>
              <w:jc w:val="center"/>
              <w:rPr>
                <w:rFonts w:ascii="Calibri" w:hAnsi="Calibri" w:cs="Arial"/>
                <w:sz w:val="20"/>
                <w:szCs w:val="20"/>
              </w:rPr>
            </w:pPr>
            <w:r>
              <w:rPr>
                <w:rFonts w:ascii="Calibri" w:hAnsi="Calibri" w:cs="Arial"/>
                <w:sz w:val="20"/>
                <w:szCs w:val="20"/>
              </w:rPr>
              <w:t>3</w:t>
            </w:r>
          </w:p>
        </w:tc>
        <w:tc>
          <w:tcPr>
            <w:tcW w:w="810" w:type="dxa"/>
            <w:tcBorders>
              <w:bottom w:val="single" w:sz="4" w:space="0" w:color="3379BD"/>
            </w:tcBorders>
            <w:shd w:val="clear" w:color="auto" w:fill="D9D9D9" w:themeFill="background1" w:themeFillShade="D9"/>
            <w:vAlign w:val="center"/>
          </w:tcPr>
          <w:p w14:paraId="2A13CCFD" w14:textId="36339D44" w:rsidR="005E573D" w:rsidRDefault="005E573D" w:rsidP="00867EC5">
            <w:pPr>
              <w:jc w:val="center"/>
              <w:rPr>
                <w:rFonts w:ascii="Calibri" w:hAnsi="Calibri" w:cs="Arial"/>
                <w:sz w:val="20"/>
                <w:szCs w:val="20"/>
              </w:rPr>
            </w:pPr>
            <w:r>
              <w:rPr>
                <w:rFonts w:ascii="Calibri" w:hAnsi="Calibri" w:cs="Arial"/>
                <w:sz w:val="20"/>
                <w:szCs w:val="20"/>
              </w:rPr>
              <w:t>6</w:t>
            </w:r>
          </w:p>
        </w:tc>
        <w:tc>
          <w:tcPr>
            <w:tcW w:w="720" w:type="dxa"/>
            <w:tcBorders>
              <w:bottom w:val="single" w:sz="4" w:space="0" w:color="3379BD"/>
            </w:tcBorders>
            <w:shd w:val="clear" w:color="auto" w:fill="D9D9D9" w:themeFill="background1" w:themeFillShade="D9"/>
            <w:vAlign w:val="center"/>
          </w:tcPr>
          <w:p w14:paraId="54ABCF6A" w14:textId="75251A95"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67%</w:t>
            </w:r>
          </w:p>
        </w:tc>
        <w:tc>
          <w:tcPr>
            <w:tcW w:w="1350" w:type="dxa"/>
            <w:tcBorders>
              <w:bottom w:val="single" w:sz="4" w:space="0" w:color="3379BD"/>
            </w:tcBorders>
            <w:shd w:val="clear" w:color="auto" w:fill="D9D9D9" w:themeFill="background1" w:themeFillShade="D9"/>
            <w:vAlign w:val="center"/>
          </w:tcPr>
          <w:p w14:paraId="5E40F69D" w14:textId="2B79C103"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7D41CE75" w14:textId="78EE65BB"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16.7</w:t>
            </w:r>
          </w:p>
        </w:tc>
      </w:tr>
      <w:tr w:rsidR="005E573D" w:rsidRPr="00F05AAD" w14:paraId="4DE3D2E0" w14:textId="77777777" w:rsidTr="005E573D">
        <w:trPr>
          <w:trHeight w:val="288"/>
          <w:jc w:val="center"/>
        </w:trPr>
        <w:tc>
          <w:tcPr>
            <w:tcW w:w="2790" w:type="dxa"/>
            <w:tcBorders>
              <w:bottom w:val="single" w:sz="4" w:space="0" w:color="3379BD"/>
            </w:tcBorders>
            <w:shd w:val="clear" w:color="auto" w:fill="auto"/>
            <w:vAlign w:val="center"/>
          </w:tcPr>
          <w:p w14:paraId="738185FC" w14:textId="6CC1A85F" w:rsidR="005E573D" w:rsidRDefault="005E573D" w:rsidP="00867EC5">
            <w:pPr>
              <w:tabs>
                <w:tab w:val="clear" w:pos="284"/>
              </w:tabs>
              <w:autoSpaceDE w:val="0"/>
              <w:autoSpaceDN w:val="0"/>
              <w:adjustRightInd w:val="0"/>
              <w:spacing w:line="240" w:lineRule="auto"/>
              <w:rPr>
                <w:rFonts w:ascii="Calibri" w:hAnsi="Calibri" w:cs="Arial"/>
                <w:sz w:val="20"/>
                <w:szCs w:val="20"/>
              </w:rPr>
            </w:pPr>
            <w:proofErr w:type="spellStart"/>
            <w:r>
              <w:rPr>
                <w:rFonts w:ascii="Calibri" w:hAnsi="Calibri" w:cs="Arial"/>
                <w:sz w:val="20"/>
                <w:szCs w:val="20"/>
              </w:rPr>
              <w:t>Sowells</w:t>
            </w:r>
            <w:proofErr w:type="spellEnd"/>
            <w:r>
              <w:rPr>
                <w:rFonts w:ascii="Calibri" w:hAnsi="Calibri" w:cs="Arial"/>
                <w:sz w:val="20"/>
                <w:szCs w:val="20"/>
              </w:rPr>
              <w:t xml:space="preserve"> Creek</w:t>
            </w:r>
          </w:p>
        </w:tc>
        <w:tc>
          <w:tcPr>
            <w:tcW w:w="1710" w:type="dxa"/>
            <w:tcBorders>
              <w:bottom w:val="single" w:sz="4" w:space="0" w:color="3379BD"/>
            </w:tcBorders>
            <w:shd w:val="clear" w:color="auto" w:fill="auto"/>
            <w:vAlign w:val="center"/>
          </w:tcPr>
          <w:p w14:paraId="4AFE1BB8" w14:textId="5C6544DD"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120702010408</w:t>
            </w:r>
          </w:p>
        </w:tc>
        <w:tc>
          <w:tcPr>
            <w:tcW w:w="810" w:type="dxa"/>
            <w:tcBorders>
              <w:bottom w:val="single" w:sz="4" w:space="0" w:color="3379BD"/>
            </w:tcBorders>
            <w:shd w:val="clear" w:color="auto" w:fill="auto"/>
            <w:vAlign w:val="center"/>
          </w:tcPr>
          <w:p w14:paraId="117A2F66" w14:textId="340FB1F8" w:rsidR="005E573D" w:rsidRDefault="005E573D" w:rsidP="00867EC5">
            <w:pPr>
              <w:jc w:val="center"/>
              <w:rPr>
                <w:rFonts w:ascii="Calibri" w:hAnsi="Calibri" w:cs="Arial"/>
                <w:sz w:val="20"/>
                <w:szCs w:val="20"/>
              </w:rPr>
            </w:pPr>
            <w:r>
              <w:rPr>
                <w:rFonts w:ascii="Calibri" w:hAnsi="Calibri" w:cs="Arial"/>
                <w:sz w:val="20"/>
                <w:szCs w:val="20"/>
              </w:rPr>
              <w:t>508</w:t>
            </w:r>
          </w:p>
        </w:tc>
        <w:tc>
          <w:tcPr>
            <w:tcW w:w="810" w:type="dxa"/>
            <w:tcBorders>
              <w:bottom w:val="single" w:sz="4" w:space="0" w:color="3379BD"/>
            </w:tcBorders>
            <w:shd w:val="clear" w:color="auto" w:fill="auto"/>
            <w:vAlign w:val="center"/>
          </w:tcPr>
          <w:p w14:paraId="17790F75" w14:textId="592B4F35" w:rsidR="005E573D" w:rsidRDefault="005E573D" w:rsidP="00867EC5">
            <w:pPr>
              <w:jc w:val="center"/>
              <w:rPr>
                <w:rFonts w:ascii="Calibri" w:hAnsi="Calibri" w:cs="Arial"/>
                <w:sz w:val="20"/>
                <w:szCs w:val="20"/>
              </w:rPr>
            </w:pPr>
            <w:r>
              <w:rPr>
                <w:rFonts w:ascii="Calibri" w:hAnsi="Calibri" w:cs="Arial"/>
                <w:sz w:val="20"/>
                <w:szCs w:val="20"/>
              </w:rPr>
              <w:t>46</w:t>
            </w:r>
          </w:p>
        </w:tc>
        <w:tc>
          <w:tcPr>
            <w:tcW w:w="810" w:type="dxa"/>
            <w:tcBorders>
              <w:bottom w:val="single" w:sz="4" w:space="0" w:color="3379BD"/>
            </w:tcBorders>
            <w:shd w:val="clear" w:color="auto" w:fill="auto"/>
            <w:vAlign w:val="center"/>
          </w:tcPr>
          <w:p w14:paraId="1A52C636" w14:textId="6D8A9578" w:rsidR="005E573D" w:rsidRDefault="005E573D" w:rsidP="00867EC5">
            <w:pPr>
              <w:jc w:val="center"/>
              <w:rPr>
                <w:rFonts w:ascii="Calibri" w:hAnsi="Calibri" w:cs="Arial"/>
                <w:sz w:val="20"/>
                <w:szCs w:val="20"/>
              </w:rPr>
            </w:pPr>
            <w:r>
              <w:rPr>
                <w:rFonts w:ascii="Calibri" w:hAnsi="Calibri" w:cs="Arial"/>
                <w:sz w:val="20"/>
                <w:szCs w:val="20"/>
              </w:rPr>
              <w:t>462</w:t>
            </w:r>
          </w:p>
        </w:tc>
        <w:tc>
          <w:tcPr>
            <w:tcW w:w="720" w:type="dxa"/>
            <w:tcBorders>
              <w:bottom w:val="single" w:sz="4" w:space="0" w:color="3379BD"/>
            </w:tcBorders>
            <w:shd w:val="clear" w:color="auto" w:fill="auto"/>
            <w:vAlign w:val="center"/>
          </w:tcPr>
          <w:p w14:paraId="748ABCC3" w14:textId="7895080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auto"/>
            <w:vAlign w:val="center"/>
          </w:tcPr>
          <w:p w14:paraId="0978790F" w14:textId="0862539C"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6DC8DD6F" w14:textId="3F2E3168"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7.2</w:t>
            </w:r>
          </w:p>
        </w:tc>
      </w:tr>
      <w:tr w:rsidR="005E573D" w:rsidRPr="00F05AAD" w14:paraId="5E69CB7F" w14:textId="77777777" w:rsidTr="005E573D">
        <w:trPr>
          <w:trHeight w:val="288"/>
          <w:jc w:val="center"/>
        </w:trPr>
        <w:tc>
          <w:tcPr>
            <w:tcW w:w="2790" w:type="dxa"/>
            <w:tcBorders>
              <w:bottom w:val="single" w:sz="4" w:space="0" w:color="3379BD"/>
            </w:tcBorders>
            <w:shd w:val="clear" w:color="auto" w:fill="D9D9D9" w:themeFill="background1" w:themeFillShade="D9"/>
            <w:vAlign w:val="center"/>
          </w:tcPr>
          <w:p w14:paraId="47D3B52F" w14:textId="6A2A4349"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Stampede Creek</w:t>
            </w:r>
          </w:p>
        </w:tc>
        <w:tc>
          <w:tcPr>
            <w:tcW w:w="1710" w:type="dxa"/>
            <w:tcBorders>
              <w:bottom w:val="single" w:sz="4" w:space="0" w:color="3379BD"/>
            </w:tcBorders>
            <w:shd w:val="clear" w:color="auto" w:fill="D9D9D9" w:themeFill="background1" w:themeFillShade="D9"/>
            <w:vAlign w:val="center"/>
          </w:tcPr>
          <w:p w14:paraId="1FDAA730" w14:textId="726445EC"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120702011001</w:t>
            </w:r>
          </w:p>
        </w:tc>
        <w:tc>
          <w:tcPr>
            <w:tcW w:w="810" w:type="dxa"/>
            <w:tcBorders>
              <w:bottom w:val="single" w:sz="4" w:space="0" w:color="3379BD"/>
            </w:tcBorders>
            <w:shd w:val="clear" w:color="auto" w:fill="D9D9D9" w:themeFill="background1" w:themeFillShade="D9"/>
            <w:vAlign w:val="center"/>
          </w:tcPr>
          <w:p w14:paraId="224CB17C" w14:textId="0BDB58FC" w:rsidR="005E573D" w:rsidRDefault="005E573D" w:rsidP="00867EC5">
            <w:pPr>
              <w:jc w:val="center"/>
              <w:rPr>
                <w:rFonts w:ascii="Calibri" w:hAnsi="Calibri" w:cs="Arial"/>
                <w:sz w:val="20"/>
                <w:szCs w:val="20"/>
              </w:rPr>
            </w:pPr>
            <w:r>
              <w:rPr>
                <w:rFonts w:ascii="Calibri" w:hAnsi="Calibri" w:cs="Arial"/>
                <w:sz w:val="20"/>
                <w:szCs w:val="20"/>
              </w:rPr>
              <w:t>672</w:t>
            </w:r>
          </w:p>
        </w:tc>
        <w:tc>
          <w:tcPr>
            <w:tcW w:w="810" w:type="dxa"/>
            <w:tcBorders>
              <w:bottom w:val="single" w:sz="4" w:space="0" w:color="3379BD"/>
            </w:tcBorders>
            <w:shd w:val="clear" w:color="auto" w:fill="D9D9D9" w:themeFill="background1" w:themeFillShade="D9"/>
            <w:vAlign w:val="center"/>
          </w:tcPr>
          <w:p w14:paraId="73419BBD" w14:textId="78F184C0" w:rsidR="005E573D" w:rsidRDefault="005E573D" w:rsidP="00867EC5">
            <w:pPr>
              <w:jc w:val="center"/>
              <w:rPr>
                <w:rFonts w:ascii="Calibri" w:hAnsi="Calibri" w:cs="Arial"/>
                <w:sz w:val="20"/>
                <w:szCs w:val="20"/>
              </w:rPr>
            </w:pPr>
            <w:r>
              <w:rPr>
                <w:rFonts w:ascii="Calibri" w:hAnsi="Calibri" w:cs="Arial"/>
                <w:sz w:val="20"/>
                <w:szCs w:val="20"/>
              </w:rPr>
              <w:t>56</w:t>
            </w:r>
          </w:p>
        </w:tc>
        <w:tc>
          <w:tcPr>
            <w:tcW w:w="810" w:type="dxa"/>
            <w:tcBorders>
              <w:bottom w:val="single" w:sz="4" w:space="0" w:color="3379BD"/>
            </w:tcBorders>
            <w:shd w:val="clear" w:color="auto" w:fill="D9D9D9" w:themeFill="background1" w:themeFillShade="D9"/>
            <w:vAlign w:val="center"/>
          </w:tcPr>
          <w:p w14:paraId="37009C9E" w14:textId="647EA558" w:rsidR="005E573D" w:rsidRDefault="005E573D" w:rsidP="00867EC5">
            <w:pPr>
              <w:jc w:val="center"/>
              <w:rPr>
                <w:rFonts w:ascii="Calibri" w:hAnsi="Calibri" w:cs="Arial"/>
                <w:sz w:val="20"/>
                <w:szCs w:val="20"/>
              </w:rPr>
            </w:pPr>
            <w:r>
              <w:rPr>
                <w:rFonts w:ascii="Calibri" w:hAnsi="Calibri" w:cs="Arial"/>
                <w:sz w:val="20"/>
                <w:szCs w:val="20"/>
              </w:rPr>
              <w:t>616</w:t>
            </w:r>
          </w:p>
        </w:tc>
        <w:tc>
          <w:tcPr>
            <w:tcW w:w="720" w:type="dxa"/>
            <w:tcBorders>
              <w:bottom w:val="single" w:sz="4" w:space="0" w:color="3379BD"/>
            </w:tcBorders>
            <w:shd w:val="clear" w:color="auto" w:fill="D9D9D9" w:themeFill="background1" w:themeFillShade="D9"/>
            <w:vAlign w:val="center"/>
          </w:tcPr>
          <w:p w14:paraId="2D853616" w14:textId="699A1AE0"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c>
          <w:tcPr>
            <w:tcW w:w="1350" w:type="dxa"/>
            <w:tcBorders>
              <w:bottom w:val="single" w:sz="4" w:space="0" w:color="3379BD"/>
            </w:tcBorders>
            <w:shd w:val="clear" w:color="auto" w:fill="D9D9D9" w:themeFill="background1" w:themeFillShade="D9"/>
            <w:vAlign w:val="center"/>
          </w:tcPr>
          <w:p w14:paraId="6A78B7EA" w14:textId="5805F185"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3434889D" w14:textId="770F559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4.9</w:t>
            </w:r>
          </w:p>
        </w:tc>
      </w:tr>
      <w:tr w:rsidR="005E573D" w:rsidRPr="00F05AAD" w14:paraId="1B6D06A0" w14:textId="77777777" w:rsidTr="005E573D">
        <w:trPr>
          <w:trHeight w:val="288"/>
          <w:jc w:val="center"/>
        </w:trPr>
        <w:tc>
          <w:tcPr>
            <w:tcW w:w="2790" w:type="dxa"/>
            <w:tcBorders>
              <w:bottom w:val="single" w:sz="4" w:space="0" w:color="3379BD"/>
            </w:tcBorders>
            <w:shd w:val="clear" w:color="auto" w:fill="auto"/>
            <w:vAlign w:val="center"/>
          </w:tcPr>
          <w:p w14:paraId="27B75EB1" w14:textId="2253F06E" w:rsidR="005E573D" w:rsidRDefault="005E573D"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Station Creek-Belton Lake</w:t>
            </w:r>
          </w:p>
        </w:tc>
        <w:tc>
          <w:tcPr>
            <w:tcW w:w="1710" w:type="dxa"/>
            <w:tcBorders>
              <w:bottom w:val="single" w:sz="4" w:space="0" w:color="3379BD"/>
            </w:tcBorders>
            <w:shd w:val="clear" w:color="auto" w:fill="auto"/>
            <w:vAlign w:val="center"/>
          </w:tcPr>
          <w:p w14:paraId="40B879ED" w14:textId="093B6CA1"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120702011002</w:t>
            </w:r>
          </w:p>
        </w:tc>
        <w:tc>
          <w:tcPr>
            <w:tcW w:w="810" w:type="dxa"/>
            <w:tcBorders>
              <w:bottom w:val="single" w:sz="4" w:space="0" w:color="3379BD"/>
            </w:tcBorders>
            <w:shd w:val="clear" w:color="auto" w:fill="auto"/>
            <w:vAlign w:val="center"/>
          </w:tcPr>
          <w:p w14:paraId="002A59D6" w14:textId="47C30699" w:rsidR="005E573D" w:rsidRDefault="005E573D" w:rsidP="00867EC5">
            <w:pPr>
              <w:jc w:val="center"/>
              <w:rPr>
                <w:rFonts w:ascii="Calibri" w:hAnsi="Calibri" w:cs="Arial"/>
                <w:sz w:val="20"/>
                <w:szCs w:val="20"/>
              </w:rPr>
            </w:pPr>
            <w:r>
              <w:rPr>
                <w:rFonts w:ascii="Calibri" w:hAnsi="Calibri" w:cs="Arial"/>
                <w:sz w:val="20"/>
                <w:szCs w:val="20"/>
              </w:rPr>
              <w:t>177</w:t>
            </w:r>
          </w:p>
        </w:tc>
        <w:tc>
          <w:tcPr>
            <w:tcW w:w="810" w:type="dxa"/>
            <w:tcBorders>
              <w:bottom w:val="single" w:sz="4" w:space="0" w:color="3379BD"/>
            </w:tcBorders>
            <w:shd w:val="clear" w:color="auto" w:fill="auto"/>
            <w:vAlign w:val="center"/>
          </w:tcPr>
          <w:p w14:paraId="73C506F5" w14:textId="1FE0F892" w:rsidR="005E573D" w:rsidRDefault="005E573D" w:rsidP="00867EC5">
            <w:pPr>
              <w:jc w:val="center"/>
              <w:rPr>
                <w:rFonts w:ascii="Calibri" w:hAnsi="Calibri" w:cs="Arial"/>
                <w:sz w:val="20"/>
                <w:szCs w:val="20"/>
              </w:rPr>
            </w:pPr>
            <w:r>
              <w:rPr>
                <w:rFonts w:ascii="Calibri" w:hAnsi="Calibri" w:cs="Arial"/>
                <w:sz w:val="20"/>
                <w:szCs w:val="20"/>
              </w:rPr>
              <w:t>35</w:t>
            </w:r>
          </w:p>
        </w:tc>
        <w:tc>
          <w:tcPr>
            <w:tcW w:w="810" w:type="dxa"/>
            <w:tcBorders>
              <w:bottom w:val="single" w:sz="4" w:space="0" w:color="3379BD"/>
            </w:tcBorders>
            <w:shd w:val="clear" w:color="auto" w:fill="auto"/>
            <w:vAlign w:val="center"/>
          </w:tcPr>
          <w:p w14:paraId="68A8E940" w14:textId="14ACBC7A" w:rsidR="005E573D" w:rsidRDefault="005E573D" w:rsidP="00867EC5">
            <w:pPr>
              <w:jc w:val="center"/>
              <w:rPr>
                <w:rFonts w:ascii="Calibri" w:hAnsi="Calibri" w:cs="Arial"/>
                <w:sz w:val="20"/>
                <w:szCs w:val="20"/>
              </w:rPr>
            </w:pPr>
            <w:r>
              <w:rPr>
                <w:rFonts w:ascii="Calibri" w:hAnsi="Calibri" w:cs="Arial"/>
                <w:sz w:val="20"/>
                <w:szCs w:val="20"/>
              </w:rPr>
              <w:t>142</w:t>
            </w:r>
          </w:p>
        </w:tc>
        <w:tc>
          <w:tcPr>
            <w:tcW w:w="720" w:type="dxa"/>
            <w:tcBorders>
              <w:bottom w:val="single" w:sz="4" w:space="0" w:color="3379BD"/>
            </w:tcBorders>
            <w:shd w:val="clear" w:color="auto" w:fill="auto"/>
            <w:vAlign w:val="center"/>
          </w:tcPr>
          <w:p w14:paraId="33093B41" w14:textId="41C75A14"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tcBorders>
              <w:bottom w:val="single" w:sz="4" w:space="0" w:color="3379BD"/>
            </w:tcBorders>
            <w:shd w:val="clear" w:color="auto" w:fill="auto"/>
            <w:vAlign w:val="center"/>
          </w:tcPr>
          <w:p w14:paraId="043301E3" w14:textId="17D78F3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33DC09B4" w14:textId="439E755E"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15.8</w:t>
            </w:r>
          </w:p>
        </w:tc>
      </w:tr>
      <w:tr w:rsidR="005E573D" w:rsidRPr="00F05AAD" w14:paraId="055B99B7" w14:textId="77777777" w:rsidTr="005E573D">
        <w:trPr>
          <w:trHeight w:val="288"/>
          <w:jc w:val="center"/>
        </w:trPr>
        <w:tc>
          <w:tcPr>
            <w:tcW w:w="2790" w:type="dxa"/>
            <w:tcBorders>
              <w:bottom w:val="single" w:sz="4" w:space="0" w:color="3379BD"/>
            </w:tcBorders>
            <w:shd w:val="clear" w:color="auto" w:fill="D9D9D9" w:themeFill="background1" w:themeFillShade="D9"/>
            <w:vAlign w:val="center"/>
          </w:tcPr>
          <w:p w14:paraId="7C99E8C4" w14:textId="31097410" w:rsidR="005E573D" w:rsidRDefault="005E573D" w:rsidP="00867EC5">
            <w:pPr>
              <w:tabs>
                <w:tab w:val="clear" w:pos="284"/>
              </w:tabs>
              <w:autoSpaceDE w:val="0"/>
              <w:autoSpaceDN w:val="0"/>
              <w:adjustRightInd w:val="0"/>
              <w:spacing w:line="240" w:lineRule="auto"/>
              <w:rPr>
                <w:rFonts w:ascii="Calibri" w:hAnsi="Calibri" w:cs="Arial"/>
                <w:sz w:val="20"/>
                <w:szCs w:val="20"/>
              </w:rPr>
            </w:pPr>
            <w:proofErr w:type="spellStart"/>
            <w:r>
              <w:rPr>
                <w:rFonts w:ascii="Calibri" w:hAnsi="Calibri" w:cs="Arial"/>
                <w:sz w:val="20"/>
                <w:szCs w:val="20"/>
              </w:rPr>
              <w:t>Stillhouse</w:t>
            </w:r>
            <w:proofErr w:type="spellEnd"/>
            <w:r>
              <w:rPr>
                <w:rFonts w:ascii="Calibri" w:hAnsi="Calibri" w:cs="Arial"/>
                <w:sz w:val="20"/>
                <w:szCs w:val="20"/>
              </w:rPr>
              <w:t xml:space="preserve"> Branch-Leon River</w:t>
            </w:r>
          </w:p>
        </w:tc>
        <w:tc>
          <w:tcPr>
            <w:tcW w:w="1710" w:type="dxa"/>
            <w:tcBorders>
              <w:bottom w:val="single" w:sz="4" w:space="0" w:color="3379BD"/>
            </w:tcBorders>
            <w:shd w:val="clear" w:color="auto" w:fill="D9D9D9" w:themeFill="background1" w:themeFillShade="D9"/>
            <w:vAlign w:val="center"/>
          </w:tcPr>
          <w:p w14:paraId="3783AE99" w14:textId="52B64647"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120702010902</w:t>
            </w:r>
          </w:p>
        </w:tc>
        <w:tc>
          <w:tcPr>
            <w:tcW w:w="810" w:type="dxa"/>
            <w:tcBorders>
              <w:bottom w:val="single" w:sz="4" w:space="0" w:color="3379BD"/>
            </w:tcBorders>
            <w:shd w:val="clear" w:color="auto" w:fill="D9D9D9" w:themeFill="background1" w:themeFillShade="D9"/>
            <w:vAlign w:val="center"/>
          </w:tcPr>
          <w:p w14:paraId="51CE061D" w14:textId="35B30209" w:rsidR="005E573D" w:rsidRDefault="005E573D" w:rsidP="00867EC5">
            <w:pPr>
              <w:jc w:val="center"/>
              <w:rPr>
                <w:rFonts w:ascii="Calibri" w:hAnsi="Calibri" w:cs="Arial"/>
                <w:sz w:val="20"/>
                <w:szCs w:val="20"/>
              </w:rPr>
            </w:pPr>
            <w:r>
              <w:rPr>
                <w:rFonts w:ascii="Calibri" w:hAnsi="Calibri" w:cs="Arial"/>
                <w:sz w:val="20"/>
                <w:szCs w:val="20"/>
              </w:rPr>
              <w:t>323</w:t>
            </w:r>
          </w:p>
        </w:tc>
        <w:tc>
          <w:tcPr>
            <w:tcW w:w="810" w:type="dxa"/>
            <w:tcBorders>
              <w:bottom w:val="single" w:sz="4" w:space="0" w:color="3379BD"/>
            </w:tcBorders>
            <w:shd w:val="clear" w:color="auto" w:fill="D9D9D9" w:themeFill="background1" w:themeFillShade="D9"/>
            <w:vAlign w:val="center"/>
          </w:tcPr>
          <w:p w14:paraId="67CD5AE7" w14:textId="2F61F0DB" w:rsidR="005E573D" w:rsidRDefault="005E573D" w:rsidP="00867EC5">
            <w:pPr>
              <w:jc w:val="center"/>
              <w:rPr>
                <w:rFonts w:ascii="Calibri" w:hAnsi="Calibri" w:cs="Arial"/>
                <w:sz w:val="20"/>
                <w:szCs w:val="20"/>
              </w:rPr>
            </w:pPr>
            <w:r>
              <w:rPr>
                <w:rFonts w:ascii="Calibri" w:hAnsi="Calibri" w:cs="Arial"/>
                <w:sz w:val="20"/>
                <w:szCs w:val="20"/>
              </w:rPr>
              <w:t>13</w:t>
            </w:r>
          </w:p>
        </w:tc>
        <w:tc>
          <w:tcPr>
            <w:tcW w:w="810" w:type="dxa"/>
            <w:tcBorders>
              <w:bottom w:val="single" w:sz="4" w:space="0" w:color="3379BD"/>
            </w:tcBorders>
            <w:shd w:val="clear" w:color="auto" w:fill="D9D9D9" w:themeFill="background1" w:themeFillShade="D9"/>
            <w:vAlign w:val="center"/>
          </w:tcPr>
          <w:p w14:paraId="4C253DFD" w14:textId="5B61D660" w:rsidR="005E573D" w:rsidRDefault="005E573D" w:rsidP="00867EC5">
            <w:pPr>
              <w:jc w:val="center"/>
              <w:rPr>
                <w:rFonts w:ascii="Calibri" w:hAnsi="Calibri" w:cs="Arial"/>
                <w:sz w:val="20"/>
                <w:szCs w:val="20"/>
              </w:rPr>
            </w:pPr>
            <w:r>
              <w:rPr>
                <w:rFonts w:ascii="Calibri" w:hAnsi="Calibri" w:cs="Arial"/>
                <w:sz w:val="20"/>
                <w:szCs w:val="20"/>
              </w:rPr>
              <w:t>310</w:t>
            </w:r>
          </w:p>
        </w:tc>
        <w:tc>
          <w:tcPr>
            <w:tcW w:w="720" w:type="dxa"/>
            <w:tcBorders>
              <w:bottom w:val="single" w:sz="4" w:space="0" w:color="3379BD"/>
            </w:tcBorders>
            <w:shd w:val="clear" w:color="auto" w:fill="D9D9D9" w:themeFill="background1" w:themeFillShade="D9"/>
            <w:vAlign w:val="center"/>
          </w:tcPr>
          <w:p w14:paraId="4BC7E63B" w14:textId="536A1264"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96%</w:t>
            </w:r>
          </w:p>
        </w:tc>
        <w:tc>
          <w:tcPr>
            <w:tcW w:w="1350" w:type="dxa"/>
            <w:tcBorders>
              <w:bottom w:val="single" w:sz="4" w:space="0" w:color="3379BD"/>
            </w:tcBorders>
            <w:shd w:val="clear" w:color="auto" w:fill="D9D9D9" w:themeFill="background1" w:themeFillShade="D9"/>
            <w:vAlign w:val="center"/>
          </w:tcPr>
          <w:p w14:paraId="4ED83EAC" w14:textId="2750674A"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D9D9D9" w:themeFill="background1" w:themeFillShade="D9"/>
            <w:vAlign w:val="center"/>
          </w:tcPr>
          <w:p w14:paraId="58E93323" w14:textId="52973702" w:rsidR="005E573D" w:rsidRDefault="005E573D"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2.1</w:t>
            </w:r>
          </w:p>
        </w:tc>
      </w:tr>
      <w:tr w:rsidR="00867EC5" w:rsidRPr="00F05AAD" w14:paraId="56575784" w14:textId="77777777" w:rsidTr="005E573D">
        <w:trPr>
          <w:trHeight w:val="288"/>
          <w:jc w:val="center"/>
        </w:trPr>
        <w:tc>
          <w:tcPr>
            <w:tcW w:w="2790" w:type="dxa"/>
            <w:tcBorders>
              <w:bottom w:val="single" w:sz="4" w:space="0" w:color="3379BD"/>
            </w:tcBorders>
            <w:shd w:val="clear" w:color="auto" w:fill="auto"/>
            <w:vAlign w:val="center"/>
          </w:tcPr>
          <w:p w14:paraId="61F4A195" w14:textId="4A85FB79" w:rsidR="00867EC5" w:rsidRPr="00574955" w:rsidRDefault="00867EC5" w:rsidP="00867EC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 xml:space="preserve">Town of </w:t>
            </w:r>
            <w:proofErr w:type="spellStart"/>
            <w:r>
              <w:rPr>
                <w:rFonts w:ascii="Calibri" w:hAnsi="Calibri" w:cs="Arial"/>
                <w:sz w:val="20"/>
                <w:szCs w:val="20"/>
              </w:rPr>
              <w:t>Ater</w:t>
            </w:r>
            <w:proofErr w:type="spellEnd"/>
            <w:r>
              <w:rPr>
                <w:rFonts w:ascii="Calibri" w:hAnsi="Calibri" w:cs="Arial"/>
                <w:sz w:val="20"/>
                <w:szCs w:val="20"/>
              </w:rPr>
              <w:t>-Leon River</w:t>
            </w:r>
          </w:p>
        </w:tc>
        <w:tc>
          <w:tcPr>
            <w:tcW w:w="1710" w:type="dxa"/>
            <w:tcBorders>
              <w:bottom w:val="single" w:sz="4" w:space="0" w:color="3379BD"/>
            </w:tcBorders>
            <w:shd w:val="clear" w:color="auto" w:fill="auto"/>
            <w:vAlign w:val="center"/>
          </w:tcPr>
          <w:p w14:paraId="00E7B563" w14:textId="403E30A5" w:rsidR="00867EC5" w:rsidRPr="00574955"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120702010806</w:t>
            </w:r>
          </w:p>
        </w:tc>
        <w:tc>
          <w:tcPr>
            <w:tcW w:w="810" w:type="dxa"/>
            <w:tcBorders>
              <w:bottom w:val="single" w:sz="4" w:space="0" w:color="3379BD"/>
            </w:tcBorders>
            <w:shd w:val="clear" w:color="auto" w:fill="auto"/>
            <w:vAlign w:val="center"/>
          </w:tcPr>
          <w:p w14:paraId="54264BCA" w14:textId="35F8208E" w:rsidR="00867EC5" w:rsidRPr="00574955" w:rsidRDefault="00867EC5" w:rsidP="00867EC5">
            <w:pPr>
              <w:jc w:val="center"/>
              <w:rPr>
                <w:rFonts w:ascii="Calibri" w:hAnsi="Calibri" w:cs="Arial"/>
                <w:sz w:val="22"/>
                <w:szCs w:val="22"/>
              </w:rPr>
            </w:pPr>
            <w:r>
              <w:rPr>
                <w:rFonts w:ascii="Calibri" w:hAnsi="Calibri" w:cs="Arial"/>
                <w:sz w:val="20"/>
                <w:szCs w:val="20"/>
              </w:rPr>
              <w:t>43</w:t>
            </w:r>
          </w:p>
        </w:tc>
        <w:tc>
          <w:tcPr>
            <w:tcW w:w="810" w:type="dxa"/>
            <w:tcBorders>
              <w:bottom w:val="single" w:sz="4" w:space="0" w:color="3379BD"/>
            </w:tcBorders>
            <w:shd w:val="clear" w:color="auto" w:fill="auto"/>
            <w:vAlign w:val="center"/>
          </w:tcPr>
          <w:p w14:paraId="5C366065" w14:textId="73146FB8" w:rsidR="00867EC5" w:rsidRPr="00574955" w:rsidRDefault="00867EC5" w:rsidP="00867EC5">
            <w:pPr>
              <w:jc w:val="center"/>
              <w:rPr>
                <w:rFonts w:ascii="Calibri" w:hAnsi="Calibri" w:cs="Arial"/>
                <w:sz w:val="22"/>
                <w:szCs w:val="22"/>
              </w:rPr>
            </w:pPr>
            <w:r>
              <w:rPr>
                <w:rFonts w:ascii="Calibri" w:hAnsi="Calibri" w:cs="Arial"/>
                <w:sz w:val="20"/>
                <w:szCs w:val="20"/>
              </w:rPr>
              <w:t>9</w:t>
            </w:r>
          </w:p>
        </w:tc>
        <w:tc>
          <w:tcPr>
            <w:tcW w:w="810" w:type="dxa"/>
            <w:tcBorders>
              <w:bottom w:val="single" w:sz="4" w:space="0" w:color="3379BD"/>
            </w:tcBorders>
            <w:shd w:val="clear" w:color="auto" w:fill="auto"/>
            <w:vAlign w:val="center"/>
          </w:tcPr>
          <w:p w14:paraId="2D1CEA18" w14:textId="4114E6AD" w:rsidR="00867EC5" w:rsidRPr="00574955" w:rsidRDefault="00867EC5" w:rsidP="00867EC5">
            <w:pPr>
              <w:jc w:val="center"/>
              <w:rPr>
                <w:rFonts w:ascii="Calibri" w:hAnsi="Calibri" w:cs="Arial"/>
                <w:sz w:val="22"/>
                <w:szCs w:val="22"/>
              </w:rPr>
            </w:pPr>
            <w:r>
              <w:rPr>
                <w:rFonts w:ascii="Calibri" w:hAnsi="Calibri" w:cs="Arial"/>
                <w:sz w:val="20"/>
                <w:szCs w:val="20"/>
              </w:rPr>
              <w:t>34</w:t>
            </w:r>
          </w:p>
        </w:tc>
        <w:tc>
          <w:tcPr>
            <w:tcW w:w="720" w:type="dxa"/>
            <w:tcBorders>
              <w:bottom w:val="single" w:sz="4" w:space="0" w:color="3379BD"/>
            </w:tcBorders>
            <w:shd w:val="clear" w:color="auto" w:fill="auto"/>
            <w:vAlign w:val="center"/>
          </w:tcPr>
          <w:p w14:paraId="494D67AB" w14:textId="58E38C1C" w:rsidR="00867EC5" w:rsidRPr="00574955"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79%</w:t>
            </w:r>
          </w:p>
        </w:tc>
        <w:tc>
          <w:tcPr>
            <w:tcW w:w="1350" w:type="dxa"/>
            <w:tcBorders>
              <w:bottom w:val="single" w:sz="4" w:space="0" w:color="3379BD"/>
            </w:tcBorders>
            <w:shd w:val="clear" w:color="auto" w:fill="auto"/>
            <w:vAlign w:val="center"/>
          </w:tcPr>
          <w:p w14:paraId="398EF9DE" w14:textId="38F3DFC2" w:rsidR="00867EC5" w:rsidRPr="00574955"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3D147EF5" w14:textId="54342238" w:rsidR="00867EC5" w:rsidRPr="00F05AAD"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10.5</w:t>
            </w:r>
          </w:p>
        </w:tc>
      </w:tr>
      <w:tr w:rsidR="00867EC5" w:rsidRPr="00F05AAD" w14:paraId="32BC6F55" w14:textId="77777777" w:rsidTr="005E573D">
        <w:trPr>
          <w:trHeight w:val="288"/>
          <w:jc w:val="center"/>
        </w:trPr>
        <w:tc>
          <w:tcPr>
            <w:tcW w:w="2790" w:type="dxa"/>
            <w:shd w:val="clear" w:color="auto" w:fill="D9D9D9" w:themeFill="background1" w:themeFillShade="D9"/>
            <w:vAlign w:val="center"/>
          </w:tcPr>
          <w:p w14:paraId="6FC54CF9" w14:textId="14FBE73A" w:rsidR="00867EC5" w:rsidRPr="00574955" w:rsidRDefault="00867EC5" w:rsidP="00867EC5">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Town of Proctor-Walnut Creek</w:t>
            </w:r>
          </w:p>
        </w:tc>
        <w:tc>
          <w:tcPr>
            <w:tcW w:w="1710" w:type="dxa"/>
            <w:shd w:val="clear" w:color="auto" w:fill="D9D9D9" w:themeFill="background1" w:themeFillShade="D9"/>
            <w:vAlign w:val="center"/>
          </w:tcPr>
          <w:p w14:paraId="7F26ED7B" w14:textId="6C1533E4" w:rsidR="00867EC5" w:rsidRPr="00574955"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120702010501</w:t>
            </w:r>
          </w:p>
        </w:tc>
        <w:tc>
          <w:tcPr>
            <w:tcW w:w="810" w:type="dxa"/>
            <w:shd w:val="clear" w:color="auto" w:fill="D9D9D9" w:themeFill="background1" w:themeFillShade="D9"/>
            <w:vAlign w:val="center"/>
          </w:tcPr>
          <w:p w14:paraId="13717FA6" w14:textId="07F65BAA" w:rsidR="00867EC5" w:rsidRPr="00574955" w:rsidRDefault="00867EC5" w:rsidP="00867EC5">
            <w:pPr>
              <w:jc w:val="center"/>
              <w:rPr>
                <w:rFonts w:ascii="Calibri" w:hAnsi="Calibri" w:cs="Arial"/>
                <w:sz w:val="22"/>
                <w:szCs w:val="22"/>
              </w:rPr>
            </w:pPr>
            <w:r>
              <w:rPr>
                <w:rFonts w:ascii="Calibri" w:hAnsi="Calibri" w:cs="Arial"/>
                <w:sz w:val="20"/>
                <w:szCs w:val="20"/>
              </w:rPr>
              <w:t>1,540</w:t>
            </w:r>
          </w:p>
        </w:tc>
        <w:tc>
          <w:tcPr>
            <w:tcW w:w="810" w:type="dxa"/>
            <w:shd w:val="clear" w:color="auto" w:fill="D9D9D9" w:themeFill="background1" w:themeFillShade="D9"/>
            <w:vAlign w:val="center"/>
          </w:tcPr>
          <w:p w14:paraId="043AAF71" w14:textId="26AC5916" w:rsidR="00867EC5" w:rsidRPr="00574955" w:rsidRDefault="00867EC5" w:rsidP="00867EC5">
            <w:pPr>
              <w:jc w:val="center"/>
              <w:rPr>
                <w:rFonts w:ascii="Calibri" w:hAnsi="Calibri" w:cs="Arial"/>
                <w:sz w:val="22"/>
                <w:szCs w:val="22"/>
              </w:rPr>
            </w:pPr>
            <w:r>
              <w:rPr>
                <w:rFonts w:ascii="Calibri" w:hAnsi="Calibri" w:cs="Arial"/>
                <w:sz w:val="20"/>
                <w:szCs w:val="20"/>
              </w:rPr>
              <w:t>99</w:t>
            </w:r>
          </w:p>
        </w:tc>
        <w:tc>
          <w:tcPr>
            <w:tcW w:w="810" w:type="dxa"/>
            <w:shd w:val="clear" w:color="auto" w:fill="D9D9D9" w:themeFill="background1" w:themeFillShade="D9"/>
            <w:vAlign w:val="center"/>
          </w:tcPr>
          <w:p w14:paraId="5A693500" w14:textId="55308A56" w:rsidR="00867EC5" w:rsidRPr="00574955" w:rsidRDefault="00867EC5" w:rsidP="00867EC5">
            <w:pPr>
              <w:jc w:val="center"/>
              <w:rPr>
                <w:rFonts w:ascii="Calibri" w:hAnsi="Calibri" w:cs="Arial"/>
                <w:sz w:val="22"/>
                <w:szCs w:val="22"/>
              </w:rPr>
            </w:pPr>
            <w:r>
              <w:rPr>
                <w:rFonts w:ascii="Calibri" w:hAnsi="Calibri" w:cs="Arial"/>
                <w:sz w:val="20"/>
                <w:szCs w:val="20"/>
              </w:rPr>
              <w:t>1,441</w:t>
            </w:r>
          </w:p>
        </w:tc>
        <w:tc>
          <w:tcPr>
            <w:tcW w:w="720" w:type="dxa"/>
            <w:shd w:val="clear" w:color="auto" w:fill="D9D9D9" w:themeFill="background1" w:themeFillShade="D9"/>
            <w:vAlign w:val="center"/>
          </w:tcPr>
          <w:p w14:paraId="11232EA0" w14:textId="7838EEF9" w:rsidR="00867EC5" w:rsidRPr="00574955"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94%</w:t>
            </w:r>
          </w:p>
        </w:tc>
        <w:tc>
          <w:tcPr>
            <w:tcW w:w="1350" w:type="dxa"/>
            <w:shd w:val="clear" w:color="auto" w:fill="D9D9D9" w:themeFill="background1" w:themeFillShade="D9"/>
            <w:vAlign w:val="center"/>
          </w:tcPr>
          <w:p w14:paraId="0DC059A3" w14:textId="72B8F2EF" w:rsidR="00867EC5" w:rsidRPr="00574955"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273B8DD2" w14:textId="6600751A" w:rsidR="00867EC5" w:rsidRPr="00F05AAD" w:rsidRDefault="00867EC5" w:rsidP="00867EC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5.1</w:t>
            </w:r>
          </w:p>
        </w:tc>
      </w:tr>
      <w:tr w:rsidR="00867EC5" w14:paraId="71535DE0" w14:textId="77777777" w:rsidTr="005E573D">
        <w:trPr>
          <w:trHeight w:val="288"/>
          <w:jc w:val="center"/>
        </w:trPr>
        <w:tc>
          <w:tcPr>
            <w:tcW w:w="2790" w:type="dxa"/>
            <w:tcBorders>
              <w:bottom w:val="single" w:sz="4" w:space="0" w:color="3379BD"/>
            </w:tcBorders>
            <w:shd w:val="clear" w:color="auto" w:fill="auto"/>
            <w:vAlign w:val="center"/>
          </w:tcPr>
          <w:p w14:paraId="0207D2A5" w14:textId="27603E5F"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Armstrong Creek</w:t>
            </w:r>
          </w:p>
        </w:tc>
        <w:tc>
          <w:tcPr>
            <w:tcW w:w="1710" w:type="dxa"/>
            <w:tcBorders>
              <w:bottom w:val="single" w:sz="4" w:space="0" w:color="3379BD"/>
            </w:tcBorders>
            <w:shd w:val="clear" w:color="auto" w:fill="auto"/>
            <w:vAlign w:val="center"/>
          </w:tcPr>
          <w:p w14:paraId="0128B15A" w14:textId="2F224D32"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120702010206</w:t>
            </w:r>
          </w:p>
        </w:tc>
        <w:tc>
          <w:tcPr>
            <w:tcW w:w="810" w:type="dxa"/>
            <w:tcBorders>
              <w:bottom w:val="single" w:sz="4" w:space="0" w:color="3379BD"/>
            </w:tcBorders>
            <w:shd w:val="clear" w:color="auto" w:fill="auto"/>
            <w:vAlign w:val="center"/>
          </w:tcPr>
          <w:p w14:paraId="11288006" w14:textId="39B679AC" w:rsidR="00867EC5" w:rsidRDefault="00867EC5" w:rsidP="00867EC5">
            <w:pPr>
              <w:jc w:val="center"/>
              <w:rPr>
                <w:rFonts w:ascii="Calibri" w:hAnsi="Calibri" w:cs="Arial"/>
                <w:sz w:val="20"/>
                <w:szCs w:val="20"/>
              </w:rPr>
            </w:pPr>
            <w:r>
              <w:rPr>
                <w:rFonts w:ascii="Calibri" w:hAnsi="Calibri" w:cs="Arial"/>
                <w:sz w:val="20"/>
                <w:szCs w:val="20"/>
              </w:rPr>
              <w:t>7,028</w:t>
            </w:r>
          </w:p>
        </w:tc>
        <w:tc>
          <w:tcPr>
            <w:tcW w:w="810" w:type="dxa"/>
            <w:tcBorders>
              <w:bottom w:val="single" w:sz="4" w:space="0" w:color="3379BD"/>
            </w:tcBorders>
            <w:shd w:val="clear" w:color="auto" w:fill="auto"/>
            <w:vAlign w:val="center"/>
          </w:tcPr>
          <w:p w14:paraId="59C424BD" w14:textId="00CF1619" w:rsidR="00867EC5" w:rsidRDefault="00867EC5" w:rsidP="00867EC5">
            <w:pPr>
              <w:jc w:val="center"/>
              <w:rPr>
                <w:rFonts w:ascii="Calibri" w:hAnsi="Calibri" w:cs="Arial"/>
                <w:sz w:val="20"/>
                <w:szCs w:val="20"/>
              </w:rPr>
            </w:pPr>
            <w:r>
              <w:rPr>
                <w:rFonts w:ascii="Calibri" w:hAnsi="Calibri" w:cs="Arial"/>
                <w:sz w:val="20"/>
                <w:szCs w:val="20"/>
              </w:rPr>
              <w:t>879</w:t>
            </w:r>
          </w:p>
        </w:tc>
        <w:tc>
          <w:tcPr>
            <w:tcW w:w="810" w:type="dxa"/>
            <w:tcBorders>
              <w:bottom w:val="single" w:sz="4" w:space="0" w:color="3379BD"/>
            </w:tcBorders>
            <w:shd w:val="clear" w:color="auto" w:fill="auto"/>
            <w:vAlign w:val="center"/>
          </w:tcPr>
          <w:p w14:paraId="54C24713" w14:textId="50D55002" w:rsidR="00867EC5" w:rsidRDefault="00867EC5" w:rsidP="00867EC5">
            <w:pPr>
              <w:jc w:val="center"/>
              <w:rPr>
                <w:rFonts w:ascii="Calibri" w:hAnsi="Calibri" w:cs="Arial"/>
                <w:sz w:val="20"/>
                <w:szCs w:val="20"/>
              </w:rPr>
            </w:pPr>
            <w:r>
              <w:rPr>
                <w:rFonts w:ascii="Calibri" w:hAnsi="Calibri" w:cs="Arial"/>
                <w:sz w:val="20"/>
                <w:szCs w:val="20"/>
              </w:rPr>
              <w:t>6,149</w:t>
            </w:r>
          </w:p>
        </w:tc>
        <w:tc>
          <w:tcPr>
            <w:tcW w:w="720" w:type="dxa"/>
            <w:tcBorders>
              <w:bottom w:val="single" w:sz="4" w:space="0" w:color="3379BD"/>
            </w:tcBorders>
            <w:shd w:val="clear" w:color="auto" w:fill="auto"/>
            <w:vAlign w:val="center"/>
          </w:tcPr>
          <w:p w14:paraId="3C2D7CD8" w14:textId="099B71F9"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tcBorders>
              <w:bottom w:val="single" w:sz="4" w:space="0" w:color="3379BD"/>
            </w:tcBorders>
            <w:shd w:val="clear" w:color="auto" w:fill="auto"/>
            <w:vAlign w:val="center"/>
          </w:tcPr>
          <w:p w14:paraId="381B353F" w14:textId="0834B0BF"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06D6965F" w14:textId="42630D31"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10.0</w:t>
            </w:r>
          </w:p>
        </w:tc>
      </w:tr>
      <w:tr w:rsidR="00867EC5" w14:paraId="4DE2EB29" w14:textId="77777777" w:rsidTr="005E573D">
        <w:trPr>
          <w:trHeight w:val="288"/>
          <w:jc w:val="center"/>
        </w:trPr>
        <w:tc>
          <w:tcPr>
            <w:tcW w:w="2790" w:type="dxa"/>
            <w:shd w:val="clear" w:color="auto" w:fill="D9D9D9" w:themeFill="background1" w:themeFillShade="D9"/>
            <w:vAlign w:val="center"/>
          </w:tcPr>
          <w:p w14:paraId="26455064" w14:textId="623F5CD8"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Colony Creek</w:t>
            </w:r>
          </w:p>
        </w:tc>
        <w:tc>
          <w:tcPr>
            <w:tcW w:w="1710" w:type="dxa"/>
            <w:shd w:val="clear" w:color="auto" w:fill="D9D9D9" w:themeFill="background1" w:themeFillShade="D9"/>
            <w:vAlign w:val="center"/>
          </w:tcPr>
          <w:p w14:paraId="4C29C31A" w14:textId="44D97ED0"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120702010106</w:t>
            </w:r>
          </w:p>
        </w:tc>
        <w:tc>
          <w:tcPr>
            <w:tcW w:w="810" w:type="dxa"/>
            <w:shd w:val="clear" w:color="auto" w:fill="D9D9D9" w:themeFill="background1" w:themeFillShade="D9"/>
            <w:vAlign w:val="center"/>
          </w:tcPr>
          <w:p w14:paraId="792E8DD0" w14:textId="24CD49A9" w:rsidR="00867EC5" w:rsidRDefault="00867EC5" w:rsidP="00867EC5">
            <w:pPr>
              <w:jc w:val="center"/>
              <w:rPr>
                <w:rFonts w:ascii="Calibri" w:hAnsi="Calibri" w:cs="Arial"/>
                <w:sz w:val="20"/>
                <w:szCs w:val="20"/>
              </w:rPr>
            </w:pPr>
            <w:r>
              <w:rPr>
                <w:rFonts w:ascii="Calibri" w:hAnsi="Calibri" w:cs="Arial"/>
                <w:sz w:val="20"/>
                <w:szCs w:val="20"/>
              </w:rPr>
              <w:t>1,163</w:t>
            </w:r>
          </w:p>
        </w:tc>
        <w:tc>
          <w:tcPr>
            <w:tcW w:w="810" w:type="dxa"/>
            <w:shd w:val="clear" w:color="auto" w:fill="D9D9D9" w:themeFill="background1" w:themeFillShade="D9"/>
            <w:vAlign w:val="center"/>
          </w:tcPr>
          <w:p w14:paraId="0A036ECF" w14:textId="0D597D9C" w:rsidR="00867EC5" w:rsidRDefault="00867EC5" w:rsidP="00867EC5">
            <w:pPr>
              <w:jc w:val="center"/>
              <w:rPr>
                <w:rFonts w:ascii="Calibri" w:hAnsi="Calibri" w:cs="Arial"/>
                <w:sz w:val="20"/>
                <w:szCs w:val="20"/>
              </w:rPr>
            </w:pPr>
            <w:r>
              <w:rPr>
                <w:rFonts w:ascii="Calibri" w:hAnsi="Calibri" w:cs="Arial"/>
                <w:sz w:val="20"/>
                <w:szCs w:val="20"/>
              </w:rPr>
              <w:t>191</w:t>
            </w:r>
          </w:p>
        </w:tc>
        <w:tc>
          <w:tcPr>
            <w:tcW w:w="810" w:type="dxa"/>
            <w:shd w:val="clear" w:color="auto" w:fill="D9D9D9" w:themeFill="background1" w:themeFillShade="D9"/>
            <w:vAlign w:val="center"/>
          </w:tcPr>
          <w:p w14:paraId="40BEB39F" w14:textId="24249049" w:rsidR="00867EC5" w:rsidRDefault="00867EC5" w:rsidP="00867EC5">
            <w:pPr>
              <w:jc w:val="center"/>
              <w:rPr>
                <w:rFonts w:ascii="Calibri" w:hAnsi="Calibri" w:cs="Arial"/>
                <w:sz w:val="20"/>
                <w:szCs w:val="20"/>
              </w:rPr>
            </w:pPr>
            <w:r>
              <w:rPr>
                <w:rFonts w:ascii="Calibri" w:hAnsi="Calibri" w:cs="Arial"/>
                <w:sz w:val="20"/>
                <w:szCs w:val="20"/>
              </w:rPr>
              <w:t>972</w:t>
            </w:r>
          </w:p>
        </w:tc>
        <w:tc>
          <w:tcPr>
            <w:tcW w:w="720" w:type="dxa"/>
            <w:shd w:val="clear" w:color="auto" w:fill="D9D9D9" w:themeFill="background1" w:themeFillShade="D9"/>
            <w:vAlign w:val="center"/>
          </w:tcPr>
          <w:p w14:paraId="6EFDABFB" w14:textId="4747A98C"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84%</w:t>
            </w:r>
          </w:p>
        </w:tc>
        <w:tc>
          <w:tcPr>
            <w:tcW w:w="1350" w:type="dxa"/>
            <w:shd w:val="clear" w:color="auto" w:fill="D9D9D9" w:themeFill="background1" w:themeFillShade="D9"/>
            <w:vAlign w:val="center"/>
          </w:tcPr>
          <w:p w14:paraId="14BBB87E" w14:textId="6FC4B2C9"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00A17A71" w14:textId="26366CD6"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13.1</w:t>
            </w:r>
          </w:p>
        </w:tc>
      </w:tr>
      <w:tr w:rsidR="00867EC5" w14:paraId="4DD93BC5" w14:textId="77777777" w:rsidTr="005E573D">
        <w:trPr>
          <w:trHeight w:val="288"/>
          <w:jc w:val="center"/>
        </w:trPr>
        <w:tc>
          <w:tcPr>
            <w:tcW w:w="2790" w:type="dxa"/>
            <w:tcBorders>
              <w:bottom w:val="single" w:sz="4" w:space="0" w:color="3379BD"/>
            </w:tcBorders>
            <w:shd w:val="clear" w:color="auto" w:fill="auto"/>
            <w:vAlign w:val="center"/>
          </w:tcPr>
          <w:p w14:paraId="156460E2" w14:textId="65A289C2"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Coryell Creek</w:t>
            </w:r>
          </w:p>
        </w:tc>
        <w:tc>
          <w:tcPr>
            <w:tcW w:w="1710" w:type="dxa"/>
            <w:tcBorders>
              <w:bottom w:val="single" w:sz="4" w:space="0" w:color="3379BD"/>
            </w:tcBorders>
            <w:shd w:val="clear" w:color="auto" w:fill="auto"/>
            <w:vAlign w:val="center"/>
          </w:tcPr>
          <w:p w14:paraId="46E58D00" w14:textId="3942F261"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120702010903</w:t>
            </w:r>
          </w:p>
        </w:tc>
        <w:tc>
          <w:tcPr>
            <w:tcW w:w="810" w:type="dxa"/>
            <w:tcBorders>
              <w:bottom w:val="single" w:sz="4" w:space="0" w:color="3379BD"/>
            </w:tcBorders>
            <w:shd w:val="clear" w:color="auto" w:fill="auto"/>
            <w:vAlign w:val="center"/>
          </w:tcPr>
          <w:p w14:paraId="6F5F1D1A" w14:textId="71319500" w:rsidR="00867EC5" w:rsidRDefault="00867EC5" w:rsidP="00867EC5">
            <w:pPr>
              <w:jc w:val="center"/>
              <w:rPr>
                <w:rFonts w:ascii="Calibri" w:hAnsi="Calibri" w:cs="Arial"/>
                <w:sz w:val="20"/>
                <w:szCs w:val="20"/>
              </w:rPr>
            </w:pPr>
            <w:r>
              <w:rPr>
                <w:rFonts w:ascii="Calibri" w:hAnsi="Calibri" w:cs="Arial"/>
                <w:sz w:val="20"/>
                <w:szCs w:val="20"/>
              </w:rPr>
              <w:t>135</w:t>
            </w:r>
          </w:p>
        </w:tc>
        <w:tc>
          <w:tcPr>
            <w:tcW w:w="810" w:type="dxa"/>
            <w:tcBorders>
              <w:bottom w:val="single" w:sz="4" w:space="0" w:color="3379BD"/>
            </w:tcBorders>
            <w:shd w:val="clear" w:color="auto" w:fill="auto"/>
            <w:vAlign w:val="center"/>
          </w:tcPr>
          <w:p w14:paraId="2EEC6210" w14:textId="015B0979" w:rsidR="00867EC5" w:rsidRDefault="00867EC5" w:rsidP="00867EC5">
            <w:pPr>
              <w:jc w:val="center"/>
              <w:rPr>
                <w:rFonts w:ascii="Calibri" w:hAnsi="Calibri" w:cs="Arial"/>
                <w:sz w:val="20"/>
                <w:szCs w:val="20"/>
              </w:rPr>
            </w:pPr>
            <w:r>
              <w:rPr>
                <w:rFonts w:ascii="Calibri" w:hAnsi="Calibri" w:cs="Arial"/>
                <w:sz w:val="20"/>
                <w:szCs w:val="20"/>
              </w:rPr>
              <w:t>15</w:t>
            </w:r>
          </w:p>
        </w:tc>
        <w:tc>
          <w:tcPr>
            <w:tcW w:w="810" w:type="dxa"/>
            <w:tcBorders>
              <w:bottom w:val="single" w:sz="4" w:space="0" w:color="3379BD"/>
            </w:tcBorders>
            <w:shd w:val="clear" w:color="auto" w:fill="auto"/>
            <w:vAlign w:val="center"/>
          </w:tcPr>
          <w:p w14:paraId="3D7ABDC7" w14:textId="0735F8AE" w:rsidR="00867EC5" w:rsidRDefault="00867EC5" w:rsidP="00867EC5">
            <w:pPr>
              <w:jc w:val="center"/>
              <w:rPr>
                <w:rFonts w:ascii="Calibri" w:hAnsi="Calibri" w:cs="Arial"/>
                <w:sz w:val="20"/>
                <w:szCs w:val="20"/>
              </w:rPr>
            </w:pPr>
            <w:r>
              <w:rPr>
                <w:rFonts w:ascii="Calibri" w:hAnsi="Calibri" w:cs="Arial"/>
                <w:sz w:val="20"/>
                <w:szCs w:val="20"/>
              </w:rPr>
              <w:t>120</w:t>
            </w:r>
          </w:p>
        </w:tc>
        <w:tc>
          <w:tcPr>
            <w:tcW w:w="720" w:type="dxa"/>
            <w:tcBorders>
              <w:bottom w:val="single" w:sz="4" w:space="0" w:color="3379BD"/>
            </w:tcBorders>
            <w:shd w:val="clear" w:color="auto" w:fill="auto"/>
            <w:vAlign w:val="center"/>
          </w:tcPr>
          <w:p w14:paraId="28CF5D73" w14:textId="4461F8CD"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bottom w:val="single" w:sz="4" w:space="0" w:color="3379BD"/>
            </w:tcBorders>
            <w:shd w:val="clear" w:color="auto" w:fill="auto"/>
            <w:vAlign w:val="center"/>
          </w:tcPr>
          <w:p w14:paraId="3640DCAB" w14:textId="7FB36430"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715E686E" w14:textId="3EF652C7"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4.5</w:t>
            </w:r>
          </w:p>
        </w:tc>
      </w:tr>
      <w:tr w:rsidR="00867EC5" w14:paraId="012EFDBD" w14:textId="77777777" w:rsidTr="005E573D">
        <w:trPr>
          <w:trHeight w:val="288"/>
          <w:jc w:val="center"/>
        </w:trPr>
        <w:tc>
          <w:tcPr>
            <w:tcW w:w="2790" w:type="dxa"/>
            <w:shd w:val="clear" w:color="auto" w:fill="D9D9D9" w:themeFill="background1" w:themeFillShade="D9"/>
            <w:vAlign w:val="center"/>
          </w:tcPr>
          <w:p w14:paraId="21D6DF7E" w14:textId="45E87516"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Plum Creek</w:t>
            </w:r>
          </w:p>
        </w:tc>
        <w:tc>
          <w:tcPr>
            <w:tcW w:w="1710" w:type="dxa"/>
            <w:shd w:val="clear" w:color="auto" w:fill="D9D9D9" w:themeFill="background1" w:themeFillShade="D9"/>
            <w:vAlign w:val="center"/>
          </w:tcPr>
          <w:p w14:paraId="4B489FF7" w14:textId="217E75C9"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120702010804</w:t>
            </w:r>
          </w:p>
        </w:tc>
        <w:tc>
          <w:tcPr>
            <w:tcW w:w="810" w:type="dxa"/>
            <w:shd w:val="clear" w:color="auto" w:fill="D9D9D9" w:themeFill="background1" w:themeFillShade="D9"/>
            <w:vAlign w:val="center"/>
          </w:tcPr>
          <w:p w14:paraId="3C2DB39A" w14:textId="4DB7FBEF" w:rsidR="00867EC5" w:rsidRDefault="00867EC5" w:rsidP="00867EC5">
            <w:pPr>
              <w:jc w:val="center"/>
              <w:rPr>
                <w:rFonts w:ascii="Calibri" w:hAnsi="Calibri" w:cs="Arial"/>
                <w:sz w:val="20"/>
                <w:szCs w:val="20"/>
              </w:rPr>
            </w:pPr>
            <w:r>
              <w:rPr>
                <w:rFonts w:ascii="Calibri" w:hAnsi="Calibri" w:cs="Arial"/>
                <w:sz w:val="20"/>
                <w:szCs w:val="20"/>
              </w:rPr>
              <w:t>32</w:t>
            </w:r>
          </w:p>
        </w:tc>
        <w:tc>
          <w:tcPr>
            <w:tcW w:w="810" w:type="dxa"/>
            <w:shd w:val="clear" w:color="auto" w:fill="D9D9D9" w:themeFill="background1" w:themeFillShade="D9"/>
            <w:vAlign w:val="center"/>
          </w:tcPr>
          <w:p w14:paraId="404FF1DD" w14:textId="53EA1F65" w:rsidR="00867EC5" w:rsidRDefault="00867EC5" w:rsidP="00867EC5">
            <w:pPr>
              <w:jc w:val="center"/>
              <w:rPr>
                <w:rFonts w:ascii="Calibri" w:hAnsi="Calibri" w:cs="Arial"/>
                <w:sz w:val="20"/>
                <w:szCs w:val="20"/>
              </w:rPr>
            </w:pPr>
            <w:r>
              <w:rPr>
                <w:rFonts w:ascii="Calibri" w:hAnsi="Calibri" w:cs="Arial"/>
                <w:sz w:val="20"/>
                <w:szCs w:val="20"/>
              </w:rPr>
              <w:t>6</w:t>
            </w:r>
          </w:p>
        </w:tc>
        <w:tc>
          <w:tcPr>
            <w:tcW w:w="810" w:type="dxa"/>
            <w:shd w:val="clear" w:color="auto" w:fill="D9D9D9" w:themeFill="background1" w:themeFillShade="D9"/>
            <w:vAlign w:val="center"/>
          </w:tcPr>
          <w:p w14:paraId="55FE79BC" w14:textId="7926CD8A" w:rsidR="00867EC5" w:rsidRDefault="00867EC5" w:rsidP="00867EC5">
            <w:pPr>
              <w:jc w:val="center"/>
              <w:rPr>
                <w:rFonts w:ascii="Calibri" w:hAnsi="Calibri" w:cs="Arial"/>
                <w:sz w:val="20"/>
                <w:szCs w:val="20"/>
              </w:rPr>
            </w:pPr>
            <w:r>
              <w:rPr>
                <w:rFonts w:ascii="Calibri" w:hAnsi="Calibri" w:cs="Arial"/>
                <w:sz w:val="20"/>
                <w:szCs w:val="20"/>
              </w:rPr>
              <w:t>26</w:t>
            </w:r>
          </w:p>
        </w:tc>
        <w:tc>
          <w:tcPr>
            <w:tcW w:w="720" w:type="dxa"/>
            <w:shd w:val="clear" w:color="auto" w:fill="D9D9D9" w:themeFill="background1" w:themeFillShade="D9"/>
            <w:vAlign w:val="center"/>
          </w:tcPr>
          <w:p w14:paraId="1E9101F5" w14:textId="2D6466B7"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c>
          <w:tcPr>
            <w:tcW w:w="1350" w:type="dxa"/>
            <w:shd w:val="clear" w:color="auto" w:fill="D9D9D9" w:themeFill="background1" w:themeFillShade="D9"/>
            <w:vAlign w:val="center"/>
          </w:tcPr>
          <w:p w14:paraId="3C04D39E" w14:textId="4ED94FA0"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20373668" w14:textId="3A3DA7BA"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r>
      <w:tr w:rsidR="00867EC5" w14:paraId="0A59E882" w14:textId="77777777" w:rsidTr="005E573D">
        <w:trPr>
          <w:trHeight w:val="288"/>
          <w:jc w:val="center"/>
        </w:trPr>
        <w:tc>
          <w:tcPr>
            <w:tcW w:w="2790" w:type="dxa"/>
            <w:tcBorders>
              <w:bottom w:val="single" w:sz="4" w:space="0" w:color="3379BD"/>
            </w:tcBorders>
            <w:shd w:val="clear" w:color="auto" w:fill="auto"/>
            <w:vAlign w:val="center"/>
          </w:tcPr>
          <w:p w14:paraId="02C8F9DB" w14:textId="5C10F8D1"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Upper </w:t>
            </w:r>
            <w:proofErr w:type="spellStart"/>
            <w:r>
              <w:rPr>
                <w:rFonts w:ascii="Calibri" w:hAnsi="Calibri" w:cs="Arial"/>
                <w:sz w:val="20"/>
                <w:szCs w:val="20"/>
              </w:rPr>
              <w:t>Resley</w:t>
            </w:r>
            <w:proofErr w:type="spellEnd"/>
            <w:r>
              <w:rPr>
                <w:rFonts w:ascii="Calibri" w:hAnsi="Calibri" w:cs="Arial"/>
                <w:sz w:val="20"/>
                <w:szCs w:val="20"/>
              </w:rPr>
              <w:t xml:space="preserve"> Creek</w:t>
            </w:r>
          </w:p>
        </w:tc>
        <w:tc>
          <w:tcPr>
            <w:tcW w:w="1710" w:type="dxa"/>
            <w:tcBorders>
              <w:bottom w:val="single" w:sz="4" w:space="0" w:color="3379BD"/>
            </w:tcBorders>
            <w:shd w:val="clear" w:color="auto" w:fill="auto"/>
            <w:vAlign w:val="center"/>
          </w:tcPr>
          <w:p w14:paraId="7325F0E4" w14:textId="65553615"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120702010601</w:t>
            </w:r>
          </w:p>
        </w:tc>
        <w:tc>
          <w:tcPr>
            <w:tcW w:w="810" w:type="dxa"/>
            <w:tcBorders>
              <w:bottom w:val="single" w:sz="4" w:space="0" w:color="3379BD"/>
            </w:tcBorders>
            <w:shd w:val="clear" w:color="auto" w:fill="auto"/>
            <w:vAlign w:val="center"/>
          </w:tcPr>
          <w:p w14:paraId="11975839" w14:textId="162E4C7F" w:rsidR="00867EC5" w:rsidRDefault="00867EC5" w:rsidP="00867EC5">
            <w:pPr>
              <w:jc w:val="center"/>
              <w:rPr>
                <w:rFonts w:ascii="Calibri" w:hAnsi="Calibri" w:cs="Arial"/>
                <w:sz w:val="20"/>
                <w:szCs w:val="20"/>
              </w:rPr>
            </w:pPr>
            <w:r>
              <w:rPr>
                <w:rFonts w:ascii="Calibri" w:hAnsi="Calibri" w:cs="Arial"/>
                <w:sz w:val="20"/>
                <w:szCs w:val="20"/>
              </w:rPr>
              <w:t>10,264</w:t>
            </w:r>
          </w:p>
        </w:tc>
        <w:tc>
          <w:tcPr>
            <w:tcW w:w="810" w:type="dxa"/>
            <w:tcBorders>
              <w:bottom w:val="single" w:sz="4" w:space="0" w:color="3379BD"/>
            </w:tcBorders>
            <w:shd w:val="clear" w:color="auto" w:fill="auto"/>
            <w:vAlign w:val="center"/>
          </w:tcPr>
          <w:p w14:paraId="76203162" w14:textId="798F406F" w:rsidR="00867EC5" w:rsidRDefault="00867EC5" w:rsidP="00867EC5">
            <w:pPr>
              <w:jc w:val="center"/>
              <w:rPr>
                <w:rFonts w:ascii="Calibri" w:hAnsi="Calibri" w:cs="Arial"/>
                <w:sz w:val="20"/>
                <w:szCs w:val="20"/>
              </w:rPr>
            </w:pPr>
            <w:r>
              <w:rPr>
                <w:rFonts w:ascii="Calibri" w:hAnsi="Calibri" w:cs="Arial"/>
                <w:sz w:val="20"/>
                <w:szCs w:val="20"/>
              </w:rPr>
              <w:t>1,020</w:t>
            </w:r>
          </w:p>
        </w:tc>
        <w:tc>
          <w:tcPr>
            <w:tcW w:w="810" w:type="dxa"/>
            <w:tcBorders>
              <w:bottom w:val="single" w:sz="4" w:space="0" w:color="3379BD"/>
            </w:tcBorders>
            <w:shd w:val="clear" w:color="auto" w:fill="auto"/>
            <w:vAlign w:val="center"/>
          </w:tcPr>
          <w:p w14:paraId="4C138306" w14:textId="4E9047E1" w:rsidR="00867EC5" w:rsidRDefault="00867EC5" w:rsidP="00867EC5">
            <w:pPr>
              <w:jc w:val="center"/>
              <w:rPr>
                <w:rFonts w:ascii="Calibri" w:hAnsi="Calibri" w:cs="Arial"/>
                <w:sz w:val="20"/>
                <w:szCs w:val="20"/>
              </w:rPr>
            </w:pPr>
            <w:r>
              <w:rPr>
                <w:rFonts w:ascii="Calibri" w:hAnsi="Calibri" w:cs="Arial"/>
                <w:sz w:val="20"/>
                <w:szCs w:val="20"/>
              </w:rPr>
              <w:t>9,244</w:t>
            </w:r>
          </w:p>
        </w:tc>
        <w:tc>
          <w:tcPr>
            <w:tcW w:w="720" w:type="dxa"/>
            <w:tcBorders>
              <w:bottom w:val="single" w:sz="4" w:space="0" w:color="3379BD"/>
            </w:tcBorders>
            <w:shd w:val="clear" w:color="auto" w:fill="auto"/>
            <w:vAlign w:val="center"/>
          </w:tcPr>
          <w:p w14:paraId="239651C7" w14:textId="11044E6A"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90%</w:t>
            </w:r>
          </w:p>
        </w:tc>
        <w:tc>
          <w:tcPr>
            <w:tcW w:w="1350" w:type="dxa"/>
            <w:tcBorders>
              <w:bottom w:val="single" w:sz="4" w:space="0" w:color="3379BD"/>
            </w:tcBorders>
            <w:shd w:val="clear" w:color="auto" w:fill="auto"/>
            <w:vAlign w:val="center"/>
          </w:tcPr>
          <w:p w14:paraId="58CBF58A" w14:textId="714D75D3"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auto"/>
            <w:vAlign w:val="center"/>
          </w:tcPr>
          <w:p w14:paraId="23979C75" w14:textId="0893371F"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7.9</w:t>
            </w:r>
          </w:p>
        </w:tc>
      </w:tr>
      <w:tr w:rsidR="00867EC5" w14:paraId="731989C3" w14:textId="77777777" w:rsidTr="005E573D">
        <w:trPr>
          <w:trHeight w:val="288"/>
          <w:jc w:val="center"/>
        </w:trPr>
        <w:tc>
          <w:tcPr>
            <w:tcW w:w="2790" w:type="dxa"/>
            <w:shd w:val="clear" w:color="auto" w:fill="D9D9D9" w:themeFill="background1" w:themeFillShade="D9"/>
            <w:vAlign w:val="center"/>
          </w:tcPr>
          <w:p w14:paraId="363978F3" w14:textId="787DA268"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South Fork Leon River</w:t>
            </w:r>
          </w:p>
        </w:tc>
        <w:tc>
          <w:tcPr>
            <w:tcW w:w="1710" w:type="dxa"/>
            <w:shd w:val="clear" w:color="auto" w:fill="D9D9D9" w:themeFill="background1" w:themeFillShade="D9"/>
            <w:vAlign w:val="center"/>
          </w:tcPr>
          <w:p w14:paraId="55E1E52F" w14:textId="69812448"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120702010101</w:t>
            </w:r>
          </w:p>
        </w:tc>
        <w:tc>
          <w:tcPr>
            <w:tcW w:w="810" w:type="dxa"/>
            <w:shd w:val="clear" w:color="auto" w:fill="D9D9D9" w:themeFill="background1" w:themeFillShade="D9"/>
            <w:vAlign w:val="center"/>
          </w:tcPr>
          <w:p w14:paraId="56220CEC" w14:textId="00AC4F87" w:rsidR="00867EC5" w:rsidRDefault="00867EC5" w:rsidP="00867EC5">
            <w:pPr>
              <w:jc w:val="center"/>
              <w:rPr>
                <w:rFonts w:ascii="Calibri" w:hAnsi="Calibri" w:cs="Arial"/>
                <w:sz w:val="20"/>
                <w:szCs w:val="20"/>
              </w:rPr>
            </w:pPr>
            <w:r>
              <w:rPr>
                <w:rFonts w:ascii="Calibri" w:hAnsi="Calibri" w:cs="Arial"/>
                <w:sz w:val="20"/>
                <w:szCs w:val="20"/>
              </w:rPr>
              <w:t>728</w:t>
            </w:r>
          </w:p>
        </w:tc>
        <w:tc>
          <w:tcPr>
            <w:tcW w:w="810" w:type="dxa"/>
            <w:shd w:val="clear" w:color="auto" w:fill="D9D9D9" w:themeFill="background1" w:themeFillShade="D9"/>
            <w:vAlign w:val="center"/>
          </w:tcPr>
          <w:p w14:paraId="73569332" w14:textId="0575FA9C" w:rsidR="00867EC5" w:rsidRDefault="00867EC5" w:rsidP="00867EC5">
            <w:pPr>
              <w:jc w:val="center"/>
              <w:rPr>
                <w:rFonts w:ascii="Calibri" w:hAnsi="Calibri" w:cs="Arial"/>
                <w:sz w:val="20"/>
                <w:szCs w:val="20"/>
              </w:rPr>
            </w:pPr>
            <w:r>
              <w:rPr>
                <w:rFonts w:ascii="Calibri" w:hAnsi="Calibri" w:cs="Arial"/>
                <w:sz w:val="20"/>
                <w:szCs w:val="20"/>
              </w:rPr>
              <w:t>93</w:t>
            </w:r>
          </w:p>
        </w:tc>
        <w:tc>
          <w:tcPr>
            <w:tcW w:w="810" w:type="dxa"/>
            <w:shd w:val="clear" w:color="auto" w:fill="D9D9D9" w:themeFill="background1" w:themeFillShade="D9"/>
            <w:vAlign w:val="center"/>
          </w:tcPr>
          <w:p w14:paraId="5B59E0B8" w14:textId="3AB258FA" w:rsidR="00867EC5" w:rsidRDefault="00867EC5" w:rsidP="00867EC5">
            <w:pPr>
              <w:jc w:val="center"/>
              <w:rPr>
                <w:rFonts w:ascii="Calibri" w:hAnsi="Calibri" w:cs="Arial"/>
                <w:sz w:val="20"/>
                <w:szCs w:val="20"/>
              </w:rPr>
            </w:pPr>
            <w:r>
              <w:rPr>
                <w:rFonts w:ascii="Calibri" w:hAnsi="Calibri" w:cs="Arial"/>
                <w:sz w:val="20"/>
                <w:szCs w:val="20"/>
              </w:rPr>
              <w:t>635</w:t>
            </w:r>
          </w:p>
        </w:tc>
        <w:tc>
          <w:tcPr>
            <w:tcW w:w="720" w:type="dxa"/>
            <w:shd w:val="clear" w:color="auto" w:fill="D9D9D9" w:themeFill="background1" w:themeFillShade="D9"/>
            <w:vAlign w:val="center"/>
          </w:tcPr>
          <w:p w14:paraId="220EE0EA" w14:textId="5E8E3E95"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shd w:val="clear" w:color="auto" w:fill="D9D9D9" w:themeFill="background1" w:themeFillShade="D9"/>
            <w:vAlign w:val="center"/>
          </w:tcPr>
          <w:p w14:paraId="2FD74454" w14:textId="32DCC59D"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706523C1" w14:textId="41B29AFC"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6.4</w:t>
            </w:r>
          </w:p>
        </w:tc>
      </w:tr>
      <w:tr w:rsidR="00867EC5" w14:paraId="2C1E7A09" w14:textId="77777777" w:rsidTr="005E573D">
        <w:trPr>
          <w:trHeight w:val="288"/>
          <w:jc w:val="center"/>
        </w:trPr>
        <w:tc>
          <w:tcPr>
            <w:tcW w:w="2790" w:type="dxa"/>
            <w:tcBorders>
              <w:bottom w:val="single" w:sz="4" w:space="0" w:color="3379BD"/>
            </w:tcBorders>
            <w:shd w:val="clear" w:color="auto" w:fill="auto"/>
            <w:vAlign w:val="center"/>
          </w:tcPr>
          <w:p w14:paraId="35C6F833" w14:textId="54B9F1A8"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South Nolan Creek</w:t>
            </w:r>
          </w:p>
        </w:tc>
        <w:tc>
          <w:tcPr>
            <w:tcW w:w="1710" w:type="dxa"/>
            <w:tcBorders>
              <w:bottom w:val="single" w:sz="4" w:space="0" w:color="3379BD"/>
            </w:tcBorders>
            <w:shd w:val="clear" w:color="auto" w:fill="auto"/>
            <w:vAlign w:val="center"/>
          </w:tcPr>
          <w:p w14:paraId="2D2C87D5" w14:textId="396E9C71"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120702011101</w:t>
            </w:r>
          </w:p>
        </w:tc>
        <w:tc>
          <w:tcPr>
            <w:tcW w:w="810" w:type="dxa"/>
            <w:tcBorders>
              <w:bottom w:val="single" w:sz="4" w:space="0" w:color="3379BD"/>
            </w:tcBorders>
            <w:shd w:val="clear" w:color="auto" w:fill="auto"/>
            <w:vAlign w:val="center"/>
          </w:tcPr>
          <w:p w14:paraId="2063BEE9" w14:textId="058CE250" w:rsidR="00867EC5" w:rsidRDefault="00867EC5" w:rsidP="00867EC5">
            <w:pPr>
              <w:jc w:val="center"/>
              <w:rPr>
                <w:rFonts w:ascii="Calibri" w:hAnsi="Calibri" w:cs="Arial"/>
                <w:sz w:val="20"/>
                <w:szCs w:val="20"/>
              </w:rPr>
            </w:pPr>
            <w:r>
              <w:rPr>
                <w:rFonts w:ascii="Calibri" w:hAnsi="Calibri" w:cs="Arial"/>
                <w:sz w:val="20"/>
                <w:szCs w:val="20"/>
              </w:rPr>
              <w:t>16,215</w:t>
            </w:r>
          </w:p>
        </w:tc>
        <w:tc>
          <w:tcPr>
            <w:tcW w:w="810" w:type="dxa"/>
            <w:tcBorders>
              <w:bottom w:val="single" w:sz="4" w:space="0" w:color="3379BD"/>
            </w:tcBorders>
            <w:shd w:val="clear" w:color="auto" w:fill="auto"/>
            <w:vAlign w:val="center"/>
          </w:tcPr>
          <w:p w14:paraId="2D9FC3E4" w14:textId="1C854138" w:rsidR="00867EC5" w:rsidRDefault="00867EC5" w:rsidP="00867EC5">
            <w:pPr>
              <w:jc w:val="center"/>
              <w:rPr>
                <w:rFonts w:ascii="Calibri" w:hAnsi="Calibri" w:cs="Arial"/>
                <w:sz w:val="20"/>
                <w:szCs w:val="20"/>
              </w:rPr>
            </w:pPr>
            <w:r>
              <w:rPr>
                <w:rFonts w:ascii="Calibri" w:hAnsi="Calibri" w:cs="Arial"/>
                <w:sz w:val="20"/>
                <w:szCs w:val="20"/>
              </w:rPr>
              <w:t>3,296</w:t>
            </w:r>
          </w:p>
        </w:tc>
        <w:tc>
          <w:tcPr>
            <w:tcW w:w="810" w:type="dxa"/>
            <w:tcBorders>
              <w:bottom w:val="single" w:sz="4" w:space="0" w:color="3379BD"/>
            </w:tcBorders>
            <w:shd w:val="clear" w:color="auto" w:fill="auto"/>
            <w:vAlign w:val="center"/>
          </w:tcPr>
          <w:p w14:paraId="652AD419" w14:textId="5763F364" w:rsidR="00867EC5" w:rsidRDefault="00867EC5" w:rsidP="00867EC5">
            <w:pPr>
              <w:jc w:val="center"/>
              <w:rPr>
                <w:rFonts w:ascii="Calibri" w:hAnsi="Calibri" w:cs="Arial"/>
                <w:sz w:val="20"/>
                <w:szCs w:val="20"/>
              </w:rPr>
            </w:pPr>
            <w:r>
              <w:rPr>
                <w:rFonts w:ascii="Calibri" w:hAnsi="Calibri" w:cs="Arial"/>
                <w:sz w:val="20"/>
                <w:szCs w:val="20"/>
              </w:rPr>
              <w:t>12,919</w:t>
            </w:r>
          </w:p>
        </w:tc>
        <w:tc>
          <w:tcPr>
            <w:tcW w:w="720" w:type="dxa"/>
            <w:tcBorders>
              <w:bottom w:val="single" w:sz="4" w:space="0" w:color="3379BD"/>
            </w:tcBorders>
            <w:shd w:val="clear" w:color="auto" w:fill="auto"/>
            <w:vAlign w:val="center"/>
          </w:tcPr>
          <w:p w14:paraId="3717ADDB" w14:textId="4DB4AB2F"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tcBorders>
              <w:bottom w:val="single" w:sz="4" w:space="0" w:color="3379BD"/>
            </w:tcBorders>
            <w:shd w:val="clear" w:color="auto" w:fill="auto"/>
            <w:vAlign w:val="center"/>
          </w:tcPr>
          <w:p w14:paraId="22757E2E" w14:textId="62299959"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auto"/>
            <w:vAlign w:val="center"/>
          </w:tcPr>
          <w:p w14:paraId="10767977" w14:textId="471871DD"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11.4</w:t>
            </w:r>
          </w:p>
        </w:tc>
      </w:tr>
      <w:tr w:rsidR="00867EC5" w14:paraId="721A0AC2" w14:textId="77777777" w:rsidTr="005E573D">
        <w:trPr>
          <w:trHeight w:val="288"/>
          <w:jc w:val="center"/>
        </w:trPr>
        <w:tc>
          <w:tcPr>
            <w:tcW w:w="2790" w:type="dxa"/>
            <w:shd w:val="clear" w:color="auto" w:fill="D9D9D9" w:themeFill="background1" w:themeFillShade="D9"/>
            <w:vAlign w:val="center"/>
          </w:tcPr>
          <w:p w14:paraId="283C80C4" w14:textId="7860C33F" w:rsidR="00867EC5" w:rsidRDefault="00867EC5" w:rsidP="00867EC5">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Yellow Branch</w:t>
            </w:r>
          </w:p>
        </w:tc>
        <w:tc>
          <w:tcPr>
            <w:tcW w:w="1710" w:type="dxa"/>
            <w:shd w:val="clear" w:color="auto" w:fill="D9D9D9" w:themeFill="background1" w:themeFillShade="D9"/>
            <w:vAlign w:val="center"/>
          </w:tcPr>
          <w:p w14:paraId="34249C58" w14:textId="346C9474"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120702010401</w:t>
            </w:r>
          </w:p>
        </w:tc>
        <w:tc>
          <w:tcPr>
            <w:tcW w:w="810" w:type="dxa"/>
            <w:shd w:val="clear" w:color="auto" w:fill="D9D9D9" w:themeFill="background1" w:themeFillShade="D9"/>
            <w:vAlign w:val="center"/>
          </w:tcPr>
          <w:p w14:paraId="7B8EBE32" w14:textId="2EA546AE" w:rsidR="00867EC5" w:rsidRDefault="00867EC5" w:rsidP="00867EC5">
            <w:pPr>
              <w:jc w:val="center"/>
              <w:rPr>
                <w:rFonts w:ascii="Calibri" w:hAnsi="Calibri" w:cs="Arial"/>
                <w:sz w:val="20"/>
                <w:szCs w:val="20"/>
              </w:rPr>
            </w:pPr>
            <w:r>
              <w:rPr>
                <w:rFonts w:ascii="Calibri" w:hAnsi="Calibri" w:cs="Arial"/>
                <w:sz w:val="20"/>
                <w:szCs w:val="20"/>
              </w:rPr>
              <w:t>154</w:t>
            </w:r>
          </w:p>
        </w:tc>
        <w:tc>
          <w:tcPr>
            <w:tcW w:w="810" w:type="dxa"/>
            <w:shd w:val="clear" w:color="auto" w:fill="D9D9D9" w:themeFill="background1" w:themeFillShade="D9"/>
            <w:vAlign w:val="center"/>
          </w:tcPr>
          <w:p w14:paraId="2E238963" w14:textId="19B3E2DC" w:rsidR="00867EC5" w:rsidRDefault="00867EC5" w:rsidP="00867EC5">
            <w:pPr>
              <w:jc w:val="center"/>
              <w:rPr>
                <w:rFonts w:ascii="Calibri" w:hAnsi="Calibri" w:cs="Arial"/>
                <w:sz w:val="20"/>
                <w:szCs w:val="20"/>
              </w:rPr>
            </w:pPr>
            <w:r>
              <w:rPr>
                <w:rFonts w:ascii="Calibri" w:hAnsi="Calibri" w:cs="Arial"/>
                <w:sz w:val="20"/>
                <w:szCs w:val="20"/>
              </w:rPr>
              <w:t>15</w:t>
            </w:r>
          </w:p>
        </w:tc>
        <w:tc>
          <w:tcPr>
            <w:tcW w:w="810" w:type="dxa"/>
            <w:shd w:val="clear" w:color="auto" w:fill="D9D9D9" w:themeFill="background1" w:themeFillShade="D9"/>
            <w:vAlign w:val="center"/>
          </w:tcPr>
          <w:p w14:paraId="245A7328" w14:textId="5E8A3070" w:rsidR="00867EC5" w:rsidRDefault="00867EC5" w:rsidP="00867EC5">
            <w:pPr>
              <w:jc w:val="center"/>
              <w:rPr>
                <w:rFonts w:ascii="Calibri" w:hAnsi="Calibri" w:cs="Arial"/>
                <w:sz w:val="20"/>
                <w:szCs w:val="20"/>
              </w:rPr>
            </w:pPr>
            <w:r>
              <w:rPr>
                <w:rFonts w:ascii="Calibri" w:hAnsi="Calibri" w:cs="Arial"/>
                <w:sz w:val="20"/>
                <w:szCs w:val="20"/>
              </w:rPr>
              <w:t>139</w:t>
            </w:r>
          </w:p>
        </w:tc>
        <w:tc>
          <w:tcPr>
            <w:tcW w:w="720" w:type="dxa"/>
            <w:shd w:val="clear" w:color="auto" w:fill="D9D9D9" w:themeFill="background1" w:themeFillShade="D9"/>
            <w:vAlign w:val="center"/>
          </w:tcPr>
          <w:p w14:paraId="3D00975A" w14:textId="6CBAE160"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90%</w:t>
            </w:r>
          </w:p>
        </w:tc>
        <w:tc>
          <w:tcPr>
            <w:tcW w:w="1350" w:type="dxa"/>
            <w:shd w:val="clear" w:color="auto" w:fill="D9D9D9" w:themeFill="background1" w:themeFillShade="D9"/>
            <w:vAlign w:val="center"/>
          </w:tcPr>
          <w:p w14:paraId="5ABB3F05" w14:textId="3653A1A4"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5C6D8F29" w14:textId="07E319A5" w:rsidR="00867EC5" w:rsidRDefault="00867EC5" w:rsidP="00867EC5">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4.9</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27" w:name="_Toc112838976"/>
      <w:r>
        <w:t>Validation Results</w:t>
      </w:r>
      <w:bookmarkEnd w:id="327"/>
      <w:r>
        <w:t xml:space="preserve"> </w:t>
      </w:r>
    </w:p>
    <w:p w14:paraId="24EACB33" w14:textId="41E98E81"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6A1EE6">
        <w:rPr>
          <w:sz w:val="18"/>
          <w:szCs w:val="18"/>
        </w:rPr>
        <w:t>Leon</w:t>
      </w:r>
      <w:r w:rsidRPr="001F4E43">
        <w:rPr>
          <w:sz w:val="18"/>
          <w:szCs w:val="18"/>
        </w:rPr>
        <w:t xml:space="preserve"> </w:t>
      </w:r>
      <w:r w:rsidR="005C72F6" w:rsidRPr="005C72F6">
        <w:rPr>
          <w:sz w:val="18"/>
          <w:szCs w:val="18"/>
        </w:rPr>
        <w:t>watershed</w:t>
      </w:r>
      <w:r w:rsidRPr="001F4E43">
        <w:rPr>
          <w:sz w:val="18"/>
          <w:szCs w:val="18"/>
        </w:rPr>
        <w:t xml:space="preserve"> has been updated as summarized in</w:t>
      </w:r>
      <w:r w:rsidR="001F25EA">
        <w:rPr>
          <w:sz w:val="18"/>
          <w:szCs w:val="18"/>
        </w:rPr>
        <w:t xml:space="preserve"> </w:t>
      </w:r>
      <w:r w:rsidR="001F25EA">
        <w:rPr>
          <w:sz w:val="18"/>
          <w:szCs w:val="18"/>
        </w:rPr>
        <w:fldChar w:fldCharType="begin"/>
      </w:r>
      <w:r w:rsidR="001F25EA">
        <w:rPr>
          <w:sz w:val="18"/>
          <w:szCs w:val="18"/>
        </w:rPr>
        <w:instrText xml:space="preserve"> REF _Ref112850359 \h  \* MERGEFORMAT </w:instrText>
      </w:r>
      <w:r w:rsidR="001F25EA">
        <w:rPr>
          <w:sz w:val="18"/>
          <w:szCs w:val="18"/>
        </w:rPr>
      </w:r>
      <w:r w:rsidR="001F25EA">
        <w:rPr>
          <w:sz w:val="18"/>
          <w:szCs w:val="18"/>
        </w:rPr>
        <w:fldChar w:fldCharType="separate"/>
      </w:r>
      <w:r w:rsidR="001F25EA" w:rsidRPr="001F25EA">
        <w:rPr>
          <w:sz w:val="18"/>
          <w:szCs w:val="18"/>
        </w:rPr>
        <w:t>Table 16</w:t>
      </w:r>
      <w:r w:rsidR="001F25EA">
        <w:rPr>
          <w:sz w:val="18"/>
          <w:szCs w:val="18"/>
        </w:rPr>
        <w:fldChar w:fldCharType="end"/>
      </w:r>
      <w:r w:rsidRPr="001F4E43">
        <w:rPr>
          <w:sz w:val="18"/>
          <w:szCs w:val="18"/>
        </w:rPr>
        <w:t xml:space="preserve"> and illustr</w:t>
      </w:r>
      <w:r w:rsidRPr="006D1A9D">
        <w:rPr>
          <w:sz w:val="18"/>
          <w:szCs w:val="18"/>
        </w:rPr>
        <w:t xml:space="preserve">ated </w:t>
      </w:r>
      <w:r w:rsidR="001F25EA">
        <w:rPr>
          <w:sz w:val="18"/>
          <w:szCs w:val="18"/>
        </w:rPr>
        <w:t xml:space="preserve">in </w:t>
      </w:r>
      <w:r w:rsidR="001F25EA">
        <w:rPr>
          <w:sz w:val="18"/>
          <w:szCs w:val="18"/>
        </w:rPr>
        <w:fldChar w:fldCharType="begin"/>
      </w:r>
      <w:r w:rsidR="001F25EA">
        <w:rPr>
          <w:sz w:val="18"/>
          <w:szCs w:val="18"/>
        </w:rPr>
        <w:instrText xml:space="preserve"> REF _Ref112850429 \h  \* MERGEFORMAT </w:instrText>
      </w:r>
      <w:r w:rsidR="001F25EA">
        <w:rPr>
          <w:sz w:val="18"/>
          <w:szCs w:val="18"/>
        </w:rPr>
      </w:r>
      <w:r w:rsidR="001F25EA">
        <w:rPr>
          <w:sz w:val="18"/>
          <w:szCs w:val="18"/>
        </w:rPr>
        <w:fldChar w:fldCharType="separate"/>
      </w:r>
      <w:r w:rsidR="001F25EA" w:rsidRPr="001F25EA">
        <w:rPr>
          <w:sz w:val="18"/>
          <w:szCs w:val="18"/>
        </w:rPr>
        <w:t>Figure 15</w:t>
      </w:r>
      <w:r w:rsidR="001F25EA">
        <w:rPr>
          <w:sz w:val="18"/>
          <w:szCs w:val="18"/>
        </w:rPr>
        <w:fldChar w:fldCharType="end"/>
      </w:r>
      <w:r w:rsidR="001F25EA">
        <w:rPr>
          <w:sz w:val="18"/>
          <w:szCs w:val="18"/>
        </w:rPr>
        <w:t>.</w:t>
      </w:r>
    </w:p>
    <w:p w14:paraId="21C0A59D" w14:textId="5E8235F2" w:rsidR="007E3CB5" w:rsidRPr="001F4E43" w:rsidRDefault="007E3CB5" w:rsidP="007E3CB5">
      <w:pPr>
        <w:pStyle w:val="2Body-Text"/>
        <w:rPr>
          <w:sz w:val="18"/>
          <w:szCs w:val="18"/>
        </w:rPr>
      </w:pPr>
    </w:p>
    <w:p w14:paraId="769E4E46" w14:textId="1C07033B" w:rsidR="007E3CB5" w:rsidRDefault="007E3CB5" w:rsidP="007E3CB5">
      <w:pPr>
        <w:pStyle w:val="Caption"/>
        <w:jc w:val="center"/>
      </w:pPr>
      <w:bookmarkStart w:id="328" w:name="_Ref490041528"/>
      <w:bookmarkStart w:id="329" w:name="_Ref112850359"/>
      <w:bookmarkStart w:id="330" w:name="_Toc112838939"/>
      <w:r w:rsidRPr="00FD7113">
        <w:t xml:space="preserve">Table </w:t>
      </w:r>
      <w:bookmarkEnd w:id="328"/>
      <w:r w:rsidR="00C246B2">
        <w:fldChar w:fldCharType="begin"/>
      </w:r>
      <w:r w:rsidR="00C246B2">
        <w:instrText xml:space="preserve"> SEQ Table \* ARABIC </w:instrText>
      </w:r>
      <w:r w:rsidR="00C246B2">
        <w:fldChar w:fldCharType="separate"/>
      </w:r>
      <w:r w:rsidR="00A90D72">
        <w:rPr>
          <w:noProof/>
        </w:rPr>
        <w:t>16</w:t>
      </w:r>
      <w:r w:rsidR="00C246B2">
        <w:fldChar w:fldCharType="end"/>
      </w:r>
      <w:bookmarkEnd w:id="329"/>
      <w:r w:rsidRPr="00FD7113">
        <w:t>: Zone A Validation Results</w:t>
      </w:r>
      <w:bookmarkEnd w:id="330"/>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4930C01D" w:rsidR="007E3CB5" w:rsidRPr="007E3CB5" w:rsidRDefault="00867EC5" w:rsidP="00867EC5">
            <w:pPr>
              <w:jc w:val="center"/>
            </w:pPr>
            <w:r>
              <w:t>450.3</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33EF717C" w:rsidR="007E3CB5" w:rsidRPr="00B04E77" w:rsidRDefault="00867EC5" w:rsidP="00E62342">
            <w:pPr>
              <w:jc w:val="center"/>
            </w:pPr>
            <w:r>
              <w:t>599.8</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2DDC1CFF">
            <wp:extent cx="5494352" cy="549435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90805" cy="5490805"/>
                    </a:xfrm>
                    <a:prstGeom prst="rect">
                      <a:avLst/>
                    </a:prstGeom>
                    <a:ln w="15875">
                      <a:solidFill>
                        <a:schemeClr val="tx1"/>
                      </a:solidFill>
                    </a:ln>
                  </pic:spPr>
                </pic:pic>
              </a:graphicData>
            </a:graphic>
          </wp:inline>
        </w:drawing>
      </w:r>
    </w:p>
    <w:p w14:paraId="7B2275AB" w14:textId="6DF6F06E" w:rsidR="003867C2" w:rsidRDefault="003867C2" w:rsidP="003867C2">
      <w:pPr>
        <w:pStyle w:val="Caption"/>
        <w:jc w:val="center"/>
      </w:pPr>
      <w:bookmarkStart w:id="331" w:name="_Ref82514567"/>
      <w:bookmarkStart w:id="332" w:name="_Ref112850429"/>
      <w:bookmarkStart w:id="333" w:name="_Toc112838922"/>
      <w:bookmarkStart w:id="334" w:name="_Ref112850411"/>
      <w:bookmarkStart w:id="335" w:name="_Ref505868354"/>
      <w:r>
        <w:t xml:space="preserve">Figure </w:t>
      </w:r>
      <w:bookmarkStart w:id="336" w:name="Figure15"/>
      <w:bookmarkEnd w:id="331"/>
      <w:r w:rsidR="00C246B2">
        <w:fldChar w:fldCharType="begin"/>
      </w:r>
      <w:r w:rsidR="00C246B2">
        <w:instrText xml:space="preserve"> SEQ Figure \* ARABIC </w:instrText>
      </w:r>
      <w:r w:rsidR="00C246B2">
        <w:fldChar w:fldCharType="separate"/>
      </w:r>
      <w:r w:rsidR="00A90D72">
        <w:rPr>
          <w:noProof/>
        </w:rPr>
        <w:t>15</w:t>
      </w:r>
      <w:r w:rsidR="00C246B2">
        <w:fldChar w:fldCharType="end"/>
      </w:r>
      <w:bookmarkEnd w:id="336"/>
      <w:bookmarkEnd w:id="332"/>
      <w:r w:rsidR="0063518A">
        <w:t xml:space="preserve">: </w:t>
      </w:r>
      <w:r w:rsidR="006A1EE6">
        <w:t>Leon</w:t>
      </w:r>
      <w:r w:rsidRPr="00081AB5">
        <w:t xml:space="preserve"> Watershed CNMS Validation Results</w:t>
      </w:r>
      <w:bookmarkEnd w:id="333"/>
      <w:bookmarkEnd w:id="334"/>
    </w:p>
    <w:bookmarkEnd w:id="335"/>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A90D72" w:rsidRPr="00A90D72">
        <w:rPr>
          <w:sz w:val="18"/>
          <w:szCs w:val="18"/>
        </w:rPr>
        <w:t>Figure 16</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016664B6" w:rsidR="007E3CB5" w:rsidRDefault="00867EC5" w:rsidP="007E3CB5">
      <w:pPr>
        <w:pStyle w:val="2Body-Text"/>
      </w:pPr>
      <w:r>
        <w:rPr>
          <w:sz w:val="18"/>
          <w:szCs w:val="18"/>
        </w:rPr>
        <w:t>Fryers Creek – Leon River</w:t>
      </w:r>
      <w:r w:rsidR="005D2004">
        <w:rPr>
          <w:sz w:val="18"/>
          <w:szCs w:val="18"/>
        </w:rPr>
        <w:t xml:space="preserve"> </w:t>
      </w:r>
      <w:r w:rsidR="007E3CB5" w:rsidRPr="001F4E43">
        <w:rPr>
          <w:sz w:val="18"/>
          <w:szCs w:val="18"/>
        </w:rPr>
        <w:t xml:space="preserve">HUC-12 was determined to have the highest priority score and the most need while </w:t>
      </w:r>
      <w:r>
        <w:rPr>
          <w:sz w:val="18"/>
          <w:szCs w:val="18"/>
        </w:rPr>
        <w:t xml:space="preserve">Long Branch – </w:t>
      </w:r>
      <w:proofErr w:type="spellStart"/>
      <w:r>
        <w:rPr>
          <w:sz w:val="18"/>
          <w:szCs w:val="18"/>
        </w:rPr>
        <w:t>Sabana</w:t>
      </w:r>
      <w:proofErr w:type="spellEnd"/>
      <w:r>
        <w:rPr>
          <w:sz w:val="18"/>
          <w:szCs w:val="18"/>
        </w:rPr>
        <w:t xml:space="preserve"> River</w:t>
      </w:r>
      <w:r w:rsidR="005D2004">
        <w:rPr>
          <w:sz w:val="18"/>
          <w:szCs w:val="18"/>
        </w:rPr>
        <w:t xml:space="preserve"> </w:t>
      </w:r>
      <w:r w:rsidR="007E3CB5" w:rsidRPr="001F4E43">
        <w:rPr>
          <w:sz w:val="18"/>
          <w:szCs w:val="18"/>
        </w:rPr>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708EE00D">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077CD4FB" w14:textId="45F55072" w:rsidR="003521F5" w:rsidRPr="003521F5" w:rsidRDefault="003867C2" w:rsidP="001A30A5">
      <w:pPr>
        <w:pStyle w:val="Caption"/>
        <w:jc w:val="center"/>
      </w:pPr>
      <w:bookmarkStart w:id="337" w:name="_Ref81923668"/>
      <w:bookmarkStart w:id="338" w:name="_Toc112838923"/>
      <w:r>
        <w:t xml:space="preserve">Figure </w:t>
      </w:r>
      <w:r>
        <w:fldChar w:fldCharType="begin"/>
      </w:r>
      <w:r>
        <w:instrText xml:space="preserve"> SEQ Figure \* ARABIC </w:instrText>
      </w:r>
      <w:r>
        <w:fldChar w:fldCharType="separate"/>
      </w:r>
      <w:r w:rsidR="00A90D72">
        <w:rPr>
          <w:noProof/>
        </w:rPr>
        <w:t>16</w:t>
      </w:r>
      <w:r>
        <w:fldChar w:fldCharType="end"/>
      </w:r>
      <w:bookmarkEnd w:id="337"/>
      <w:r w:rsidR="0063518A">
        <w:t xml:space="preserve">: Ranking of </w:t>
      </w:r>
      <w:r w:rsidR="006A1EE6">
        <w:t>Leon</w:t>
      </w:r>
      <w:r w:rsidRPr="00537B02">
        <w:t xml:space="preserve"> Watershed HUC-12s</w:t>
      </w:r>
      <w:bookmarkEnd w:id="338"/>
    </w:p>
    <w:p w14:paraId="34EF646F" w14:textId="0517B700" w:rsidR="00EC6519" w:rsidRDefault="00E209B0" w:rsidP="00EC6519">
      <w:pPr>
        <w:pStyle w:val="Heading2"/>
      </w:pPr>
      <w:bookmarkStart w:id="339" w:name="_Toc112838977"/>
      <w:r>
        <w:t>Flood Risk Analysis</w:t>
      </w:r>
      <w:bookmarkEnd w:id="339"/>
      <w:r>
        <w:t xml:space="preserve"> </w:t>
      </w:r>
    </w:p>
    <w:p w14:paraId="5B9E444F" w14:textId="40F2F4F6" w:rsidR="004E0FBE" w:rsidRPr="00197A2E" w:rsidRDefault="004E0FBE" w:rsidP="004E0FBE">
      <w:pPr>
        <w:pStyle w:val="BodyText"/>
      </w:pPr>
      <w:r w:rsidRPr="00197A2E">
        <w:t>A flood risk analysis was performed for this project.  The updated 1</w:t>
      </w:r>
      <w:r>
        <w:t>-percent</w:t>
      </w:r>
      <w:r w:rsidRPr="00197A2E">
        <w:t xml:space="preserve"> annual chance</w:t>
      </w:r>
      <w:r w:rsidR="00D55BCA">
        <w:t xml:space="preserve"> depth grid was</w:t>
      </w:r>
      <w:r w:rsidRPr="00197A2E">
        <w:t xml:space="preserve"> used to calculate the potential flood losses.  The loss results are stored in the S_FRAC_AR spatial file within the FRD geodatabase.  All results are reported in whole dollar values.</w:t>
      </w:r>
    </w:p>
    <w:p w14:paraId="61AF7B3D" w14:textId="77777777" w:rsidR="004E0FBE" w:rsidRPr="00197A2E" w:rsidRDefault="004E0FBE" w:rsidP="004E0FBE">
      <w:pPr>
        <w:pStyle w:val="BodyText"/>
      </w:pPr>
      <w:proofErr w:type="spellStart"/>
      <w:r w:rsidRPr="00197A2E">
        <w:t>Hazus</w:t>
      </w:r>
      <w:proofErr w:type="spellEnd"/>
      <w:r w:rsidRPr="00197A2E">
        <w:t xml:space="preserve"> version </w:t>
      </w:r>
      <w:r>
        <w:t>5</w:t>
      </w:r>
      <w:r w:rsidRPr="00197A2E">
        <w:t>.</w:t>
      </w:r>
      <w:r>
        <w:t>1</w:t>
      </w:r>
      <w:r w:rsidRPr="00197A2E">
        <w:t xml:space="preserve"> was used for the basic and refined loss analysis. </w:t>
      </w:r>
    </w:p>
    <w:p w14:paraId="2417CC9F" w14:textId="77777777" w:rsidR="004E0FBE" w:rsidRPr="00197A2E" w:rsidRDefault="004E0FBE" w:rsidP="004E0FBE">
      <w:pPr>
        <w:pStyle w:val="BodyText"/>
        <w:rPr>
          <w:rStyle w:val="Hyperlink"/>
        </w:rPr>
      </w:pPr>
      <w:r w:rsidRPr="00197A2E">
        <w:t xml:space="preserve">The losses are reported via census blocks.  It is important to note that </w:t>
      </w:r>
      <w:proofErr w:type="spellStart"/>
      <w:r w:rsidRPr="00197A2E">
        <w:t>Hazus</w:t>
      </w:r>
      <w:proofErr w:type="spellEnd"/>
      <w:r w:rsidRPr="00197A2E">
        <w:t xml:space="preserve"> version</w:t>
      </w:r>
      <w:r>
        <w:t xml:space="preserve"> 5.1</w:t>
      </w:r>
      <w:r w:rsidRPr="00197A2E">
        <w:t xml:space="preserve"> uses </w:t>
      </w:r>
      <w:proofErr w:type="spellStart"/>
      <w:r w:rsidRPr="00197A2E">
        <w:t>dasymetric</w:t>
      </w:r>
      <w:proofErr w:type="spellEnd"/>
      <w:r w:rsidRPr="00197A2E">
        <w:t xml:space="preserve"> census blocks.  </w:t>
      </w:r>
      <w:proofErr w:type="spellStart"/>
      <w:r w:rsidRPr="00197A2E">
        <w:t>Dasymetric</w:t>
      </w:r>
      <w:proofErr w:type="spellEnd"/>
      <w:r w:rsidRPr="00197A2E">
        <w:t xml:space="preserve"> mapping removes undeveloped areas (such as areas covered by other bodies of water, wetlands, or forests) from the census blocks, changing their shape and reducing their size in these areas.  For more information on </w:t>
      </w:r>
      <w:proofErr w:type="spellStart"/>
      <w:r w:rsidRPr="00197A2E">
        <w:t>dasymetric</w:t>
      </w:r>
      <w:proofErr w:type="spellEnd"/>
      <w:r w:rsidRPr="00197A2E">
        <w:t xml:space="preserve"> data visit FEMA’s </w:t>
      </w:r>
      <w:hyperlink r:id="rId30" w:history="1">
        <w:r w:rsidRPr="00197A2E">
          <w:rPr>
            <w:rStyle w:val="Hyperlink"/>
          </w:rPr>
          <w:t>Media Library</w:t>
        </w:r>
      </w:hyperlink>
      <w:r w:rsidRPr="00197A2E">
        <w:t xml:space="preserve"> for the </w:t>
      </w:r>
      <w:hyperlink r:id="rId31" w:history="1">
        <w:proofErr w:type="spellStart"/>
        <w:r w:rsidRPr="00197A2E">
          <w:rPr>
            <w:rStyle w:val="Hyperlink"/>
          </w:rPr>
          <w:t>Hazus</w:t>
        </w:r>
        <w:proofErr w:type="spellEnd"/>
        <w:r w:rsidRPr="00197A2E">
          <w:rPr>
            <w:rStyle w:val="Hyperlink"/>
          </w:rPr>
          <w:t xml:space="preserve">-MH Data Inventories: </w:t>
        </w:r>
        <w:proofErr w:type="spellStart"/>
        <w:r w:rsidRPr="00197A2E">
          <w:rPr>
            <w:rStyle w:val="Hyperlink"/>
          </w:rPr>
          <w:t>Dasymetric</w:t>
        </w:r>
        <w:proofErr w:type="spellEnd"/>
        <w:r w:rsidRPr="00197A2E">
          <w:rPr>
            <w:rStyle w:val="Hyperlink"/>
          </w:rPr>
          <w:t xml:space="preserve"> vs. Homogenous</w:t>
        </w:r>
      </w:hyperlink>
      <w:r w:rsidRPr="00197A2E">
        <w:t xml:space="preserve">, or </w:t>
      </w:r>
      <w:hyperlink r:id="rId32" w:history="1">
        <w:proofErr w:type="spellStart"/>
        <w:r w:rsidRPr="00197A2E">
          <w:rPr>
            <w:rStyle w:val="Hyperlink"/>
          </w:rPr>
          <w:t>Hazus</w:t>
        </w:r>
        <w:proofErr w:type="spellEnd"/>
        <w:r w:rsidRPr="00197A2E">
          <w:rPr>
            <w:rStyle w:val="Hyperlink"/>
          </w:rPr>
          <w:t xml:space="preserve"> 3.0 </w:t>
        </w:r>
        <w:proofErr w:type="spellStart"/>
        <w:r w:rsidRPr="00197A2E">
          <w:rPr>
            <w:rStyle w:val="Hyperlink"/>
          </w:rPr>
          <w:t>Dasymetric</w:t>
        </w:r>
        <w:proofErr w:type="spellEnd"/>
        <w:r w:rsidRPr="00197A2E">
          <w:rPr>
            <w:rStyle w:val="Hyperlink"/>
          </w:rPr>
          <w:t xml:space="preserve"> Data Overview</w:t>
        </w:r>
      </w:hyperlink>
      <w:r w:rsidRPr="00197A2E">
        <w:rPr>
          <w:rStyle w:val="Hyperlink"/>
        </w:rPr>
        <w:t>.</w:t>
      </w:r>
    </w:p>
    <w:p w14:paraId="53347E6C" w14:textId="77777777" w:rsidR="004E0FBE" w:rsidRPr="00D15D84" w:rsidRDefault="004E0FBE" w:rsidP="004E0FBE">
      <w:pPr>
        <w:pStyle w:val="BodyText"/>
      </w:pPr>
      <w:proofErr w:type="spellStart"/>
      <w:r w:rsidRPr="00197A2E">
        <w:rPr>
          <w:rStyle w:val="Hyperlink"/>
          <w:color w:val="auto"/>
          <w:u w:val="none"/>
        </w:rPr>
        <w:t>Hazus</w:t>
      </w:r>
      <w:proofErr w:type="spellEnd"/>
      <w:r w:rsidRPr="00197A2E">
        <w:rPr>
          <w:rStyle w:val="Hyperlink"/>
          <w:color w:val="auto"/>
          <w:u w:val="none"/>
        </w:rPr>
        <w:t xml:space="preserve"> analysis was performed by </w:t>
      </w:r>
      <w:r>
        <w:rPr>
          <w:rStyle w:val="Hyperlink"/>
          <w:color w:val="auto"/>
          <w:u w:val="none"/>
        </w:rPr>
        <w:t>watershed</w:t>
      </w:r>
      <w:r w:rsidRPr="00197A2E">
        <w:rPr>
          <w:rStyle w:val="Hyperlink"/>
          <w:color w:val="auto"/>
          <w:u w:val="none"/>
        </w:rPr>
        <w:t xml:space="preserve"> extents for each return period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in </w:t>
      </w:r>
      <w:r w:rsidR="00D15D84">
        <w:rPr>
          <w:rStyle w:val="Hyperlink"/>
          <w:color w:val="auto"/>
          <w:u w:val="none"/>
        </w:rPr>
        <w:fldChar w:fldCharType="begin"/>
      </w:r>
      <w:r w:rsidR="00D15D84">
        <w:rPr>
          <w:rStyle w:val="Hyperlink"/>
          <w:color w:val="auto"/>
          <w:u w:val="none"/>
        </w:rPr>
        <w:instrText xml:space="preserve"> REF _Ref82514931 \h  \* MERGEFORMAT </w:instrText>
      </w:r>
      <w:r w:rsidR="00D15D84">
        <w:rPr>
          <w:rStyle w:val="Hyperlink"/>
          <w:color w:val="auto"/>
          <w:u w:val="none"/>
        </w:rPr>
      </w:r>
      <w:r w:rsidR="00D15D84">
        <w:rPr>
          <w:rStyle w:val="Hyperlink"/>
          <w:color w:val="auto"/>
          <w:u w:val="none"/>
        </w:rPr>
        <w:fldChar w:fldCharType="separate"/>
      </w:r>
      <w:r w:rsidR="00A90D72" w:rsidRPr="00A90D72">
        <w:rPr>
          <w:rStyle w:val="Hyperlink"/>
          <w:color w:val="auto"/>
          <w:u w:val="none"/>
        </w:rPr>
        <w:t>Table 17</w:t>
      </w:r>
      <w:r w:rsidR="00D15D84">
        <w:rPr>
          <w:rStyle w:val="Hyperlink"/>
          <w:color w:val="auto"/>
          <w:u w:val="none"/>
        </w:rPr>
        <w:fldChar w:fldCharType="end"/>
      </w:r>
      <w:r w:rsidR="00D15D84">
        <w:rPr>
          <w:rStyle w:val="Hyperlink"/>
          <w:color w:val="auto"/>
          <w:u w:val="none"/>
        </w:rPr>
        <w:t>.</w:t>
      </w:r>
      <w:r>
        <w:rPr>
          <w:rStyle w:val="Hyperlink"/>
          <w:color w:val="auto"/>
          <w:u w:val="none"/>
        </w:rPr>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t>.</w:t>
      </w:r>
    </w:p>
    <w:p w14:paraId="3116E614" w14:textId="5A88F539" w:rsidR="00CA2219" w:rsidRPr="00D15D84" w:rsidRDefault="00CA2219" w:rsidP="00D15D84">
      <w:pPr>
        <w:pStyle w:val="2Body-Text"/>
        <w:rPr>
          <w:sz w:val="18"/>
          <w:szCs w:val="18"/>
        </w:rPr>
      </w:pPr>
    </w:p>
    <w:p w14:paraId="12E5D971" w14:textId="5BB5F77F" w:rsidR="00D15D84" w:rsidRDefault="00D15D84" w:rsidP="00D15D84">
      <w:pPr>
        <w:pStyle w:val="Caption"/>
        <w:jc w:val="center"/>
      </w:pPr>
      <w:bookmarkStart w:id="340" w:name="_Ref82514931"/>
      <w:bookmarkStart w:id="341" w:name="_Toc112838940"/>
      <w:r>
        <w:lastRenderedPageBreak/>
        <w:t xml:space="preserve">Table </w:t>
      </w:r>
      <w:r>
        <w:fldChar w:fldCharType="begin"/>
      </w:r>
      <w:r>
        <w:instrText xml:space="preserve"> SEQ Table \* ARABIC </w:instrText>
      </w:r>
      <w:r>
        <w:fldChar w:fldCharType="separate"/>
      </w:r>
      <w:r w:rsidR="00A90D72">
        <w:rPr>
          <w:noProof/>
        </w:rPr>
        <w:t>17</w:t>
      </w:r>
      <w:r>
        <w:fldChar w:fldCharType="end"/>
      </w:r>
      <w:bookmarkEnd w:id="340"/>
      <w:r w:rsidRPr="009A3E7A">
        <w:t xml:space="preserve">: </w:t>
      </w:r>
      <w:proofErr w:type="spellStart"/>
      <w:r w:rsidRPr="009A3E7A">
        <w:t>Hazus</w:t>
      </w:r>
      <w:proofErr w:type="spellEnd"/>
      <w:r w:rsidRPr="009A3E7A">
        <w:t xml:space="preserve"> </w:t>
      </w:r>
      <w:r w:rsidR="004E0FBE">
        <w:t>5.1</w:t>
      </w:r>
      <w:r w:rsidRPr="009A3E7A">
        <w:t xml:space="preserve"> Results for 1-Percent-Annual-Chance (100 year) Scenario</w:t>
      </w:r>
      <w:bookmarkEnd w:id="341"/>
    </w:p>
    <w:tbl>
      <w:tblPr>
        <w:tblStyle w:val="CompassTable6"/>
        <w:tblW w:w="9489" w:type="dxa"/>
        <w:jc w:val="center"/>
        <w:tblLayout w:type="fixed"/>
        <w:tblLook w:val="04A0" w:firstRow="1" w:lastRow="0" w:firstColumn="1" w:lastColumn="0" w:noHBand="0" w:noVBand="1"/>
      </w:tblPr>
      <w:tblGrid>
        <w:gridCol w:w="1915"/>
        <w:gridCol w:w="2160"/>
        <w:gridCol w:w="2707"/>
        <w:gridCol w:w="2707"/>
      </w:tblGrid>
      <w:tr w:rsidR="00D55BCA" w:rsidRPr="00D55BCA" w14:paraId="359D4A44" w14:textId="77777777" w:rsidTr="00226374">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vAlign w:val="center"/>
            <w:hideMark/>
          </w:tcPr>
          <w:p w14:paraId="54579454" w14:textId="77777777" w:rsidR="00D55BCA" w:rsidRPr="00D55BCA" w:rsidRDefault="00D55BCA" w:rsidP="00D55BCA">
            <w:pPr>
              <w:rPr>
                <w:rFonts w:ascii="Calibri" w:hAnsi="Calibri"/>
              </w:rPr>
            </w:pPr>
            <w:r w:rsidRPr="00D55BCA">
              <w:rPr>
                <w:rFonts w:ascii="Calibri" w:hAnsi="Calibri"/>
              </w:rPr>
              <w:t>County</w:t>
            </w:r>
          </w:p>
        </w:tc>
        <w:tc>
          <w:tcPr>
            <w:tcW w:w="2160" w:type="dxa"/>
            <w:shd w:val="clear" w:color="auto" w:fill="00B5E2" w:themeFill="accent1"/>
            <w:vAlign w:val="center"/>
            <w:hideMark/>
          </w:tcPr>
          <w:p w14:paraId="3EE24E21" w14:textId="77777777" w:rsidR="00D55BCA" w:rsidRPr="00D55BCA" w:rsidRDefault="00D55BCA" w:rsidP="00D55BCA">
            <w:pPr>
              <w:rPr>
                <w:rFonts w:ascii="Calibri" w:hAnsi="Calibri"/>
              </w:rPr>
            </w:pPr>
            <w:r w:rsidRPr="00D55BCA">
              <w:rPr>
                <w:rFonts w:ascii="Calibri" w:hAnsi="Calibri"/>
              </w:rPr>
              <w:t>Full Replacement – Total Loss</w:t>
            </w:r>
          </w:p>
        </w:tc>
        <w:tc>
          <w:tcPr>
            <w:tcW w:w="2707" w:type="dxa"/>
            <w:shd w:val="clear" w:color="auto" w:fill="00B5E2" w:themeFill="accent1"/>
            <w:vAlign w:val="center"/>
            <w:hideMark/>
          </w:tcPr>
          <w:p w14:paraId="0ADC2C3F" w14:textId="77777777" w:rsidR="00D55BCA" w:rsidRPr="00D55BCA" w:rsidRDefault="00D55BCA" w:rsidP="00D55BCA">
            <w:pPr>
              <w:jc w:val="center"/>
              <w:rPr>
                <w:rFonts w:ascii="Calibri" w:hAnsi="Calibri"/>
              </w:rPr>
            </w:pPr>
            <w:r w:rsidRPr="00D55BCA">
              <w:rPr>
                <w:rFonts w:ascii="Calibri" w:hAnsi="Calibri"/>
              </w:rPr>
              <w:t>Dollar Exposure</w:t>
            </w:r>
          </w:p>
          <w:p w14:paraId="3B9A21B6" w14:textId="77777777" w:rsidR="00D55BCA" w:rsidRPr="00D55BCA" w:rsidRDefault="00D55BCA" w:rsidP="00D55BCA">
            <w:pPr>
              <w:jc w:val="center"/>
              <w:rPr>
                <w:rFonts w:ascii="Calibri" w:hAnsi="Calibri"/>
              </w:rPr>
            </w:pPr>
            <w:r w:rsidRPr="00D55BCA">
              <w:rPr>
                <w:rFonts w:ascii="Calibri" w:hAnsi="Calibri"/>
              </w:rPr>
              <w:t>(Replacement Value) -</w:t>
            </w:r>
          </w:p>
          <w:p w14:paraId="230C1F22" w14:textId="77777777" w:rsidR="00D55BCA" w:rsidRPr="00D55BCA" w:rsidRDefault="00D55BCA" w:rsidP="00D55BCA">
            <w:pPr>
              <w:jc w:val="center"/>
              <w:rPr>
                <w:rFonts w:ascii="Calibri" w:hAnsi="Calibri"/>
              </w:rPr>
            </w:pPr>
            <w:r w:rsidRPr="00D55BCA">
              <w:rPr>
                <w:rFonts w:ascii="Calibri" w:hAnsi="Calibri"/>
              </w:rPr>
              <w:t>Buildings</w:t>
            </w:r>
          </w:p>
        </w:tc>
        <w:tc>
          <w:tcPr>
            <w:tcW w:w="2707" w:type="dxa"/>
            <w:shd w:val="clear" w:color="auto" w:fill="00B5E2" w:themeFill="accent1"/>
            <w:vAlign w:val="center"/>
          </w:tcPr>
          <w:p w14:paraId="231310ED" w14:textId="77777777" w:rsidR="00D55BCA" w:rsidRPr="00D55BCA" w:rsidRDefault="00D55BCA" w:rsidP="00D55BCA">
            <w:pPr>
              <w:jc w:val="center"/>
              <w:rPr>
                <w:rFonts w:ascii="Calibri" w:hAnsi="Calibri"/>
              </w:rPr>
            </w:pPr>
            <w:r w:rsidRPr="00D55BCA">
              <w:rPr>
                <w:rFonts w:ascii="Calibri" w:hAnsi="Calibri"/>
              </w:rPr>
              <w:t>Dollar Exposure</w:t>
            </w:r>
          </w:p>
          <w:p w14:paraId="2D7D2911" w14:textId="77777777" w:rsidR="00D55BCA" w:rsidRPr="00D55BCA" w:rsidRDefault="00D55BCA" w:rsidP="00D55BCA">
            <w:pPr>
              <w:jc w:val="center"/>
              <w:rPr>
                <w:rFonts w:ascii="Calibri" w:hAnsi="Calibri"/>
              </w:rPr>
            </w:pPr>
            <w:r w:rsidRPr="00D55BCA">
              <w:rPr>
                <w:rFonts w:ascii="Calibri" w:hAnsi="Calibri"/>
              </w:rPr>
              <w:t>(Replacement Value) - Contents</w:t>
            </w:r>
          </w:p>
        </w:tc>
      </w:tr>
      <w:tr w:rsidR="00D55BCA" w:rsidRPr="00D55BCA" w14:paraId="1E112489" w14:textId="77777777" w:rsidTr="00226374">
        <w:trPr>
          <w:cnfStyle w:val="000000100000" w:firstRow="0" w:lastRow="0" w:firstColumn="0" w:lastColumn="0" w:oddVBand="0" w:evenVBand="0" w:oddHBand="1" w:evenHBand="0" w:firstRowFirstColumn="0" w:firstRowLastColumn="0" w:lastRowFirstColumn="0" w:lastRowLastColumn="0"/>
          <w:jc w:val="center"/>
        </w:trPr>
        <w:tc>
          <w:tcPr>
            <w:tcW w:w="1915" w:type="dxa"/>
            <w:vAlign w:val="center"/>
          </w:tcPr>
          <w:p w14:paraId="6E36EB6A" w14:textId="77777777" w:rsidR="00D55BCA" w:rsidRPr="00D55BCA" w:rsidRDefault="00D55BCA" w:rsidP="00D55BCA">
            <w:pPr>
              <w:rPr>
                <w:rFonts w:ascii="Calibri" w:hAnsi="Calibri"/>
                <w:bCs/>
              </w:rPr>
            </w:pPr>
            <w:r w:rsidRPr="00D55BCA">
              <w:rPr>
                <w:rFonts w:ascii="Calibri" w:hAnsi="Calibri"/>
                <w:bCs/>
              </w:rPr>
              <w:t>Bell</w:t>
            </w:r>
          </w:p>
        </w:tc>
        <w:tc>
          <w:tcPr>
            <w:tcW w:w="2160" w:type="dxa"/>
            <w:vAlign w:val="center"/>
          </w:tcPr>
          <w:p w14:paraId="4BF2441C" w14:textId="77777777" w:rsidR="00D55BCA" w:rsidRPr="00D55BCA" w:rsidRDefault="00D55BCA" w:rsidP="00D55BCA">
            <w:pPr>
              <w:jc w:val="right"/>
              <w:rPr>
                <w:rFonts w:ascii="Calibri" w:hAnsi="Calibri"/>
                <w:highlight w:val="yellow"/>
              </w:rPr>
            </w:pPr>
            <w:r w:rsidRPr="00D55BCA">
              <w:rPr>
                <w:rFonts w:ascii="Calibri" w:hAnsi="Calibri"/>
              </w:rPr>
              <w:t>$1,613,151,000</w:t>
            </w:r>
          </w:p>
        </w:tc>
        <w:tc>
          <w:tcPr>
            <w:tcW w:w="2707" w:type="dxa"/>
            <w:vAlign w:val="center"/>
          </w:tcPr>
          <w:p w14:paraId="282BB0BA" w14:textId="77777777" w:rsidR="00D55BCA" w:rsidRPr="00D55BCA" w:rsidRDefault="00D55BCA" w:rsidP="00D55BCA">
            <w:pPr>
              <w:jc w:val="right"/>
              <w:rPr>
                <w:rFonts w:ascii="Calibri" w:hAnsi="Calibri"/>
                <w:highlight w:val="yellow"/>
              </w:rPr>
            </w:pPr>
            <w:r w:rsidRPr="00D55BCA">
              <w:rPr>
                <w:rFonts w:ascii="Calibri" w:hAnsi="Calibri"/>
              </w:rPr>
              <w:t>$19,470,594,000</w:t>
            </w:r>
          </w:p>
        </w:tc>
        <w:tc>
          <w:tcPr>
            <w:tcW w:w="2707" w:type="dxa"/>
            <w:vAlign w:val="center"/>
          </w:tcPr>
          <w:p w14:paraId="2F279F25" w14:textId="77777777" w:rsidR="00D55BCA" w:rsidRPr="00D55BCA" w:rsidRDefault="00D55BCA" w:rsidP="00D55BCA">
            <w:pPr>
              <w:jc w:val="right"/>
              <w:rPr>
                <w:rFonts w:ascii="Calibri" w:hAnsi="Calibri"/>
                <w:highlight w:val="yellow"/>
              </w:rPr>
            </w:pPr>
            <w:r w:rsidRPr="00D55BCA">
              <w:rPr>
                <w:rFonts w:ascii="Calibri" w:hAnsi="Calibri"/>
              </w:rPr>
              <w:t>$11,419,388,000</w:t>
            </w:r>
          </w:p>
        </w:tc>
      </w:tr>
      <w:tr w:rsidR="00D55BCA" w:rsidRPr="00D55BCA" w14:paraId="51CA0E57" w14:textId="77777777" w:rsidTr="00226374">
        <w:trPr>
          <w:cnfStyle w:val="000000010000" w:firstRow="0" w:lastRow="0" w:firstColumn="0" w:lastColumn="0" w:oddVBand="0" w:evenVBand="0" w:oddHBand="0" w:evenHBand="1" w:firstRowFirstColumn="0" w:firstRowLastColumn="0" w:lastRowFirstColumn="0" w:lastRowLastColumn="0"/>
          <w:jc w:val="center"/>
        </w:trPr>
        <w:tc>
          <w:tcPr>
            <w:tcW w:w="1915" w:type="dxa"/>
            <w:vAlign w:val="center"/>
          </w:tcPr>
          <w:p w14:paraId="12B36A4C" w14:textId="77777777" w:rsidR="00D55BCA" w:rsidRPr="00D55BCA" w:rsidRDefault="00D55BCA" w:rsidP="00D55BCA">
            <w:pPr>
              <w:rPr>
                <w:rFonts w:ascii="Calibri" w:hAnsi="Calibri"/>
                <w:bCs/>
              </w:rPr>
            </w:pPr>
            <w:r w:rsidRPr="00D55BCA">
              <w:rPr>
                <w:rFonts w:ascii="Calibri" w:hAnsi="Calibri"/>
                <w:bCs/>
              </w:rPr>
              <w:t>Brown</w:t>
            </w:r>
          </w:p>
        </w:tc>
        <w:tc>
          <w:tcPr>
            <w:tcW w:w="2160" w:type="dxa"/>
            <w:vAlign w:val="center"/>
          </w:tcPr>
          <w:p w14:paraId="0801A6E0" w14:textId="77777777" w:rsidR="00D55BCA" w:rsidRPr="00D55BCA" w:rsidRDefault="00D55BCA" w:rsidP="00D55BCA">
            <w:pPr>
              <w:jc w:val="right"/>
              <w:rPr>
                <w:rFonts w:ascii="Calibri" w:hAnsi="Calibri"/>
                <w:highlight w:val="yellow"/>
              </w:rPr>
            </w:pPr>
            <w:r w:rsidRPr="00D55BCA">
              <w:rPr>
                <w:rFonts w:ascii="Calibri" w:hAnsi="Calibri"/>
              </w:rPr>
              <w:t>$160,000</w:t>
            </w:r>
          </w:p>
        </w:tc>
        <w:tc>
          <w:tcPr>
            <w:tcW w:w="2707" w:type="dxa"/>
            <w:vAlign w:val="center"/>
          </w:tcPr>
          <w:p w14:paraId="426B9ADE" w14:textId="77777777" w:rsidR="00D55BCA" w:rsidRPr="00D55BCA" w:rsidRDefault="00D55BCA" w:rsidP="00D55BCA">
            <w:pPr>
              <w:jc w:val="right"/>
              <w:rPr>
                <w:rFonts w:ascii="Calibri" w:hAnsi="Calibri"/>
                <w:highlight w:val="yellow"/>
              </w:rPr>
            </w:pPr>
            <w:r w:rsidRPr="00D55BCA">
              <w:rPr>
                <w:rFonts w:ascii="Calibri" w:hAnsi="Calibri"/>
              </w:rPr>
              <w:t>$18,063,000</w:t>
            </w:r>
          </w:p>
        </w:tc>
        <w:tc>
          <w:tcPr>
            <w:tcW w:w="2707" w:type="dxa"/>
            <w:vAlign w:val="center"/>
          </w:tcPr>
          <w:p w14:paraId="35211908" w14:textId="77777777" w:rsidR="00D55BCA" w:rsidRPr="00D55BCA" w:rsidRDefault="00D55BCA" w:rsidP="00D55BCA">
            <w:pPr>
              <w:jc w:val="right"/>
              <w:rPr>
                <w:rFonts w:ascii="Calibri" w:hAnsi="Calibri"/>
                <w:highlight w:val="yellow"/>
              </w:rPr>
            </w:pPr>
            <w:r w:rsidRPr="00D55BCA">
              <w:rPr>
                <w:rFonts w:ascii="Calibri" w:hAnsi="Calibri"/>
              </w:rPr>
              <w:t>$9,747,000</w:t>
            </w:r>
          </w:p>
        </w:tc>
      </w:tr>
      <w:tr w:rsidR="00D55BCA" w:rsidRPr="00D55BCA" w14:paraId="35A1C610" w14:textId="77777777" w:rsidTr="00226374">
        <w:trPr>
          <w:cnfStyle w:val="000000100000" w:firstRow="0" w:lastRow="0" w:firstColumn="0" w:lastColumn="0" w:oddVBand="0" w:evenVBand="0" w:oddHBand="1" w:evenHBand="0" w:firstRowFirstColumn="0" w:firstRowLastColumn="0" w:lastRowFirstColumn="0" w:lastRowLastColumn="0"/>
          <w:jc w:val="center"/>
        </w:trPr>
        <w:tc>
          <w:tcPr>
            <w:tcW w:w="1915" w:type="dxa"/>
            <w:vAlign w:val="center"/>
          </w:tcPr>
          <w:p w14:paraId="4F94EF8E" w14:textId="77777777" w:rsidR="00D55BCA" w:rsidRPr="00D55BCA" w:rsidRDefault="00D55BCA" w:rsidP="00D55BCA">
            <w:pPr>
              <w:rPr>
                <w:rFonts w:ascii="Calibri" w:hAnsi="Calibri"/>
                <w:bCs/>
              </w:rPr>
            </w:pPr>
            <w:r w:rsidRPr="00D55BCA">
              <w:rPr>
                <w:rFonts w:ascii="Calibri" w:hAnsi="Calibri"/>
                <w:bCs/>
              </w:rPr>
              <w:t>Callahan</w:t>
            </w:r>
          </w:p>
        </w:tc>
        <w:tc>
          <w:tcPr>
            <w:tcW w:w="2160" w:type="dxa"/>
            <w:vAlign w:val="center"/>
          </w:tcPr>
          <w:p w14:paraId="1FB6ED29" w14:textId="77777777" w:rsidR="00D55BCA" w:rsidRPr="00D55BCA" w:rsidRDefault="00D55BCA" w:rsidP="00D55BCA">
            <w:pPr>
              <w:jc w:val="right"/>
              <w:rPr>
                <w:rFonts w:ascii="Calibri" w:hAnsi="Calibri"/>
                <w:highlight w:val="yellow"/>
              </w:rPr>
            </w:pPr>
            <w:r w:rsidRPr="00D55BCA">
              <w:rPr>
                <w:rFonts w:ascii="Calibri" w:hAnsi="Calibri"/>
              </w:rPr>
              <w:t>$304,000</w:t>
            </w:r>
          </w:p>
        </w:tc>
        <w:tc>
          <w:tcPr>
            <w:tcW w:w="2707" w:type="dxa"/>
            <w:vAlign w:val="center"/>
          </w:tcPr>
          <w:p w14:paraId="47B4F7D0" w14:textId="77777777" w:rsidR="00D55BCA" w:rsidRPr="00D55BCA" w:rsidRDefault="00D55BCA" w:rsidP="00D55BCA">
            <w:pPr>
              <w:jc w:val="right"/>
              <w:rPr>
                <w:rFonts w:ascii="Calibri" w:hAnsi="Calibri"/>
                <w:highlight w:val="yellow"/>
              </w:rPr>
            </w:pPr>
            <w:r w:rsidRPr="00D55BCA">
              <w:rPr>
                <w:rFonts w:ascii="Calibri" w:hAnsi="Calibri"/>
              </w:rPr>
              <w:t>$19,742,000</w:t>
            </w:r>
          </w:p>
        </w:tc>
        <w:tc>
          <w:tcPr>
            <w:tcW w:w="2707" w:type="dxa"/>
            <w:vAlign w:val="center"/>
          </w:tcPr>
          <w:p w14:paraId="0493D011" w14:textId="77777777" w:rsidR="00D55BCA" w:rsidRPr="00D55BCA" w:rsidRDefault="00D55BCA" w:rsidP="00D55BCA">
            <w:pPr>
              <w:jc w:val="right"/>
              <w:rPr>
                <w:rFonts w:ascii="Calibri" w:hAnsi="Calibri"/>
                <w:highlight w:val="yellow"/>
              </w:rPr>
            </w:pPr>
            <w:r w:rsidRPr="00D55BCA">
              <w:rPr>
                <w:rFonts w:ascii="Calibri" w:hAnsi="Calibri"/>
              </w:rPr>
              <w:t>$19,742,000</w:t>
            </w:r>
          </w:p>
        </w:tc>
      </w:tr>
      <w:tr w:rsidR="00D55BCA" w:rsidRPr="00D55BCA" w14:paraId="30086296" w14:textId="77777777" w:rsidTr="00226374">
        <w:trPr>
          <w:cnfStyle w:val="000000010000" w:firstRow="0" w:lastRow="0" w:firstColumn="0" w:lastColumn="0" w:oddVBand="0" w:evenVBand="0" w:oddHBand="0" w:evenHBand="1" w:firstRowFirstColumn="0" w:firstRowLastColumn="0" w:lastRowFirstColumn="0" w:lastRowLastColumn="0"/>
          <w:jc w:val="center"/>
        </w:trPr>
        <w:tc>
          <w:tcPr>
            <w:tcW w:w="1915" w:type="dxa"/>
            <w:vAlign w:val="center"/>
          </w:tcPr>
          <w:p w14:paraId="1A381BE5" w14:textId="77777777" w:rsidR="00D55BCA" w:rsidRPr="00D55BCA" w:rsidRDefault="00D55BCA" w:rsidP="00D55BCA">
            <w:pPr>
              <w:rPr>
                <w:rFonts w:ascii="Calibri" w:hAnsi="Calibri"/>
                <w:bCs/>
              </w:rPr>
            </w:pPr>
            <w:r w:rsidRPr="00D55BCA">
              <w:rPr>
                <w:rFonts w:ascii="Calibri" w:hAnsi="Calibri"/>
                <w:bCs/>
              </w:rPr>
              <w:t>Comanche</w:t>
            </w:r>
          </w:p>
        </w:tc>
        <w:tc>
          <w:tcPr>
            <w:tcW w:w="2160" w:type="dxa"/>
            <w:vAlign w:val="center"/>
          </w:tcPr>
          <w:p w14:paraId="7592EFFD" w14:textId="77777777" w:rsidR="00D55BCA" w:rsidRPr="00D55BCA" w:rsidRDefault="00D55BCA" w:rsidP="00D55BCA">
            <w:pPr>
              <w:jc w:val="right"/>
              <w:rPr>
                <w:rFonts w:ascii="Calibri" w:hAnsi="Calibri"/>
                <w:highlight w:val="yellow"/>
              </w:rPr>
            </w:pPr>
            <w:r w:rsidRPr="00D55BCA">
              <w:rPr>
                <w:rFonts w:ascii="Calibri" w:hAnsi="Calibri"/>
              </w:rPr>
              <w:t>$106,334,000</w:t>
            </w:r>
          </w:p>
        </w:tc>
        <w:tc>
          <w:tcPr>
            <w:tcW w:w="2707" w:type="dxa"/>
            <w:vAlign w:val="center"/>
          </w:tcPr>
          <w:p w14:paraId="210DA7E9" w14:textId="77777777" w:rsidR="00D55BCA" w:rsidRPr="00D55BCA" w:rsidRDefault="00D55BCA" w:rsidP="00D55BCA">
            <w:pPr>
              <w:jc w:val="right"/>
              <w:rPr>
                <w:rFonts w:ascii="Calibri" w:hAnsi="Calibri"/>
                <w:highlight w:val="yellow"/>
              </w:rPr>
            </w:pPr>
            <w:r w:rsidRPr="00D55BCA">
              <w:rPr>
                <w:rFonts w:ascii="Calibri" w:hAnsi="Calibri"/>
              </w:rPr>
              <w:t>$1,258,756,000</w:t>
            </w:r>
          </w:p>
        </w:tc>
        <w:tc>
          <w:tcPr>
            <w:tcW w:w="2707" w:type="dxa"/>
            <w:vAlign w:val="center"/>
          </w:tcPr>
          <w:p w14:paraId="23EF57CF" w14:textId="77777777" w:rsidR="00D55BCA" w:rsidRPr="00D55BCA" w:rsidRDefault="00D55BCA" w:rsidP="00D55BCA">
            <w:pPr>
              <w:jc w:val="right"/>
              <w:rPr>
                <w:rFonts w:ascii="Calibri" w:hAnsi="Calibri"/>
                <w:highlight w:val="yellow"/>
              </w:rPr>
            </w:pPr>
            <w:r w:rsidRPr="00D55BCA">
              <w:rPr>
                <w:rFonts w:ascii="Calibri" w:hAnsi="Calibri"/>
              </w:rPr>
              <w:t>$771,662,000</w:t>
            </w:r>
          </w:p>
        </w:tc>
      </w:tr>
      <w:tr w:rsidR="00D55BCA" w:rsidRPr="00D55BCA" w14:paraId="06987A8D" w14:textId="77777777" w:rsidTr="00226374">
        <w:trPr>
          <w:cnfStyle w:val="000000100000" w:firstRow="0" w:lastRow="0" w:firstColumn="0" w:lastColumn="0" w:oddVBand="0" w:evenVBand="0" w:oddHBand="1" w:evenHBand="0" w:firstRowFirstColumn="0" w:firstRowLastColumn="0" w:lastRowFirstColumn="0" w:lastRowLastColumn="0"/>
          <w:jc w:val="center"/>
        </w:trPr>
        <w:tc>
          <w:tcPr>
            <w:tcW w:w="1915" w:type="dxa"/>
            <w:vAlign w:val="center"/>
          </w:tcPr>
          <w:p w14:paraId="4CBAEBC8" w14:textId="77777777" w:rsidR="00D55BCA" w:rsidRPr="00D55BCA" w:rsidRDefault="00D55BCA" w:rsidP="00D55BCA">
            <w:pPr>
              <w:rPr>
                <w:rFonts w:ascii="Calibri" w:hAnsi="Calibri"/>
                <w:bCs/>
              </w:rPr>
            </w:pPr>
            <w:r w:rsidRPr="00D55BCA">
              <w:rPr>
                <w:rFonts w:ascii="Calibri" w:hAnsi="Calibri"/>
                <w:bCs/>
              </w:rPr>
              <w:t>Coryell</w:t>
            </w:r>
          </w:p>
        </w:tc>
        <w:tc>
          <w:tcPr>
            <w:tcW w:w="2160" w:type="dxa"/>
            <w:vAlign w:val="center"/>
          </w:tcPr>
          <w:p w14:paraId="39F448F3" w14:textId="77777777" w:rsidR="00D55BCA" w:rsidRPr="00D55BCA" w:rsidRDefault="00D55BCA" w:rsidP="00D55BCA">
            <w:pPr>
              <w:jc w:val="right"/>
              <w:rPr>
                <w:rFonts w:ascii="Calibri" w:hAnsi="Calibri"/>
                <w:highlight w:val="yellow"/>
              </w:rPr>
            </w:pPr>
            <w:r w:rsidRPr="00D55BCA">
              <w:rPr>
                <w:rFonts w:ascii="Calibri" w:hAnsi="Calibri"/>
              </w:rPr>
              <w:t>$218,322,000</w:t>
            </w:r>
          </w:p>
        </w:tc>
        <w:tc>
          <w:tcPr>
            <w:tcW w:w="2707" w:type="dxa"/>
            <w:vAlign w:val="center"/>
          </w:tcPr>
          <w:p w14:paraId="6B9F5E54" w14:textId="77777777" w:rsidR="00D55BCA" w:rsidRPr="00D55BCA" w:rsidRDefault="00D55BCA" w:rsidP="00D55BCA">
            <w:pPr>
              <w:jc w:val="right"/>
              <w:rPr>
                <w:rFonts w:ascii="Calibri" w:hAnsi="Calibri"/>
                <w:highlight w:val="yellow"/>
              </w:rPr>
            </w:pPr>
            <w:r w:rsidRPr="00D55BCA">
              <w:rPr>
                <w:rFonts w:ascii="Calibri" w:hAnsi="Calibri"/>
              </w:rPr>
              <w:t>$1,933,001,000</w:t>
            </w:r>
          </w:p>
        </w:tc>
        <w:tc>
          <w:tcPr>
            <w:tcW w:w="2707" w:type="dxa"/>
            <w:vAlign w:val="center"/>
          </w:tcPr>
          <w:p w14:paraId="5BF2A45D" w14:textId="77777777" w:rsidR="00D55BCA" w:rsidRPr="00D55BCA" w:rsidRDefault="00D55BCA" w:rsidP="00D55BCA">
            <w:pPr>
              <w:jc w:val="right"/>
              <w:rPr>
                <w:rFonts w:ascii="Calibri" w:hAnsi="Calibri"/>
                <w:highlight w:val="yellow"/>
              </w:rPr>
            </w:pPr>
            <w:r w:rsidRPr="00D55BCA">
              <w:rPr>
                <w:rFonts w:ascii="Calibri" w:hAnsi="Calibri"/>
              </w:rPr>
              <w:t>$1,137,017,000</w:t>
            </w:r>
          </w:p>
        </w:tc>
      </w:tr>
      <w:tr w:rsidR="00D55BCA" w:rsidRPr="00D55BCA" w14:paraId="4A1D0404" w14:textId="77777777" w:rsidTr="00226374">
        <w:trPr>
          <w:cnfStyle w:val="000000010000" w:firstRow="0" w:lastRow="0" w:firstColumn="0" w:lastColumn="0" w:oddVBand="0" w:evenVBand="0" w:oddHBand="0" w:evenHBand="1" w:firstRowFirstColumn="0" w:firstRowLastColumn="0" w:lastRowFirstColumn="0" w:lastRowLastColumn="0"/>
          <w:jc w:val="center"/>
        </w:trPr>
        <w:tc>
          <w:tcPr>
            <w:tcW w:w="1915" w:type="dxa"/>
            <w:vAlign w:val="center"/>
          </w:tcPr>
          <w:p w14:paraId="22A222E1" w14:textId="77777777" w:rsidR="00D55BCA" w:rsidRPr="00D55BCA" w:rsidRDefault="00D55BCA" w:rsidP="00D55BCA">
            <w:pPr>
              <w:rPr>
                <w:rFonts w:ascii="Calibri" w:hAnsi="Calibri"/>
                <w:bCs/>
              </w:rPr>
            </w:pPr>
            <w:r w:rsidRPr="00D55BCA">
              <w:rPr>
                <w:rFonts w:ascii="Calibri" w:hAnsi="Calibri"/>
                <w:bCs/>
              </w:rPr>
              <w:t>Eastland</w:t>
            </w:r>
          </w:p>
        </w:tc>
        <w:tc>
          <w:tcPr>
            <w:tcW w:w="2160" w:type="dxa"/>
            <w:vAlign w:val="center"/>
          </w:tcPr>
          <w:p w14:paraId="4120D94C" w14:textId="77777777" w:rsidR="00D55BCA" w:rsidRPr="00D55BCA" w:rsidRDefault="00D55BCA" w:rsidP="00D55BCA">
            <w:pPr>
              <w:jc w:val="right"/>
              <w:rPr>
                <w:rFonts w:ascii="Calibri" w:hAnsi="Calibri"/>
                <w:highlight w:val="yellow"/>
              </w:rPr>
            </w:pPr>
            <w:r w:rsidRPr="00D55BCA">
              <w:rPr>
                <w:rFonts w:ascii="Calibri" w:hAnsi="Calibri"/>
              </w:rPr>
              <w:t>$162,858,000</w:t>
            </w:r>
          </w:p>
        </w:tc>
        <w:tc>
          <w:tcPr>
            <w:tcW w:w="2707" w:type="dxa"/>
            <w:vAlign w:val="center"/>
          </w:tcPr>
          <w:p w14:paraId="243CFDFF" w14:textId="77777777" w:rsidR="00D55BCA" w:rsidRPr="00D55BCA" w:rsidRDefault="00D55BCA" w:rsidP="00D55BCA">
            <w:pPr>
              <w:jc w:val="right"/>
              <w:rPr>
                <w:rFonts w:ascii="Calibri" w:hAnsi="Calibri"/>
                <w:highlight w:val="yellow"/>
              </w:rPr>
            </w:pPr>
            <w:r w:rsidRPr="00D55BCA">
              <w:rPr>
                <w:rFonts w:ascii="Calibri" w:hAnsi="Calibri"/>
              </w:rPr>
              <w:t>$1,547,046,000</w:t>
            </w:r>
          </w:p>
        </w:tc>
        <w:tc>
          <w:tcPr>
            <w:tcW w:w="2707" w:type="dxa"/>
            <w:vAlign w:val="center"/>
          </w:tcPr>
          <w:p w14:paraId="52E8DAC1" w14:textId="18012934" w:rsidR="00D55BCA" w:rsidRPr="00D55BCA" w:rsidRDefault="00D55BCA" w:rsidP="00D55BCA">
            <w:pPr>
              <w:jc w:val="right"/>
              <w:rPr>
                <w:rFonts w:ascii="Calibri" w:hAnsi="Calibri"/>
                <w:highlight w:val="yellow"/>
              </w:rPr>
            </w:pPr>
            <w:r w:rsidRPr="00D55BCA">
              <w:rPr>
                <w:rFonts w:ascii="Calibri" w:hAnsi="Calibri"/>
              </w:rPr>
              <w:t>$981</w:t>
            </w:r>
            <w:r>
              <w:rPr>
                <w:rFonts w:ascii="Calibri" w:hAnsi="Calibri"/>
              </w:rPr>
              <w:t>,</w:t>
            </w:r>
            <w:r w:rsidRPr="00D55BCA">
              <w:rPr>
                <w:rFonts w:ascii="Calibri" w:hAnsi="Calibri"/>
              </w:rPr>
              <w:t>182</w:t>
            </w:r>
            <w:r>
              <w:rPr>
                <w:rFonts w:ascii="Calibri" w:hAnsi="Calibri"/>
              </w:rPr>
              <w:t>,</w:t>
            </w:r>
            <w:r w:rsidRPr="00D55BCA">
              <w:rPr>
                <w:rFonts w:ascii="Calibri" w:hAnsi="Calibri"/>
              </w:rPr>
              <w:t>000</w:t>
            </w:r>
          </w:p>
        </w:tc>
      </w:tr>
      <w:tr w:rsidR="00D55BCA" w:rsidRPr="00D55BCA" w14:paraId="446CC5D5" w14:textId="77777777" w:rsidTr="00226374">
        <w:trPr>
          <w:cnfStyle w:val="000000100000" w:firstRow="0" w:lastRow="0" w:firstColumn="0" w:lastColumn="0" w:oddVBand="0" w:evenVBand="0" w:oddHBand="1" w:evenHBand="0" w:firstRowFirstColumn="0" w:firstRowLastColumn="0" w:lastRowFirstColumn="0" w:lastRowLastColumn="0"/>
          <w:jc w:val="center"/>
        </w:trPr>
        <w:tc>
          <w:tcPr>
            <w:tcW w:w="1915" w:type="dxa"/>
            <w:vAlign w:val="center"/>
          </w:tcPr>
          <w:p w14:paraId="562FE87D" w14:textId="77777777" w:rsidR="00D55BCA" w:rsidRPr="00D55BCA" w:rsidRDefault="00D55BCA" w:rsidP="00D55BCA">
            <w:pPr>
              <w:rPr>
                <w:rFonts w:ascii="Calibri" w:hAnsi="Calibri"/>
                <w:bCs/>
              </w:rPr>
            </w:pPr>
            <w:r w:rsidRPr="00D55BCA">
              <w:rPr>
                <w:rFonts w:ascii="Calibri" w:hAnsi="Calibri"/>
                <w:bCs/>
              </w:rPr>
              <w:t>Erath</w:t>
            </w:r>
          </w:p>
        </w:tc>
        <w:tc>
          <w:tcPr>
            <w:tcW w:w="2160" w:type="dxa"/>
            <w:vAlign w:val="center"/>
          </w:tcPr>
          <w:p w14:paraId="06F6F7DA" w14:textId="77777777" w:rsidR="00D55BCA" w:rsidRPr="00D55BCA" w:rsidRDefault="00D55BCA" w:rsidP="00D55BCA">
            <w:pPr>
              <w:jc w:val="right"/>
              <w:rPr>
                <w:rFonts w:ascii="Calibri" w:hAnsi="Calibri"/>
                <w:highlight w:val="yellow"/>
              </w:rPr>
            </w:pPr>
            <w:r w:rsidRPr="00D55BCA">
              <w:rPr>
                <w:rFonts w:ascii="Calibri" w:hAnsi="Calibri"/>
              </w:rPr>
              <w:t>$29,430,000</w:t>
            </w:r>
          </w:p>
        </w:tc>
        <w:tc>
          <w:tcPr>
            <w:tcW w:w="2707" w:type="dxa"/>
            <w:vAlign w:val="center"/>
          </w:tcPr>
          <w:p w14:paraId="4B8F2403" w14:textId="77777777" w:rsidR="00D55BCA" w:rsidRPr="00D55BCA" w:rsidRDefault="00D55BCA" w:rsidP="00D55BCA">
            <w:pPr>
              <w:jc w:val="right"/>
              <w:rPr>
                <w:rFonts w:ascii="Calibri" w:hAnsi="Calibri"/>
                <w:highlight w:val="yellow"/>
              </w:rPr>
            </w:pPr>
            <w:r w:rsidRPr="00D55BCA">
              <w:rPr>
                <w:rFonts w:ascii="Calibri" w:hAnsi="Calibri"/>
              </w:rPr>
              <w:t>$540,215,000</w:t>
            </w:r>
          </w:p>
        </w:tc>
        <w:tc>
          <w:tcPr>
            <w:tcW w:w="2707" w:type="dxa"/>
            <w:vAlign w:val="center"/>
          </w:tcPr>
          <w:p w14:paraId="4D655B4F" w14:textId="77777777" w:rsidR="00D55BCA" w:rsidRPr="00D55BCA" w:rsidRDefault="00D55BCA" w:rsidP="00D55BCA">
            <w:pPr>
              <w:jc w:val="right"/>
              <w:rPr>
                <w:rFonts w:ascii="Calibri" w:hAnsi="Calibri"/>
                <w:highlight w:val="yellow"/>
              </w:rPr>
            </w:pPr>
            <w:r w:rsidRPr="00D55BCA">
              <w:rPr>
                <w:rFonts w:ascii="Calibri" w:hAnsi="Calibri"/>
              </w:rPr>
              <w:t>$367,646,000</w:t>
            </w:r>
          </w:p>
        </w:tc>
      </w:tr>
      <w:tr w:rsidR="00D55BCA" w:rsidRPr="00D55BCA" w14:paraId="0E0C93E8" w14:textId="77777777" w:rsidTr="00226374">
        <w:trPr>
          <w:cnfStyle w:val="000000010000" w:firstRow="0" w:lastRow="0" w:firstColumn="0" w:lastColumn="0" w:oddVBand="0" w:evenVBand="0" w:oddHBand="0" w:evenHBand="1" w:firstRowFirstColumn="0" w:firstRowLastColumn="0" w:lastRowFirstColumn="0" w:lastRowLastColumn="0"/>
          <w:jc w:val="center"/>
        </w:trPr>
        <w:tc>
          <w:tcPr>
            <w:tcW w:w="1915" w:type="dxa"/>
            <w:vAlign w:val="center"/>
          </w:tcPr>
          <w:p w14:paraId="1BEE57F2" w14:textId="77777777" w:rsidR="00D55BCA" w:rsidRPr="00D55BCA" w:rsidRDefault="00D55BCA" w:rsidP="00D55BCA">
            <w:pPr>
              <w:rPr>
                <w:rFonts w:ascii="Calibri" w:hAnsi="Calibri"/>
                <w:bCs/>
              </w:rPr>
            </w:pPr>
            <w:r w:rsidRPr="00D55BCA">
              <w:rPr>
                <w:rFonts w:ascii="Calibri" w:hAnsi="Calibri"/>
                <w:bCs/>
              </w:rPr>
              <w:t>Hamilton</w:t>
            </w:r>
          </w:p>
        </w:tc>
        <w:tc>
          <w:tcPr>
            <w:tcW w:w="2160" w:type="dxa"/>
            <w:vAlign w:val="center"/>
          </w:tcPr>
          <w:p w14:paraId="21B0910B" w14:textId="77777777" w:rsidR="00D55BCA" w:rsidRPr="00D55BCA" w:rsidRDefault="00D55BCA" w:rsidP="00D55BCA">
            <w:pPr>
              <w:jc w:val="right"/>
              <w:rPr>
                <w:rFonts w:ascii="Calibri" w:hAnsi="Calibri"/>
                <w:highlight w:val="yellow"/>
              </w:rPr>
            </w:pPr>
            <w:r w:rsidRPr="00D55BCA">
              <w:rPr>
                <w:rFonts w:ascii="Calibri" w:hAnsi="Calibri"/>
              </w:rPr>
              <w:t>$44,191,000</w:t>
            </w:r>
          </w:p>
        </w:tc>
        <w:tc>
          <w:tcPr>
            <w:tcW w:w="2707" w:type="dxa"/>
            <w:vAlign w:val="center"/>
          </w:tcPr>
          <w:p w14:paraId="0DB91A55" w14:textId="77777777" w:rsidR="00D55BCA" w:rsidRPr="00D55BCA" w:rsidRDefault="00D55BCA" w:rsidP="00D55BCA">
            <w:pPr>
              <w:jc w:val="right"/>
              <w:rPr>
                <w:rFonts w:ascii="Calibri" w:hAnsi="Calibri"/>
                <w:highlight w:val="yellow"/>
              </w:rPr>
            </w:pPr>
            <w:r w:rsidRPr="00D55BCA">
              <w:rPr>
                <w:rFonts w:ascii="Calibri" w:hAnsi="Calibri"/>
              </w:rPr>
              <w:t>$596,047,000</w:t>
            </w:r>
          </w:p>
        </w:tc>
        <w:tc>
          <w:tcPr>
            <w:tcW w:w="2707" w:type="dxa"/>
            <w:vAlign w:val="center"/>
          </w:tcPr>
          <w:p w14:paraId="1133DF5C" w14:textId="77777777" w:rsidR="00D55BCA" w:rsidRPr="00D55BCA" w:rsidRDefault="00D55BCA" w:rsidP="00D55BCA">
            <w:pPr>
              <w:jc w:val="right"/>
              <w:rPr>
                <w:rFonts w:ascii="Calibri" w:hAnsi="Calibri"/>
                <w:highlight w:val="yellow"/>
              </w:rPr>
            </w:pPr>
            <w:r w:rsidRPr="00D55BCA">
              <w:rPr>
                <w:rFonts w:ascii="Calibri" w:hAnsi="Calibri"/>
              </w:rPr>
              <w:t>$379,081,000</w:t>
            </w:r>
          </w:p>
        </w:tc>
      </w:tr>
      <w:tr w:rsidR="00D55BCA" w:rsidRPr="00D55BCA" w14:paraId="63D70CF4" w14:textId="77777777" w:rsidTr="00226374">
        <w:trPr>
          <w:cnfStyle w:val="000000100000" w:firstRow="0" w:lastRow="0" w:firstColumn="0" w:lastColumn="0" w:oddVBand="0" w:evenVBand="0" w:oddHBand="1" w:evenHBand="0" w:firstRowFirstColumn="0" w:firstRowLastColumn="0" w:lastRowFirstColumn="0" w:lastRowLastColumn="0"/>
          <w:jc w:val="center"/>
        </w:trPr>
        <w:tc>
          <w:tcPr>
            <w:tcW w:w="1915" w:type="dxa"/>
            <w:vAlign w:val="center"/>
          </w:tcPr>
          <w:p w14:paraId="1392E9B3" w14:textId="77777777" w:rsidR="00D55BCA" w:rsidRPr="00D55BCA" w:rsidRDefault="00D55BCA" w:rsidP="00D55BCA">
            <w:pPr>
              <w:rPr>
                <w:rFonts w:ascii="Calibri" w:hAnsi="Calibri"/>
                <w:bCs/>
              </w:rPr>
            </w:pPr>
            <w:r w:rsidRPr="00D55BCA">
              <w:rPr>
                <w:rFonts w:ascii="Calibri" w:hAnsi="Calibri"/>
                <w:bCs/>
              </w:rPr>
              <w:t>McLennan</w:t>
            </w:r>
          </w:p>
        </w:tc>
        <w:tc>
          <w:tcPr>
            <w:tcW w:w="2160" w:type="dxa"/>
            <w:vAlign w:val="center"/>
          </w:tcPr>
          <w:p w14:paraId="061C3745" w14:textId="77777777" w:rsidR="00D55BCA" w:rsidRPr="00D55BCA" w:rsidRDefault="00D55BCA" w:rsidP="00D55BCA">
            <w:pPr>
              <w:jc w:val="right"/>
              <w:rPr>
                <w:rFonts w:ascii="Calibri" w:hAnsi="Calibri"/>
                <w:highlight w:val="yellow"/>
              </w:rPr>
            </w:pPr>
            <w:r w:rsidRPr="00D55BCA">
              <w:rPr>
                <w:rFonts w:ascii="Calibri" w:hAnsi="Calibri"/>
              </w:rPr>
              <w:t>$4,291,000</w:t>
            </w:r>
          </w:p>
        </w:tc>
        <w:tc>
          <w:tcPr>
            <w:tcW w:w="2707" w:type="dxa"/>
            <w:vAlign w:val="center"/>
          </w:tcPr>
          <w:p w14:paraId="0381113C" w14:textId="77777777" w:rsidR="00D55BCA" w:rsidRPr="00D55BCA" w:rsidRDefault="00D55BCA" w:rsidP="00D55BCA">
            <w:pPr>
              <w:jc w:val="right"/>
              <w:rPr>
                <w:rFonts w:ascii="Calibri" w:hAnsi="Calibri"/>
                <w:highlight w:val="yellow"/>
              </w:rPr>
            </w:pPr>
            <w:r w:rsidRPr="00D55BCA">
              <w:rPr>
                <w:rFonts w:ascii="Calibri" w:hAnsi="Calibri"/>
              </w:rPr>
              <w:t>$104,059,000</w:t>
            </w:r>
          </w:p>
        </w:tc>
        <w:tc>
          <w:tcPr>
            <w:tcW w:w="2707" w:type="dxa"/>
            <w:vAlign w:val="center"/>
          </w:tcPr>
          <w:p w14:paraId="097EE2FF" w14:textId="77777777" w:rsidR="00D55BCA" w:rsidRPr="00D55BCA" w:rsidRDefault="00D55BCA" w:rsidP="00D55BCA">
            <w:pPr>
              <w:jc w:val="right"/>
              <w:rPr>
                <w:rFonts w:ascii="Calibri" w:hAnsi="Calibri"/>
                <w:highlight w:val="yellow"/>
              </w:rPr>
            </w:pPr>
            <w:r w:rsidRPr="00D55BCA">
              <w:rPr>
                <w:rFonts w:ascii="Calibri" w:hAnsi="Calibri"/>
              </w:rPr>
              <w:t>$60,803,000</w:t>
            </w:r>
          </w:p>
        </w:tc>
      </w:tr>
      <w:tr w:rsidR="00D55BCA" w:rsidRPr="00D55BCA" w14:paraId="3A48E6D0" w14:textId="77777777" w:rsidTr="00226374">
        <w:trPr>
          <w:cnfStyle w:val="000000010000" w:firstRow="0" w:lastRow="0" w:firstColumn="0" w:lastColumn="0" w:oddVBand="0" w:evenVBand="0" w:oddHBand="0" w:evenHBand="1" w:firstRowFirstColumn="0" w:firstRowLastColumn="0" w:lastRowFirstColumn="0" w:lastRowLastColumn="0"/>
          <w:jc w:val="center"/>
        </w:trPr>
        <w:tc>
          <w:tcPr>
            <w:tcW w:w="1915" w:type="dxa"/>
            <w:vAlign w:val="center"/>
          </w:tcPr>
          <w:p w14:paraId="4C18CEF2" w14:textId="77777777" w:rsidR="00D55BCA" w:rsidRPr="00D55BCA" w:rsidRDefault="00D55BCA" w:rsidP="00D55BCA">
            <w:pPr>
              <w:rPr>
                <w:rFonts w:ascii="Calibri" w:hAnsi="Calibri"/>
                <w:bCs/>
              </w:rPr>
            </w:pPr>
            <w:r w:rsidRPr="00D55BCA">
              <w:rPr>
                <w:rFonts w:ascii="Calibri" w:hAnsi="Calibri"/>
                <w:bCs/>
              </w:rPr>
              <w:t>Mills</w:t>
            </w:r>
          </w:p>
        </w:tc>
        <w:tc>
          <w:tcPr>
            <w:tcW w:w="2160" w:type="dxa"/>
            <w:vAlign w:val="center"/>
          </w:tcPr>
          <w:p w14:paraId="6EC7FFBD" w14:textId="77777777" w:rsidR="00D55BCA" w:rsidRPr="00D55BCA" w:rsidRDefault="00D55BCA" w:rsidP="00D55BCA">
            <w:pPr>
              <w:jc w:val="right"/>
              <w:rPr>
                <w:rFonts w:ascii="Calibri" w:hAnsi="Calibri"/>
                <w:highlight w:val="yellow"/>
              </w:rPr>
            </w:pPr>
            <w:r w:rsidRPr="00D55BCA">
              <w:rPr>
                <w:rFonts w:ascii="Calibri" w:hAnsi="Calibri"/>
              </w:rPr>
              <w:t>$1,218,000</w:t>
            </w:r>
          </w:p>
        </w:tc>
        <w:tc>
          <w:tcPr>
            <w:tcW w:w="2707" w:type="dxa"/>
            <w:vAlign w:val="center"/>
          </w:tcPr>
          <w:p w14:paraId="09AAF019" w14:textId="77777777" w:rsidR="00D55BCA" w:rsidRPr="00D55BCA" w:rsidRDefault="00D55BCA" w:rsidP="00D55BCA">
            <w:pPr>
              <w:jc w:val="right"/>
              <w:rPr>
                <w:rFonts w:ascii="Calibri" w:hAnsi="Calibri"/>
                <w:highlight w:val="yellow"/>
              </w:rPr>
            </w:pPr>
            <w:r w:rsidRPr="00D55BCA">
              <w:rPr>
                <w:rFonts w:ascii="Calibri" w:hAnsi="Calibri"/>
              </w:rPr>
              <w:t>$46,997,000</w:t>
            </w:r>
          </w:p>
        </w:tc>
        <w:tc>
          <w:tcPr>
            <w:tcW w:w="2707" w:type="dxa"/>
            <w:vAlign w:val="center"/>
          </w:tcPr>
          <w:p w14:paraId="7DC99AE9" w14:textId="77777777" w:rsidR="00D55BCA" w:rsidRPr="00D55BCA" w:rsidRDefault="00D55BCA" w:rsidP="00D55BCA">
            <w:pPr>
              <w:jc w:val="right"/>
              <w:rPr>
                <w:rFonts w:ascii="Calibri" w:hAnsi="Calibri"/>
                <w:highlight w:val="yellow"/>
              </w:rPr>
            </w:pPr>
            <w:r w:rsidRPr="00D55BCA">
              <w:rPr>
                <w:rFonts w:ascii="Calibri" w:hAnsi="Calibri"/>
              </w:rPr>
              <w:t>$25,998,000</w:t>
            </w:r>
          </w:p>
        </w:tc>
      </w:tr>
      <w:tr w:rsidR="00D55BCA" w:rsidRPr="00D55BCA" w14:paraId="269E8875" w14:textId="77777777" w:rsidTr="00226374">
        <w:trPr>
          <w:cnfStyle w:val="000000100000" w:firstRow="0" w:lastRow="0" w:firstColumn="0" w:lastColumn="0" w:oddVBand="0" w:evenVBand="0" w:oddHBand="1" w:evenHBand="0" w:firstRowFirstColumn="0" w:firstRowLastColumn="0" w:lastRowFirstColumn="0" w:lastRowLastColumn="0"/>
          <w:jc w:val="center"/>
        </w:trPr>
        <w:tc>
          <w:tcPr>
            <w:tcW w:w="1915" w:type="dxa"/>
            <w:vAlign w:val="center"/>
          </w:tcPr>
          <w:p w14:paraId="19CB914E" w14:textId="77777777" w:rsidR="00D55BCA" w:rsidRPr="00D55BCA" w:rsidRDefault="00D55BCA" w:rsidP="00D55BCA">
            <w:pPr>
              <w:rPr>
                <w:rFonts w:ascii="Calibri" w:hAnsi="Calibri"/>
                <w:bCs/>
              </w:rPr>
            </w:pPr>
            <w:r w:rsidRPr="00D55BCA">
              <w:rPr>
                <w:rFonts w:ascii="Calibri" w:hAnsi="Calibri"/>
                <w:bCs/>
              </w:rPr>
              <w:t>Stephens</w:t>
            </w:r>
          </w:p>
        </w:tc>
        <w:tc>
          <w:tcPr>
            <w:tcW w:w="2160" w:type="dxa"/>
            <w:vAlign w:val="center"/>
          </w:tcPr>
          <w:p w14:paraId="31922BB6" w14:textId="77777777" w:rsidR="00D55BCA" w:rsidRPr="00D55BCA" w:rsidRDefault="00D55BCA" w:rsidP="00D55BCA">
            <w:pPr>
              <w:jc w:val="right"/>
              <w:rPr>
                <w:rFonts w:ascii="Calibri" w:hAnsi="Calibri"/>
                <w:highlight w:val="yellow"/>
              </w:rPr>
            </w:pPr>
            <w:r w:rsidRPr="00D55BCA">
              <w:rPr>
                <w:rFonts w:ascii="Calibri" w:hAnsi="Calibri"/>
              </w:rPr>
              <w:t>$248,000</w:t>
            </w:r>
          </w:p>
        </w:tc>
        <w:tc>
          <w:tcPr>
            <w:tcW w:w="2707" w:type="dxa"/>
            <w:vAlign w:val="center"/>
          </w:tcPr>
          <w:p w14:paraId="4FA3BECE" w14:textId="77777777" w:rsidR="00D55BCA" w:rsidRPr="00D55BCA" w:rsidRDefault="00D55BCA" w:rsidP="00D55BCA">
            <w:pPr>
              <w:jc w:val="right"/>
              <w:rPr>
                <w:rFonts w:ascii="Calibri" w:hAnsi="Calibri"/>
                <w:highlight w:val="yellow"/>
              </w:rPr>
            </w:pPr>
            <w:r w:rsidRPr="00D55BCA">
              <w:rPr>
                <w:rFonts w:ascii="Calibri" w:hAnsi="Calibri"/>
              </w:rPr>
              <w:t>$8,638,000</w:t>
            </w:r>
          </w:p>
        </w:tc>
        <w:tc>
          <w:tcPr>
            <w:tcW w:w="2707" w:type="dxa"/>
            <w:vAlign w:val="center"/>
          </w:tcPr>
          <w:p w14:paraId="57DBCEEF" w14:textId="77777777" w:rsidR="00D55BCA" w:rsidRPr="00D55BCA" w:rsidRDefault="00D55BCA" w:rsidP="00D55BCA">
            <w:pPr>
              <w:jc w:val="right"/>
              <w:rPr>
                <w:rFonts w:ascii="Calibri" w:hAnsi="Calibri"/>
                <w:highlight w:val="yellow"/>
              </w:rPr>
            </w:pPr>
            <w:r w:rsidRPr="00D55BCA">
              <w:rPr>
                <w:rFonts w:ascii="Calibri" w:hAnsi="Calibri"/>
              </w:rPr>
              <w:t>$4,681,000</w:t>
            </w:r>
          </w:p>
        </w:tc>
      </w:tr>
      <w:tr w:rsidR="00D55BCA" w:rsidRPr="00D55BCA" w14:paraId="0BAD18A9" w14:textId="77777777" w:rsidTr="00226374">
        <w:trPr>
          <w:cnfStyle w:val="000000010000" w:firstRow="0" w:lastRow="0" w:firstColumn="0" w:lastColumn="0" w:oddVBand="0" w:evenVBand="0" w:oddHBand="0" w:evenHBand="1" w:firstRowFirstColumn="0" w:firstRowLastColumn="0" w:lastRowFirstColumn="0" w:lastRowLastColumn="0"/>
          <w:jc w:val="center"/>
        </w:trPr>
        <w:tc>
          <w:tcPr>
            <w:tcW w:w="1915" w:type="dxa"/>
            <w:vAlign w:val="center"/>
          </w:tcPr>
          <w:p w14:paraId="2AE5BDFB" w14:textId="77777777" w:rsidR="00D55BCA" w:rsidRPr="00D55BCA" w:rsidRDefault="00D55BCA" w:rsidP="00D55BCA">
            <w:pPr>
              <w:rPr>
                <w:rFonts w:ascii="Calibri" w:hAnsi="Calibri"/>
                <w:b/>
                <w:bCs/>
              </w:rPr>
            </w:pPr>
            <w:r w:rsidRPr="00D55BCA">
              <w:rPr>
                <w:rFonts w:ascii="Calibri" w:hAnsi="Calibri"/>
                <w:b/>
                <w:bCs/>
              </w:rPr>
              <w:t>Total</w:t>
            </w:r>
          </w:p>
        </w:tc>
        <w:tc>
          <w:tcPr>
            <w:tcW w:w="2160" w:type="dxa"/>
            <w:vAlign w:val="center"/>
          </w:tcPr>
          <w:p w14:paraId="4AB618FB" w14:textId="77777777" w:rsidR="00D55BCA" w:rsidRPr="00D55BCA" w:rsidRDefault="00D55BCA" w:rsidP="00D55BCA">
            <w:pPr>
              <w:jc w:val="right"/>
              <w:rPr>
                <w:rFonts w:ascii="Calibri" w:hAnsi="Calibri"/>
                <w:b/>
              </w:rPr>
            </w:pPr>
            <w:r w:rsidRPr="00D55BCA">
              <w:rPr>
                <w:rFonts w:ascii="Calibri" w:hAnsi="Calibri"/>
                <w:b/>
              </w:rPr>
              <w:fldChar w:fldCharType="begin"/>
            </w:r>
            <w:r w:rsidRPr="00D55BCA">
              <w:rPr>
                <w:rFonts w:ascii="Calibri" w:hAnsi="Calibri"/>
                <w:b/>
              </w:rPr>
              <w:instrText xml:space="preserve"> =SUM(ABOVE) </w:instrText>
            </w:r>
            <w:r w:rsidRPr="00D55BCA">
              <w:rPr>
                <w:rFonts w:ascii="Calibri" w:hAnsi="Calibri"/>
                <w:b/>
              </w:rPr>
              <w:fldChar w:fldCharType="separate"/>
            </w:r>
            <w:r w:rsidRPr="00D55BCA">
              <w:rPr>
                <w:rFonts w:ascii="Calibri" w:hAnsi="Calibri"/>
                <w:b/>
                <w:noProof/>
              </w:rPr>
              <w:t>$2,180,507,000</w:t>
            </w:r>
            <w:r w:rsidRPr="00D55BCA">
              <w:rPr>
                <w:rFonts w:ascii="Calibri" w:hAnsi="Calibri"/>
                <w:b/>
              </w:rPr>
              <w:fldChar w:fldCharType="end"/>
            </w:r>
          </w:p>
        </w:tc>
        <w:tc>
          <w:tcPr>
            <w:tcW w:w="2707" w:type="dxa"/>
            <w:vAlign w:val="center"/>
          </w:tcPr>
          <w:p w14:paraId="46E92402" w14:textId="77777777" w:rsidR="00D55BCA" w:rsidRPr="00D55BCA" w:rsidRDefault="00D55BCA" w:rsidP="00D55BCA">
            <w:pPr>
              <w:jc w:val="right"/>
              <w:rPr>
                <w:rFonts w:ascii="Calibri" w:hAnsi="Calibri"/>
                <w:b/>
              </w:rPr>
            </w:pPr>
            <w:r w:rsidRPr="00D55BCA">
              <w:rPr>
                <w:rFonts w:ascii="Calibri" w:hAnsi="Calibri"/>
                <w:b/>
              </w:rPr>
              <w:fldChar w:fldCharType="begin"/>
            </w:r>
            <w:r w:rsidRPr="00D55BCA">
              <w:rPr>
                <w:rFonts w:ascii="Calibri" w:hAnsi="Calibri"/>
                <w:b/>
              </w:rPr>
              <w:instrText xml:space="preserve"> =SUM(ABOVE) </w:instrText>
            </w:r>
            <w:r w:rsidRPr="00D55BCA">
              <w:rPr>
                <w:rFonts w:ascii="Calibri" w:hAnsi="Calibri"/>
                <w:b/>
              </w:rPr>
              <w:fldChar w:fldCharType="separate"/>
            </w:r>
            <w:r w:rsidRPr="00D55BCA">
              <w:rPr>
                <w:rFonts w:ascii="Calibri" w:hAnsi="Calibri"/>
                <w:b/>
                <w:noProof/>
              </w:rPr>
              <w:t>$25,543,158,000</w:t>
            </w:r>
            <w:r w:rsidRPr="00D55BCA">
              <w:rPr>
                <w:rFonts w:ascii="Calibri" w:hAnsi="Calibri"/>
                <w:b/>
              </w:rPr>
              <w:fldChar w:fldCharType="end"/>
            </w:r>
          </w:p>
        </w:tc>
        <w:tc>
          <w:tcPr>
            <w:tcW w:w="2707" w:type="dxa"/>
            <w:vAlign w:val="center"/>
          </w:tcPr>
          <w:p w14:paraId="79173DDC" w14:textId="77777777" w:rsidR="00D55BCA" w:rsidRPr="00D55BCA" w:rsidRDefault="00D55BCA" w:rsidP="00D55BCA">
            <w:pPr>
              <w:jc w:val="right"/>
              <w:rPr>
                <w:rFonts w:ascii="Calibri" w:hAnsi="Calibri"/>
                <w:b/>
              </w:rPr>
            </w:pPr>
            <w:r w:rsidRPr="00D55BCA">
              <w:rPr>
                <w:rFonts w:ascii="Calibri" w:hAnsi="Calibri"/>
                <w:b/>
              </w:rPr>
              <w:fldChar w:fldCharType="begin"/>
            </w:r>
            <w:r w:rsidRPr="00D55BCA">
              <w:rPr>
                <w:rFonts w:ascii="Calibri" w:hAnsi="Calibri"/>
                <w:b/>
              </w:rPr>
              <w:instrText xml:space="preserve"> =SUM(ABOVE) </w:instrText>
            </w:r>
            <w:r w:rsidRPr="00D55BCA">
              <w:rPr>
                <w:rFonts w:ascii="Calibri" w:hAnsi="Calibri"/>
                <w:b/>
              </w:rPr>
              <w:fldChar w:fldCharType="separate"/>
            </w:r>
            <w:r w:rsidRPr="00D55BCA">
              <w:rPr>
                <w:rFonts w:ascii="Calibri" w:hAnsi="Calibri"/>
                <w:b/>
                <w:noProof/>
              </w:rPr>
              <w:t>$</w:t>
            </w:r>
            <w:r w:rsidRPr="00D55BCA">
              <w:rPr>
                <w:rFonts w:ascii="Calibri" w:hAnsi="Calibri"/>
                <w:b/>
              </w:rPr>
              <w:fldChar w:fldCharType="end"/>
            </w:r>
            <w:r w:rsidRPr="00D55BCA">
              <w:rPr>
                <w:rFonts w:ascii="Calibri" w:hAnsi="Calibri"/>
                <w:b/>
              </w:rPr>
              <w:t>15,176,947,000</w:t>
            </w:r>
          </w:p>
        </w:tc>
      </w:tr>
    </w:tbl>
    <w:p w14:paraId="72443DA9" w14:textId="77777777" w:rsidR="00D55BCA" w:rsidRDefault="00D55BCA" w:rsidP="00D55BCA">
      <w:pPr>
        <w:pStyle w:val="BodyText"/>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42" w:name="_Toc112838978"/>
      <w:r>
        <w:lastRenderedPageBreak/>
        <w:t>References</w:t>
      </w:r>
      <w:bookmarkEnd w:id="342"/>
    </w:p>
    <w:p w14:paraId="1D39E452" w14:textId="2D963BCB" w:rsidR="00C24C73" w:rsidRDefault="00C24C73" w:rsidP="00C24C73">
      <w:pPr>
        <w:pStyle w:val="BodyText"/>
      </w:pPr>
      <w:r>
        <w:t xml:space="preserve">FEMA, </w:t>
      </w:r>
      <w:r w:rsidR="007427FA">
        <w:rPr>
          <w:i/>
        </w:rPr>
        <w:t>Bell</w:t>
      </w:r>
      <w:r w:rsidRPr="001E2388">
        <w:rPr>
          <w:i/>
        </w:rPr>
        <w:t xml:space="preserve"> County Flood Insurance Study, Texas</w:t>
      </w:r>
      <w:r>
        <w:t xml:space="preserve">, </w:t>
      </w:r>
    </w:p>
    <w:p w14:paraId="65975584" w14:textId="7780975C" w:rsidR="00DC6A5B" w:rsidRDefault="00DC6A5B" w:rsidP="00C24C73">
      <w:pPr>
        <w:pStyle w:val="BodyText"/>
      </w:pPr>
      <w:r>
        <w:t xml:space="preserve">FEMA, </w:t>
      </w:r>
      <w:r w:rsidR="007427FA">
        <w:t>Coryell</w:t>
      </w:r>
      <w:r>
        <w:t xml:space="preserve"> County Flood Insurance Study, Texas, </w:t>
      </w:r>
    </w:p>
    <w:p w14:paraId="61D7A01E" w14:textId="0C4B5E5D" w:rsidR="006B273F" w:rsidRDefault="006B273F" w:rsidP="003908D9">
      <w:pPr>
        <w:pStyle w:val="BodyText"/>
      </w:pPr>
      <w:r w:rsidRPr="00033871">
        <w:t xml:space="preserve">FEMA, </w:t>
      </w:r>
      <w:r w:rsidR="007427FA">
        <w:rPr>
          <w:i/>
        </w:rPr>
        <w:t>Eastland</w:t>
      </w:r>
      <w:r w:rsidR="00033871" w:rsidRPr="00033871">
        <w:rPr>
          <w:i/>
        </w:rPr>
        <w:t xml:space="preserve"> County Flood Insurance Study</w:t>
      </w:r>
      <w:r w:rsidRPr="00033871">
        <w:rPr>
          <w:i/>
        </w:rPr>
        <w:t>, Texas</w:t>
      </w:r>
      <w:r w:rsidRPr="00033871">
        <w:t xml:space="preserve">, </w:t>
      </w:r>
    </w:p>
    <w:p w14:paraId="6CEB470E" w14:textId="115BA336" w:rsidR="003908D9" w:rsidRDefault="00DC6A5B" w:rsidP="003908D9">
      <w:pPr>
        <w:pStyle w:val="BodyText"/>
      </w:pPr>
      <w:r>
        <w:t xml:space="preserve">FEMA, </w:t>
      </w:r>
      <w:r w:rsidR="007427FA">
        <w:rPr>
          <w:i/>
        </w:rPr>
        <w:t>Hamilton</w:t>
      </w:r>
      <w:r w:rsidRPr="00DC6A5B">
        <w:rPr>
          <w:i/>
        </w:rPr>
        <w:t xml:space="preserve"> County Flood Insurance Study,</w:t>
      </w:r>
      <w:r>
        <w:t xml:space="preserve"> Texas, </w:t>
      </w:r>
    </w:p>
    <w:p w14:paraId="23876AE9" w14:textId="77777777" w:rsidR="00A315D3" w:rsidRDefault="00A315D3" w:rsidP="00A315D3">
      <w:pPr>
        <w:pStyle w:val="BodyText"/>
      </w:pPr>
      <w:r>
        <w:t xml:space="preserve">Homer, C.G., </w:t>
      </w:r>
      <w:proofErr w:type="spellStart"/>
      <w:r>
        <w:t>Dewitz</w:t>
      </w:r>
      <w:proofErr w:type="spellEnd"/>
      <w:r>
        <w:t xml:space="preserve">, J.A., Yang, L., </w:t>
      </w:r>
      <w:proofErr w:type="spellStart"/>
      <w:r>
        <w:t>Jin</w:t>
      </w:r>
      <w:proofErr w:type="spellEnd"/>
      <w:r>
        <w:t xml:space="preserve">, S., Danielson, P., Xian, G., </w:t>
      </w:r>
      <w:proofErr w:type="spellStart"/>
      <w:r>
        <w:t>Coulston</w:t>
      </w:r>
      <w:proofErr w:type="spellEnd"/>
      <w:r>
        <w:t xml:space="preserve">, J., Herold, N.D., Wickham, J.D., and </w:t>
      </w:r>
      <w:proofErr w:type="spellStart"/>
      <w:r>
        <w:t>Megown</w:t>
      </w:r>
      <w:proofErr w:type="spellEnd"/>
      <w:r>
        <w:t xml:space="preserve">,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w:t>
      </w:r>
      <w:proofErr w:type="spellStart"/>
      <w:r>
        <w:t>Heimann</w:t>
      </w:r>
      <w:proofErr w:type="spellEnd"/>
      <w:r>
        <w:t xml:space="preserve">, D.C., and Lanning-Rush, J.L., 2017, </w:t>
      </w:r>
      <w:r w:rsidRPr="001E2388">
        <w:rPr>
          <w:i/>
        </w:rPr>
        <w:t xml:space="preserve">Methods for estimating annual exceedance-probability </w:t>
      </w:r>
      <w:proofErr w:type="spellStart"/>
      <w:r w:rsidRPr="001E2388">
        <w:rPr>
          <w:i/>
        </w:rPr>
        <w:t>streamflows</w:t>
      </w:r>
      <w:proofErr w:type="spellEnd"/>
      <w:r w:rsidRPr="001E2388">
        <w:rPr>
          <w:i/>
        </w:rPr>
        <w:t xml:space="preserve"> for streams in Kansas based on data through water year 2015 (ver. 1.1, September 2017):</w:t>
      </w:r>
      <w:r>
        <w:t xml:space="preserve"> U.S. Geological Survey Scientific Investigations Report 2017–5063, 20 p., https://doi.org/10.3133/sir20175063.</w:t>
      </w:r>
    </w:p>
    <w:p w14:paraId="705C4935" w14:textId="02FAD19C" w:rsidR="001F7984" w:rsidRDefault="001F7984" w:rsidP="00A315D3">
      <w:pPr>
        <w:pStyle w:val="BodyText"/>
      </w:pPr>
      <w:r>
        <w:t xml:space="preserve">USACE, </w:t>
      </w:r>
      <w:r w:rsidRPr="001E2388">
        <w:rPr>
          <w:i/>
        </w:rPr>
        <w:t>HEC-RAS 2D Modeling User’s Manual</w:t>
      </w:r>
      <w:r>
        <w:t xml:space="preserve">, </w:t>
      </w:r>
      <w:r w:rsidR="007427FA">
        <w:t>September 2021</w:t>
      </w:r>
    </w:p>
    <w:p w14:paraId="4C8B6364" w14:textId="46AE25F8" w:rsidR="004C6A8F" w:rsidRDefault="004C6A8F" w:rsidP="00A315D3">
      <w:pPr>
        <w:pStyle w:val="BodyText"/>
      </w:pPr>
      <w:r>
        <w:t xml:space="preserve">USACE, </w:t>
      </w:r>
      <w:r w:rsidRPr="001E2388">
        <w:rPr>
          <w:i/>
        </w:rPr>
        <w:t>HEC-RAS Hydraulic Reference Manual</w:t>
      </w:r>
      <w:r>
        <w:t xml:space="preserve">, </w:t>
      </w:r>
      <w:r w:rsidR="007427FA">
        <w:t>September 2021</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43" w:name="_Ref489969912"/>
      <w:bookmarkStart w:id="344" w:name="_Toc52367097"/>
      <w:bookmarkStart w:id="345" w:name="_Toc112838979"/>
      <w:r w:rsidRPr="00C23D36">
        <w:lastRenderedPageBreak/>
        <w:t>Appendix A BLE Map</w:t>
      </w:r>
      <w:bookmarkEnd w:id="343"/>
      <w:bookmarkEnd w:id="344"/>
      <w:bookmarkEnd w:id="345"/>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49549161">
            <wp:extent cx="5550010" cy="5550010"/>
            <wp:effectExtent l="19050" t="19050" r="1270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46299" cy="5546299"/>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46" w:name="EOD"/>
      <w:bookmarkEnd w:id="346"/>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47" w:name="Contact"/>
            <w:bookmarkStart w:id="348" w:name="BackCoverText" w:colFirst="0" w:colLast="0"/>
            <w:r w:rsidRPr="0030437A">
              <w:rPr>
                <w:color w:val="FFFFFF"/>
              </w:rPr>
              <w:t xml:space="preserve"> </w:t>
            </w:r>
            <w:bookmarkEnd w:id="347"/>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49" w:name="OfficeAddress"/>
            <w:r w:rsidRPr="0030437A">
              <w:rPr>
                <w:color w:val="FFFFFF"/>
              </w:rPr>
              <w:t xml:space="preserve">aecom.com </w:t>
            </w:r>
            <w:bookmarkEnd w:id="349"/>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48"/>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0C49A4" w:rsidRDefault="000C49A4"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0C49A4" w:rsidRDefault="000C49A4"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4"/>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B88E458" w15:done="0"/>
  <w15:commentEx w15:paraId="3D879A18" w15:done="0"/>
  <w15:commentEx w15:paraId="5AAD3F24" w15:done="0"/>
  <w15:commentEx w15:paraId="50F91284" w15:done="0"/>
  <w15:commentEx w15:paraId="6096DEF7" w15:done="0"/>
  <w15:commentEx w15:paraId="0DC31A55" w15:done="0"/>
  <w15:commentEx w15:paraId="477D6B7E" w15:done="0"/>
  <w15:commentEx w15:paraId="257894A0" w15:done="0"/>
  <w15:commentEx w15:paraId="285E718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6166C0D" w16cex:dateUtc="2022-04-29T18:52:00Z"/>
  <w16cex:commentExtensible w16cex:durableId="26166C54" w16cex:dateUtc="2022-04-29T18:53:00Z"/>
  <w16cex:commentExtensible w16cex:durableId="26166CBA" w16cex:dateUtc="2022-04-29T18:55:00Z"/>
  <w16cex:commentExtensible w16cex:durableId="26166DDD" w16cex:dateUtc="2022-04-29T18:59:00Z"/>
  <w16cex:commentExtensible w16cex:durableId="26166E30" w16cex:dateUtc="2022-04-29T19:01:00Z"/>
  <w16cex:commentExtensible w16cex:durableId="261699EB" w16cex:dateUtc="2022-04-29T22:07:00Z"/>
  <w16cex:commentExtensible w16cex:durableId="2619629E" w16cex:dateUtc="2022-05-02T00:48:00Z"/>
  <w16cex:commentExtensible w16cex:durableId="261964C8" w16cex:dateUtc="2022-05-02T00:58:00Z"/>
  <w16cex:commentExtensible w16cex:durableId="26196485" w16cex:dateUtc="2022-05-02T00: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B88E458" w16cid:durableId="26166C0D"/>
  <w16cid:commentId w16cid:paraId="3D879A18" w16cid:durableId="26166C54"/>
  <w16cid:commentId w16cid:paraId="5AAD3F24" w16cid:durableId="26166CBA"/>
  <w16cid:commentId w16cid:paraId="50F91284" w16cid:durableId="26166DDD"/>
  <w16cid:commentId w16cid:paraId="6096DEF7" w16cid:durableId="26166E30"/>
  <w16cid:commentId w16cid:paraId="0DC31A55" w16cid:durableId="261699EB"/>
  <w16cid:commentId w16cid:paraId="477D6B7E" w16cid:durableId="2619629E"/>
  <w16cid:commentId w16cid:paraId="257894A0" w16cid:durableId="261964C8"/>
  <w16cid:commentId w16cid:paraId="285E7185" w16cid:durableId="2619648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0C49A4" w:rsidRDefault="000C49A4" w:rsidP="00253171">
      <w:pPr>
        <w:spacing w:line="240" w:lineRule="auto"/>
      </w:pPr>
      <w:r>
        <w:separator/>
      </w:r>
    </w:p>
  </w:endnote>
  <w:endnote w:type="continuationSeparator" w:id="0">
    <w:p w14:paraId="772A9C55" w14:textId="77777777" w:rsidR="000C49A4" w:rsidRDefault="000C49A4"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0C49A4" w:rsidRDefault="000C49A4"/>
  <w:tbl>
    <w:tblPr>
      <w:tblStyle w:val="Plaingrid"/>
      <w:tblW w:w="5000" w:type="pct"/>
      <w:tblLook w:val="04A0" w:firstRow="1" w:lastRow="0" w:firstColumn="1" w:lastColumn="0" w:noHBand="0" w:noVBand="1"/>
    </w:tblPr>
    <w:tblGrid>
      <w:gridCol w:w="5877"/>
      <w:gridCol w:w="3591"/>
    </w:tblGrid>
    <w:tr w:rsidR="000C49A4" w14:paraId="3D97DF32" w14:textId="77777777" w:rsidTr="000364E3">
      <w:tc>
        <w:tcPr>
          <w:tcW w:w="5670" w:type="dxa"/>
        </w:tcPr>
        <w:p w14:paraId="5C889816" w14:textId="51EDAD00" w:rsidR="000C49A4" w:rsidRDefault="000C49A4" w:rsidP="00C2143D">
          <w:pPr>
            <w:pStyle w:val="Footer"/>
          </w:pPr>
          <w:r>
            <w:fldChar w:fldCharType="begin"/>
          </w:r>
          <w:r>
            <w:instrText xml:space="preserve"> if </w:instrText>
          </w:r>
          <w:r w:rsidR="00B47BF3">
            <w:fldChar w:fldCharType="begin"/>
          </w:r>
          <w:r w:rsidR="00B47BF3">
            <w:instrText xml:space="preserve"> DOCPROPERTY  ShowFilePath \* MERGEFORMAT </w:instrText>
          </w:r>
          <w:r w:rsidR="00B47BF3">
            <w:fldChar w:fldCharType="separate"/>
          </w:r>
          <w:r w:rsidR="00A90D72">
            <w:instrText>0</w:instrText>
          </w:r>
          <w:r w:rsidR="00B47BF3">
            <w:fldChar w:fldCharType="end"/>
          </w:r>
          <w:r>
            <w:instrText xml:space="preserve">  = 1  </w:instrText>
          </w:r>
          <w:r w:rsidR="00B47BF3">
            <w:fldChar w:fldCharType="begin"/>
          </w:r>
          <w:r w:rsidR="00B47BF3">
            <w:instrText xml:space="preserve"> FILENAME \p  \* MERGEFORMAT </w:instrText>
          </w:r>
          <w:r w:rsidR="00B47BF3">
            <w:fldChar w:fldCharType="separate"/>
          </w:r>
          <w:r>
            <w:instrText>Document3</w:instrText>
          </w:r>
          <w:r w:rsidR="00B47BF3">
            <w:fldChar w:fldCharType="end"/>
          </w:r>
          <w:r>
            <w:instrText xml:space="preserve">  </w:instrText>
          </w:r>
          <w:r>
            <w:fldChar w:fldCharType="end"/>
          </w:r>
          <w:r>
            <w:fldChar w:fldCharType="begin"/>
          </w:r>
          <w:r>
            <w:instrText xml:space="preserve"> if </w:instrText>
          </w:r>
          <w:r w:rsidR="00B47BF3">
            <w:fldChar w:fldCharType="begin"/>
          </w:r>
          <w:r w:rsidR="00B47BF3">
            <w:instrText xml:space="preserve"> DOCPROPERTY  ShowFileName \* MERGEFORMAT </w:instrText>
          </w:r>
          <w:r w:rsidR="00B47BF3">
            <w:fldChar w:fldCharType="separate"/>
          </w:r>
          <w:r w:rsidR="00A90D72">
            <w:instrText>0</w:instrText>
          </w:r>
          <w:r w:rsidR="00B47BF3">
            <w:fldChar w:fldCharType="end"/>
          </w:r>
          <w:r>
            <w:instrText xml:space="preserve">  = 1  </w:instrText>
          </w:r>
          <w:r w:rsidR="00B47BF3">
            <w:fldChar w:fldCharType="begin"/>
          </w:r>
          <w:r w:rsidR="00B47BF3">
            <w:instrText xml:space="preserve"> FILENAME   \* MERGEFORMAT </w:instrText>
          </w:r>
          <w:r w:rsidR="00B47BF3">
            <w:fldChar w:fldCharType="separate"/>
          </w:r>
          <w:r>
            <w:instrText>C:\Data\Word97\Template\Aecom\Aecom_Letter.Dotm</w:instrText>
          </w:r>
          <w:r w:rsidR="00B47BF3">
            <w:fldChar w:fldCharType="end"/>
          </w:r>
          <w:r>
            <w:instrText xml:space="preserve">  </w:instrText>
          </w:r>
          <w:r>
            <w:fldChar w:fldCharType="end"/>
          </w:r>
        </w:p>
      </w:tc>
      <w:tc>
        <w:tcPr>
          <w:tcW w:w="3464" w:type="dxa"/>
          <w:vAlign w:val="bottom"/>
        </w:tcPr>
        <w:p w14:paraId="7F3F61CD" w14:textId="77777777" w:rsidR="000C49A4" w:rsidRPr="00725883" w:rsidRDefault="000C49A4" w:rsidP="00A608EB">
          <w:pPr>
            <w:pStyle w:val="Footer"/>
            <w:jc w:val="right"/>
          </w:pPr>
          <w:r>
            <w:t xml:space="preserve">Page </w:t>
          </w:r>
          <w:r>
            <w:fldChar w:fldCharType="begin"/>
          </w:r>
          <w:r>
            <w:instrText xml:space="preserve"> page </w:instrText>
          </w:r>
          <w:r>
            <w:fldChar w:fldCharType="separate"/>
          </w:r>
          <w:r w:rsidR="00B47BF3">
            <w:t>4</w:t>
          </w:r>
          <w:r>
            <w:fldChar w:fldCharType="end"/>
          </w:r>
        </w:p>
      </w:tc>
    </w:tr>
  </w:tbl>
  <w:p w14:paraId="065A6665" w14:textId="77777777" w:rsidR="000C49A4" w:rsidRDefault="000C49A4"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0C49A4" w:rsidRDefault="000C49A4"/>
  <w:tbl>
    <w:tblPr>
      <w:tblStyle w:val="Plaingrid"/>
      <w:tblW w:w="5000" w:type="pct"/>
      <w:tblLook w:val="04A0" w:firstRow="1" w:lastRow="0" w:firstColumn="1" w:lastColumn="0" w:noHBand="0" w:noVBand="1"/>
    </w:tblPr>
    <w:tblGrid>
      <w:gridCol w:w="5877"/>
      <w:gridCol w:w="3591"/>
    </w:tblGrid>
    <w:tr w:rsidR="000C49A4" w14:paraId="45B00AFF" w14:textId="77777777" w:rsidTr="000364E3">
      <w:tc>
        <w:tcPr>
          <w:tcW w:w="5670" w:type="dxa"/>
        </w:tcPr>
        <w:p w14:paraId="39A53B56" w14:textId="277754DC" w:rsidR="000C49A4" w:rsidRDefault="000C49A4" w:rsidP="00C2143D">
          <w:pPr>
            <w:pStyle w:val="Footer"/>
          </w:pPr>
          <w:r>
            <w:fldChar w:fldCharType="begin"/>
          </w:r>
          <w:r>
            <w:instrText xml:space="preserve"> if </w:instrText>
          </w:r>
          <w:r w:rsidR="00B47BF3">
            <w:fldChar w:fldCharType="begin"/>
          </w:r>
          <w:r w:rsidR="00B47BF3">
            <w:instrText xml:space="preserve"> DOCPROPERTY  ShowFilePath \* MERGEFORMAT </w:instrText>
          </w:r>
          <w:r w:rsidR="00B47BF3">
            <w:fldChar w:fldCharType="separate"/>
          </w:r>
          <w:r w:rsidR="00A90D72">
            <w:instrText>0</w:instrText>
          </w:r>
          <w:r w:rsidR="00B47BF3">
            <w:fldChar w:fldCharType="end"/>
          </w:r>
          <w:r>
            <w:instrText xml:space="preserve">  = 1  </w:instrText>
          </w:r>
          <w:r w:rsidR="00B47BF3">
            <w:fldChar w:fldCharType="begin"/>
          </w:r>
          <w:r w:rsidR="00B47BF3">
            <w:instrText xml:space="preserve"> FILENAME \p  \* MERGEFORMAT </w:instrText>
          </w:r>
          <w:r w:rsidR="00B47BF3">
            <w:fldChar w:fldCharType="separate"/>
          </w:r>
          <w:r>
            <w:instrText>Document3</w:instrText>
          </w:r>
          <w:r w:rsidR="00B47BF3">
            <w:fldChar w:fldCharType="end"/>
          </w:r>
          <w:r>
            <w:instrText xml:space="preserve">  </w:instrText>
          </w:r>
          <w:r>
            <w:fldChar w:fldCharType="end"/>
          </w:r>
          <w:r>
            <w:fldChar w:fldCharType="begin"/>
          </w:r>
          <w:r>
            <w:instrText xml:space="preserve"> if </w:instrText>
          </w:r>
          <w:r w:rsidR="00B47BF3">
            <w:fldChar w:fldCharType="begin"/>
          </w:r>
          <w:r w:rsidR="00B47BF3">
            <w:instrText xml:space="preserve"> DOCPROPERTY  ShowFileName \* MERGEFORMAT </w:instrText>
          </w:r>
          <w:r w:rsidR="00B47BF3">
            <w:fldChar w:fldCharType="separate"/>
          </w:r>
          <w:r w:rsidR="00A90D72">
            <w:instrText>0</w:instrText>
          </w:r>
          <w:r w:rsidR="00B47BF3">
            <w:fldChar w:fldCharType="end"/>
          </w:r>
          <w:r>
            <w:instrText xml:space="preserve">  = 1  </w:instrText>
          </w:r>
          <w:r w:rsidR="00B47BF3">
            <w:fldChar w:fldCharType="begin"/>
          </w:r>
          <w:r w:rsidR="00B47BF3">
            <w:instrText xml:space="preserve"> FILENAME   \* MERGEFORMAT </w:instrText>
          </w:r>
          <w:r w:rsidR="00B47BF3">
            <w:fldChar w:fldCharType="separate"/>
          </w:r>
          <w:r>
            <w:instrText>C:\Data\Word97\Template\Aecom\Aecom_Letter.Dotm</w:instrText>
          </w:r>
          <w:r w:rsidR="00B47BF3">
            <w:fldChar w:fldCharType="end"/>
          </w:r>
          <w:r>
            <w:instrText xml:space="preserve">  </w:instrText>
          </w:r>
          <w:r>
            <w:fldChar w:fldCharType="end"/>
          </w:r>
          <w:bookmarkStart w:id="350" w:name="Text_Contents"/>
          <w:bookmarkStart w:id="351" w:name="TOC"/>
        </w:p>
      </w:tc>
      <w:tc>
        <w:tcPr>
          <w:tcW w:w="3464" w:type="dxa"/>
          <w:vAlign w:val="bottom"/>
        </w:tcPr>
        <w:p w14:paraId="076EEE13" w14:textId="0650A862" w:rsidR="000C49A4" w:rsidRPr="00725883" w:rsidRDefault="000C49A4" w:rsidP="00A608EB">
          <w:pPr>
            <w:pStyle w:val="Footer"/>
            <w:jc w:val="right"/>
          </w:pPr>
          <w:r>
            <w:t xml:space="preserve">Page </w:t>
          </w:r>
          <w:r>
            <w:fldChar w:fldCharType="begin"/>
          </w:r>
          <w:r>
            <w:instrText xml:space="preserve"> page </w:instrText>
          </w:r>
          <w:r>
            <w:fldChar w:fldCharType="separate"/>
          </w:r>
          <w:r w:rsidR="00B47BF3">
            <w:t>7</w:t>
          </w:r>
          <w:r>
            <w:fldChar w:fldCharType="end"/>
          </w:r>
        </w:p>
      </w:tc>
    </w:tr>
    <w:bookmarkEnd w:id="350"/>
    <w:bookmarkEnd w:id="351"/>
  </w:tbl>
  <w:p w14:paraId="0DA2A60B" w14:textId="77777777" w:rsidR="000C49A4" w:rsidRDefault="000C49A4"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0C49A4" w:rsidRPr="00253171" w:rsidRDefault="000C49A4"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0C49A4" w:rsidRPr="00253171" w:rsidRDefault="000C49A4"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0C49A4" w14:paraId="30A10461" w14:textId="77777777" w:rsidTr="002C4272">
      <w:trPr>
        <w:trHeight w:val="460"/>
      </w:trPr>
      <w:tc>
        <w:tcPr>
          <w:tcW w:w="3146" w:type="dxa"/>
        </w:tcPr>
        <w:p w14:paraId="1DCC6899" w14:textId="1881406B" w:rsidR="000C49A4" w:rsidRPr="00BD7922" w:rsidRDefault="000C49A4" w:rsidP="006604C7">
          <w:pPr>
            <w:pStyle w:val="Header"/>
            <w:rPr>
              <w:strike/>
            </w:rPr>
          </w:pPr>
        </w:p>
      </w:tc>
      <w:tc>
        <w:tcPr>
          <w:tcW w:w="2884" w:type="dxa"/>
        </w:tcPr>
        <w:p w14:paraId="4A33F887" w14:textId="77777777" w:rsidR="000C49A4" w:rsidRPr="00624CAA" w:rsidRDefault="000C49A4"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0C49A4" w:rsidRPr="00624CAA" w:rsidRDefault="000C49A4"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A90D72">
            <w:rPr>
              <w:b/>
              <w:sz w:val="24"/>
              <w:szCs w:val="24"/>
            </w:rPr>
            <w:t xml:space="preserve"> </w:t>
          </w:r>
          <w:r w:rsidRPr="002F3B02">
            <w:rPr>
              <w:b/>
              <w:sz w:val="24"/>
              <w:szCs w:val="24"/>
            </w:rPr>
            <w:fldChar w:fldCharType="end"/>
          </w:r>
        </w:p>
      </w:tc>
      <w:tc>
        <w:tcPr>
          <w:tcW w:w="3420" w:type="dxa"/>
        </w:tcPr>
        <w:p w14:paraId="4B0A8980" w14:textId="64ECD10B" w:rsidR="000C49A4" w:rsidRDefault="000C49A4" w:rsidP="002C4272">
          <w:pPr>
            <w:pStyle w:val="Header"/>
            <w:tabs>
              <w:tab w:val="clear" w:pos="284"/>
              <w:tab w:val="left" w:pos="-558"/>
              <w:tab w:val="left" w:pos="2132"/>
            </w:tabs>
            <w:ind w:left="-558"/>
            <w:jc w:val="right"/>
          </w:pPr>
          <w:r>
            <w:t>FY20 Leon HUC-8 Watershed, Texas</w:t>
          </w:r>
        </w:p>
        <w:p w14:paraId="6E49CA0A" w14:textId="699995CB" w:rsidR="000C49A4" w:rsidRPr="002B213B" w:rsidRDefault="000C49A4" w:rsidP="002C4272">
          <w:pPr>
            <w:pStyle w:val="Header"/>
            <w:tabs>
              <w:tab w:val="left" w:pos="2132"/>
            </w:tabs>
            <w:jc w:val="right"/>
          </w:pPr>
          <w:r>
            <w:t>| August 2022</w:t>
          </w:r>
        </w:p>
        <w:p w14:paraId="6D60AB85" w14:textId="1FD8D9F8" w:rsidR="000C49A4" w:rsidRPr="00E70621" w:rsidRDefault="000C49A4"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A90D72">
            <w:rPr>
              <w:highlight w:val="yellow"/>
            </w:rPr>
            <w:t xml:space="preserve"> </w:t>
          </w:r>
          <w:r w:rsidRPr="00E70621">
            <w:rPr>
              <w:highlight w:val="yellow"/>
            </w:rPr>
            <w:fldChar w:fldCharType="end"/>
          </w:r>
        </w:p>
      </w:tc>
    </w:tr>
  </w:tbl>
  <w:p w14:paraId="2C31C8D8" w14:textId="78EE2A89" w:rsidR="000C49A4" w:rsidRDefault="000C49A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samenaw, Seyoum">
    <w15:presenceInfo w15:providerId="AD" w15:userId="S::Seyoum.Asamenaw@aecom.com::ee6306d0-46e1-413f-9cc6-96f343ba7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1761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2B07"/>
    <w:rsid w:val="00004730"/>
    <w:rsid w:val="0000567F"/>
    <w:rsid w:val="00005796"/>
    <w:rsid w:val="00007DDE"/>
    <w:rsid w:val="00010C39"/>
    <w:rsid w:val="00011643"/>
    <w:rsid w:val="00011B0A"/>
    <w:rsid w:val="00012A6F"/>
    <w:rsid w:val="00013B3C"/>
    <w:rsid w:val="000144E9"/>
    <w:rsid w:val="00014BEC"/>
    <w:rsid w:val="00020230"/>
    <w:rsid w:val="0002195C"/>
    <w:rsid w:val="00023F39"/>
    <w:rsid w:val="00027303"/>
    <w:rsid w:val="00027DBC"/>
    <w:rsid w:val="0003139A"/>
    <w:rsid w:val="0003173A"/>
    <w:rsid w:val="0003297A"/>
    <w:rsid w:val="00033040"/>
    <w:rsid w:val="00033871"/>
    <w:rsid w:val="000364E3"/>
    <w:rsid w:val="0004147B"/>
    <w:rsid w:val="00041E2E"/>
    <w:rsid w:val="00044190"/>
    <w:rsid w:val="00044544"/>
    <w:rsid w:val="000460D6"/>
    <w:rsid w:val="000462A0"/>
    <w:rsid w:val="0004726B"/>
    <w:rsid w:val="00050057"/>
    <w:rsid w:val="0005363D"/>
    <w:rsid w:val="000537D2"/>
    <w:rsid w:val="00053F0B"/>
    <w:rsid w:val="00053F18"/>
    <w:rsid w:val="00054055"/>
    <w:rsid w:val="0005776B"/>
    <w:rsid w:val="0005782B"/>
    <w:rsid w:val="00060016"/>
    <w:rsid w:val="000652F7"/>
    <w:rsid w:val="000663FA"/>
    <w:rsid w:val="00066A8B"/>
    <w:rsid w:val="00067457"/>
    <w:rsid w:val="0007100B"/>
    <w:rsid w:val="000719AF"/>
    <w:rsid w:val="00077FB9"/>
    <w:rsid w:val="00080A40"/>
    <w:rsid w:val="0008170B"/>
    <w:rsid w:val="00082023"/>
    <w:rsid w:val="00083354"/>
    <w:rsid w:val="00083CFC"/>
    <w:rsid w:val="000840C5"/>
    <w:rsid w:val="000857E9"/>
    <w:rsid w:val="00090164"/>
    <w:rsid w:val="0009153B"/>
    <w:rsid w:val="00092000"/>
    <w:rsid w:val="000928F1"/>
    <w:rsid w:val="00094CF7"/>
    <w:rsid w:val="00095E83"/>
    <w:rsid w:val="0009611E"/>
    <w:rsid w:val="000A14DC"/>
    <w:rsid w:val="000A2D0C"/>
    <w:rsid w:val="000A3B6D"/>
    <w:rsid w:val="000A3DD4"/>
    <w:rsid w:val="000A4DFC"/>
    <w:rsid w:val="000A5E31"/>
    <w:rsid w:val="000A5EFD"/>
    <w:rsid w:val="000A6A13"/>
    <w:rsid w:val="000A6D54"/>
    <w:rsid w:val="000B0C66"/>
    <w:rsid w:val="000B2830"/>
    <w:rsid w:val="000B28E6"/>
    <w:rsid w:val="000B3B7E"/>
    <w:rsid w:val="000B4D21"/>
    <w:rsid w:val="000B5A20"/>
    <w:rsid w:val="000B73C5"/>
    <w:rsid w:val="000C0D5A"/>
    <w:rsid w:val="000C334B"/>
    <w:rsid w:val="000C3C1D"/>
    <w:rsid w:val="000C49A4"/>
    <w:rsid w:val="000C7AC2"/>
    <w:rsid w:val="000D04AB"/>
    <w:rsid w:val="000D13AF"/>
    <w:rsid w:val="000D3E11"/>
    <w:rsid w:val="000D40D1"/>
    <w:rsid w:val="000D4724"/>
    <w:rsid w:val="000D5F65"/>
    <w:rsid w:val="000D6FA5"/>
    <w:rsid w:val="000E392F"/>
    <w:rsid w:val="000E4587"/>
    <w:rsid w:val="000E4A9C"/>
    <w:rsid w:val="000E758C"/>
    <w:rsid w:val="000E75C9"/>
    <w:rsid w:val="000E7701"/>
    <w:rsid w:val="000F0027"/>
    <w:rsid w:val="000F114A"/>
    <w:rsid w:val="000F1D4D"/>
    <w:rsid w:val="000F22A3"/>
    <w:rsid w:val="000F22FF"/>
    <w:rsid w:val="000F2AE4"/>
    <w:rsid w:val="000F2C08"/>
    <w:rsid w:val="000F5328"/>
    <w:rsid w:val="000F61F0"/>
    <w:rsid w:val="000F66C9"/>
    <w:rsid w:val="000F6B39"/>
    <w:rsid w:val="00101355"/>
    <w:rsid w:val="00101CCE"/>
    <w:rsid w:val="00103805"/>
    <w:rsid w:val="0010409E"/>
    <w:rsid w:val="00110478"/>
    <w:rsid w:val="00112827"/>
    <w:rsid w:val="00113896"/>
    <w:rsid w:val="00113C10"/>
    <w:rsid w:val="00114B32"/>
    <w:rsid w:val="00114D39"/>
    <w:rsid w:val="00115CA4"/>
    <w:rsid w:val="001176F1"/>
    <w:rsid w:val="00117716"/>
    <w:rsid w:val="0012093B"/>
    <w:rsid w:val="00120AF5"/>
    <w:rsid w:val="001244CA"/>
    <w:rsid w:val="0012697D"/>
    <w:rsid w:val="00127902"/>
    <w:rsid w:val="00127AF4"/>
    <w:rsid w:val="00130043"/>
    <w:rsid w:val="00131303"/>
    <w:rsid w:val="001314AE"/>
    <w:rsid w:val="001315BF"/>
    <w:rsid w:val="001320DD"/>
    <w:rsid w:val="00132860"/>
    <w:rsid w:val="00133853"/>
    <w:rsid w:val="001343B0"/>
    <w:rsid w:val="00134992"/>
    <w:rsid w:val="00135D79"/>
    <w:rsid w:val="00136AA6"/>
    <w:rsid w:val="00136C29"/>
    <w:rsid w:val="00137944"/>
    <w:rsid w:val="00137BAA"/>
    <w:rsid w:val="00140050"/>
    <w:rsid w:val="001408A2"/>
    <w:rsid w:val="00140C4E"/>
    <w:rsid w:val="00141575"/>
    <w:rsid w:val="0014212F"/>
    <w:rsid w:val="001430F2"/>
    <w:rsid w:val="00143D54"/>
    <w:rsid w:val="00144B71"/>
    <w:rsid w:val="001453AD"/>
    <w:rsid w:val="00145502"/>
    <w:rsid w:val="00145561"/>
    <w:rsid w:val="0014571E"/>
    <w:rsid w:val="0014573D"/>
    <w:rsid w:val="00145FBA"/>
    <w:rsid w:val="001460ED"/>
    <w:rsid w:val="00146EA2"/>
    <w:rsid w:val="00150002"/>
    <w:rsid w:val="00150531"/>
    <w:rsid w:val="001531A9"/>
    <w:rsid w:val="001535D0"/>
    <w:rsid w:val="00153665"/>
    <w:rsid w:val="00157D49"/>
    <w:rsid w:val="00161A02"/>
    <w:rsid w:val="00164CB2"/>
    <w:rsid w:val="00166D71"/>
    <w:rsid w:val="0017116A"/>
    <w:rsid w:val="001733FE"/>
    <w:rsid w:val="00174521"/>
    <w:rsid w:val="001750DB"/>
    <w:rsid w:val="00175B4D"/>
    <w:rsid w:val="00177077"/>
    <w:rsid w:val="00177C13"/>
    <w:rsid w:val="00177DEA"/>
    <w:rsid w:val="0018100D"/>
    <w:rsid w:val="00181B5E"/>
    <w:rsid w:val="0018305D"/>
    <w:rsid w:val="00184BE5"/>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F61"/>
    <w:rsid w:val="001A30A5"/>
    <w:rsid w:val="001A43B4"/>
    <w:rsid w:val="001A45DC"/>
    <w:rsid w:val="001A52C9"/>
    <w:rsid w:val="001A52DD"/>
    <w:rsid w:val="001A678D"/>
    <w:rsid w:val="001A72B0"/>
    <w:rsid w:val="001B0325"/>
    <w:rsid w:val="001B143D"/>
    <w:rsid w:val="001B310E"/>
    <w:rsid w:val="001B3F1B"/>
    <w:rsid w:val="001B59F4"/>
    <w:rsid w:val="001C07AF"/>
    <w:rsid w:val="001C0BD8"/>
    <w:rsid w:val="001C2925"/>
    <w:rsid w:val="001C2BC0"/>
    <w:rsid w:val="001C3018"/>
    <w:rsid w:val="001C3BC5"/>
    <w:rsid w:val="001C3CBF"/>
    <w:rsid w:val="001C43B6"/>
    <w:rsid w:val="001C49C6"/>
    <w:rsid w:val="001C5895"/>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5EA"/>
    <w:rsid w:val="001F2D00"/>
    <w:rsid w:val="001F34A3"/>
    <w:rsid w:val="001F4214"/>
    <w:rsid w:val="001F4E43"/>
    <w:rsid w:val="001F5E46"/>
    <w:rsid w:val="001F779C"/>
    <w:rsid w:val="001F7984"/>
    <w:rsid w:val="001F7B2E"/>
    <w:rsid w:val="002000DA"/>
    <w:rsid w:val="00200613"/>
    <w:rsid w:val="002024D6"/>
    <w:rsid w:val="00203182"/>
    <w:rsid w:val="00203A4A"/>
    <w:rsid w:val="00204146"/>
    <w:rsid w:val="0020437E"/>
    <w:rsid w:val="002122AA"/>
    <w:rsid w:val="00213392"/>
    <w:rsid w:val="002134B0"/>
    <w:rsid w:val="00214171"/>
    <w:rsid w:val="002147C0"/>
    <w:rsid w:val="0021591F"/>
    <w:rsid w:val="00215A8B"/>
    <w:rsid w:val="00215FCC"/>
    <w:rsid w:val="00216784"/>
    <w:rsid w:val="00216F12"/>
    <w:rsid w:val="00220272"/>
    <w:rsid w:val="0022440D"/>
    <w:rsid w:val="0022472C"/>
    <w:rsid w:val="00226374"/>
    <w:rsid w:val="0022732E"/>
    <w:rsid w:val="002279B0"/>
    <w:rsid w:val="00230830"/>
    <w:rsid w:val="00230A71"/>
    <w:rsid w:val="00230B38"/>
    <w:rsid w:val="00233791"/>
    <w:rsid w:val="002340CC"/>
    <w:rsid w:val="00234141"/>
    <w:rsid w:val="00234253"/>
    <w:rsid w:val="0023430C"/>
    <w:rsid w:val="00235BEF"/>
    <w:rsid w:val="00235F1F"/>
    <w:rsid w:val="00236A00"/>
    <w:rsid w:val="002402D4"/>
    <w:rsid w:val="00241364"/>
    <w:rsid w:val="0024247B"/>
    <w:rsid w:val="002428BB"/>
    <w:rsid w:val="002430BD"/>
    <w:rsid w:val="00244809"/>
    <w:rsid w:val="00245043"/>
    <w:rsid w:val="002451BE"/>
    <w:rsid w:val="00245426"/>
    <w:rsid w:val="002457C3"/>
    <w:rsid w:val="00246821"/>
    <w:rsid w:val="002476C3"/>
    <w:rsid w:val="00251FE5"/>
    <w:rsid w:val="00252C7F"/>
    <w:rsid w:val="00253171"/>
    <w:rsid w:val="002546F1"/>
    <w:rsid w:val="00254EC8"/>
    <w:rsid w:val="00257B6D"/>
    <w:rsid w:val="002603F2"/>
    <w:rsid w:val="002609AD"/>
    <w:rsid w:val="00260C5C"/>
    <w:rsid w:val="00263D3D"/>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3FD6"/>
    <w:rsid w:val="00284C82"/>
    <w:rsid w:val="0029008E"/>
    <w:rsid w:val="00292670"/>
    <w:rsid w:val="0029274F"/>
    <w:rsid w:val="00293C45"/>
    <w:rsid w:val="002974D7"/>
    <w:rsid w:val="002A025D"/>
    <w:rsid w:val="002A24EB"/>
    <w:rsid w:val="002A75EF"/>
    <w:rsid w:val="002A7CB9"/>
    <w:rsid w:val="002B1CCC"/>
    <w:rsid w:val="002B1D7D"/>
    <w:rsid w:val="002B2C1C"/>
    <w:rsid w:val="002B4346"/>
    <w:rsid w:val="002B4677"/>
    <w:rsid w:val="002B5A8F"/>
    <w:rsid w:val="002B691E"/>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3B02"/>
    <w:rsid w:val="002F4271"/>
    <w:rsid w:val="00300663"/>
    <w:rsid w:val="0030158D"/>
    <w:rsid w:val="00301623"/>
    <w:rsid w:val="00302A12"/>
    <w:rsid w:val="00303A86"/>
    <w:rsid w:val="0030437A"/>
    <w:rsid w:val="00305310"/>
    <w:rsid w:val="00305E7F"/>
    <w:rsid w:val="00306118"/>
    <w:rsid w:val="00306E43"/>
    <w:rsid w:val="00307DD4"/>
    <w:rsid w:val="00311BFB"/>
    <w:rsid w:val="00311C82"/>
    <w:rsid w:val="00312994"/>
    <w:rsid w:val="003130BF"/>
    <w:rsid w:val="003146F8"/>
    <w:rsid w:val="00314EA9"/>
    <w:rsid w:val="00315C27"/>
    <w:rsid w:val="00316CE6"/>
    <w:rsid w:val="003171CF"/>
    <w:rsid w:val="00320CAA"/>
    <w:rsid w:val="00323122"/>
    <w:rsid w:val="00323654"/>
    <w:rsid w:val="00325598"/>
    <w:rsid w:val="00327004"/>
    <w:rsid w:val="00327242"/>
    <w:rsid w:val="00327DD0"/>
    <w:rsid w:val="00330DC8"/>
    <w:rsid w:val="003334C3"/>
    <w:rsid w:val="0033783B"/>
    <w:rsid w:val="00337DBF"/>
    <w:rsid w:val="003413DE"/>
    <w:rsid w:val="00342A65"/>
    <w:rsid w:val="00342C30"/>
    <w:rsid w:val="00342FC4"/>
    <w:rsid w:val="00343248"/>
    <w:rsid w:val="0034474B"/>
    <w:rsid w:val="00344A00"/>
    <w:rsid w:val="00347169"/>
    <w:rsid w:val="00347538"/>
    <w:rsid w:val="003521F5"/>
    <w:rsid w:val="00353DB2"/>
    <w:rsid w:val="003550C0"/>
    <w:rsid w:val="00355477"/>
    <w:rsid w:val="0035705F"/>
    <w:rsid w:val="00361544"/>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6C80"/>
    <w:rsid w:val="00387B7C"/>
    <w:rsid w:val="00387DEF"/>
    <w:rsid w:val="003908D9"/>
    <w:rsid w:val="003914C5"/>
    <w:rsid w:val="003934D8"/>
    <w:rsid w:val="003964F2"/>
    <w:rsid w:val="003A7385"/>
    <w:rsid w:val="003A79BB"/>
    <w:rsid w:val="003B167C"/>
    <w:rsid w:val="003B18BF"/>
    <w:rsid w:val="003B31A5"/>
    <w:rsid w:val="003B36BF"/>
    <w:rsid w:val="003B6C9A"/>
    <w:rsid w:val="003C10A6"/>
    <w:rsid w:val="003C11A1"/>
    <w:rsid w:val="003C43E3"/>
    <w:rsid w:val="003C4AC3"/>
    <w:rsid w:val="003C754B"/>
    <w:rsid w:val="003D08F2"/>
    <w:rsid w:val="003D1681"/>
    <w:rsid w:val="003D2760"/>
    <w:rsid w:val="003D2814"/>
    <w:rsid w:val="003D3C07"/>
    <w:rsid w:val="003D4537"/>
    <w:rsid w:val="003D64D8"/>
    <w:rsid w:val="003E04ED"/>
    <w:rsid w:val="003E1070"/>
    <w:rsid w:val="003E186C"/>
    <w:rsid w:val="003E1BFF"/>
    <w:rsid w:val="003E3DFD"/>
    <w:rsid w:val="003E4A40"/>
    <w:rsid w:val="003E4FE3"/>
    <w:rsid w:val="003E5E12"/>
    <w:rsid w:val="003F40DA"/>
    <w:rsid w:val="003F4592"/>
    <w:rsid w:val="003F45E3"/>
    <w:rsid w:val="003F618A"/>
    <w:rsid w:val="003F732D"/>
    <w:rsid w:val="003F7459"/>
    <w:rsid w:val="003F7EA0"/>
    <w:rsid w:val="0040027F"/>
    <w:rsid w:val="00400291"/>
    <w:rsid w:val="004006F8"/>
    <w:rsid w:val="00400934"/>
    <w:rsid w:val="00400AFF"/>
    <w:rsid w:val="00403206"/>
    <w:rsid w:val="004039B5"/>
    <w:rsid w:val="004055A7"/>
    <w:rsid w:val="0040621C"/>
    <w:rsid w:val="00407772"/>
    <w:rsid w:val="0041167F"/>
    <w:rsid w:val="00413051"/>
    <w:rsid w:val="0041372D"/>
    <w:rsid w:val="00413BDE"/>
    <w:rsid w:val="00415158"/>
    <w:rsid w:val="00415998"/>
    <w:rsid w:val="0041646A"/>
    <w:rsid w:val="00417649"/>
    <w:rsid w:val="00420CC8"/>
    <w:rsid w:val="004217B6"/>
    <w:rsid w:val="00422DA1"/>
    <w:rsid w:val="00423BAA"/>
    <w:rsid w:val="00425B8E"/>
    <w:rsid w:val="00425C96"/>
    <w:rsid w:val="00426AB6"/>
    <w:rsid w:val="00432018"/>
    <w:rsid w:val="00437546"/>
    <w:rsid w:val="00437FEB"/>
    <w:rsid w:val="0044100E"/>
    <w:rsid w:val="00443C49"/>
    <w:rsid w:val="00444B36"/>
    <w:rsid w:val="004460FF"/>
    <w:rsid w:val="004475EA"/>
    <w:rsid w:val="0045162F"/>
    <w:rsid w:val="0045236D"/>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41D6"/>
    <w:rsid w:val="004864E1"/>
    <w:rsid w:val="00486D5A"/>
    <w:rsid w:val="0048755A"/>
    <w:rsid w:val="00490643"/>
    <w:rsid w:val="004908C7"/>
    <w:rsid w:val="00491D33"/>
    <w:rsid w:val="004927DD"/>
    <w:rsid w:val="00492973"/>
    <w:rsid w:val="00493CF1"/>
    <w:rsid w:val="00493F74"/>
    <w:rsid w:val="00494100"/>
    <w:rsid w:val="004946F1"/>
    <w:rsid w:val="00494D73"/>
    <w:rsid w:val="00495508"/>
    <w:rsid w:val="004959BB"/>
    <w:rsid w:val="004974CE"/>
    <w:rsid w:val="004A019D"/>
    <w:rsid w:val="004A03C5"/>
    <w:rsid w:val="004A438B"/>
    <w:rsid w:val="004A453C"/>
    <w:rsid w:val="004A6B3D"/>
    <w:rsid w:val="004A7221"/>
    <w:rsid w:val="004A738C"/>
    <w:rsid w:val="004A75CB"/>
    <w:rsid w:val="004A7798"/>
    <w:rsid w:val="004B0B53"/>
    <w:rsid w:val="004C1357"/>
    <w:rsid w:val="004C19DF"/>
    <w:rsid w:val="004C231D"/>
    <w:rsid w:val="004C255D"/>
    <w:rsid w:val="004C42D8"/>
    <w:rsid w:val="004C4813"/>
    <w:rsid w:val="004C4865"/>
    <w:rsid w:val="004C6A8F"/>
    <w:rsid w:val="004C7AD5"/>
    <w:rsid w:val="004D0AC3"/>
    <w:rsid w:val="004D0F29"/>
    <w:rsid w:val="004D1548"/>
    <w:rsid w:val="004D4675"/>
    <w:rsid w:val="004D4A35"/>
    <w:rsid w:val="004D511E"/>
    <w:rsid w:val="004D65DF"/>
    <w:rsid w:val="004D7826"/>
    <w:rsid w:val="004D7EE9"/>
    <w:rsid w:val="004E0F82"/>
    <w:rsid w:val="004E0FBE"/>
    <w:rsid w:val="004E1B08"/>
    <w:rsid w:val="004E43B0"/>
    <w:rsid w:val="004E58A6"/>
    <w:rsid w:val="004F2446"/>
    <w:rsid w:val="004F2A79"/>
    <w:rsid w:val="004F5C53"/>
    <w:rsid w:val="004F6079"/>
    <w:rsid w:val="004F6942"/>
    <w:rsid w:val="004F6E2F"/>
    <w:rsid w:val="00503658"/>
    <w:rsid w:val="00503E92"/>
    <w:rsid w:val="005056EB"/>
    <w:rsid w:val="00505CE2"/>
    <w:rsid w:val="0050705B"/>
    <w:rsid w:val="0050790B"/>
    <w:rsid w:val="00510910"/>
    <w:rsid w:val="00510C96"/>
    <w:rsid w:val="00511F94"/>
    <w:rsid w:val="00512148"/>
    <w:rsid w:val="00512B79"/>
    <w:rsid w:val="005135A0"/>
    <w:rsid w:val="005137B7"/>
    <w:rsid w:val="00516141"/>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0F9"/>
    <w:rsid w:val="00555AFC"/>
    <w:rsid w:val="0055609F"/>
    <w:rsid w:val="00556737"/>
    <w:rsid w:val="00556934"/>
    <w:rsid w:val="00556EBF"/>
    <w:rsid w:val="00557D73"/>
    <w:rsid w:val="005609C5"/>
    <w:rsid w:val="00560DBB"/>
    <w:rsid w:val="005629AC"/>
    <w:rsid w:val="0056313A"/>
    <w:rsid w:val="00563542"/>
    <w:rsid w:val="00564485"/>
    <w:rsid w:val="00566B7C"/>
    <w:rsid w:val="00570BC2"/>
    <w:rsid w:val="00570BCD"/>
    <w:rsid w:val="0057197F"/>
    <w:rsid w:val="00572772"/>
    <w:rsid w:val="00572D85"/>
    <w:rsid w:val="00573245"/>
    <w:rsid w:val="005737F7"/>
    <w:rsid w:val="00573C2D"/>
    <w:rsid w:val="00573EEA"/>
    <w:rsid w:val="00574955"/>
    <w:rsid w:val="005756F4"/>
    <w:rsid w:val="00582989"/>
    <w:rsid w:val="00585EF5"/>
    <w:rsid w:val="005876E7"/>
    <w:rsid w:val="00593662"/>
    <w:rsid w:val="00593748"/>
    <w:rsid w:val="0059590D"/>
    <w:rsid w:val="005959FD"/>
    <w:rsid w:val="00595F0B"/>
    <w:rsid w:val="005964DE"/>
    <w:rsid w:val="005A028F"/>
    <w:rsid w:val="005A0E97"/>
    <w:rsid w:val="005A0EAB"/>
    <w:rsid w:val="005A19DC"/>
    <w:rsid w:val="005A4259"/>
    <w:rsid w:val="005A4F06"/>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15E5"/>
    <w:rsid w:val="005D2004"/>
    <w:rsid w:val="005D2840"/>
    <w:rsid w:val="005D7A22"/>
    <w:rsid w:val="005E07F5"/>
    <w:rsid w:val="005E0FAA"/>
    <w:rsid w:val="005E391C"/>
    <w:rsid w:val="005E3A8C"/>
    <w:rsid w:val="005E4697"/>
    <w:rsid w:val="005E573D"/>
    <w:rsid w:val="005E690E"/>
    <w:rsid w:val="005F2149"/>
    <w:rsid w:val="005F476A"/>
    <w:rsid w:val="005F626E"/>
    <w:rsid w:val="005F7AB9"/>
    <w:rsid w:val="00600629"/>
    <w:rsid w:val="006009F9"/>
    <w:rsid w:val="00601502"/>
    <w:rsid w:val="00601842"/>
    <w:rsid w:val="00603C1E"/>
    <w:rsid w:val="00604165"/>
    <w:rsid w:val="006060C2"/>
    <w:rsid w:val="0060626A"/>
    <w:rsid w:val="00606621"/>
    <w:rsid w:val="0060740D"/>
    <w:rsid w:val="006120CE"/>
    <w:rsid w:val="006137EB"/>
    <w:rsid w:val="00616244"/>
    <w:rsid w:val="00622503"/>
    <w:rsid w:val="006228F2"/>
    <w:rsid w:val="00624CAA"/>
    <w:rsid w:val="00625A5A"/>
    <w:rsid w:val="00625B78"/>
    <w:rsid w:val="00630E9A"/>
    <w:rsid w:val="00632271"/>
    <w:rsid w:val="006347B1"/>
    <w:rsid w:val="00634F33"/>
    <w:rsid w:val="0063518A"/>
    <w:rsid w:val="006354D9"/>
    <w:rsid w:val="006359D6"/>
    <w:rsid w:val="00635A5A"/>
    <w:rsid w:val="006366CA"/>
    <w:rsid w:val="00640507"/>
    <w:rsid w:val="00643BA6"/>
    <w:rsid w:val="00643F22"/>
    <w:rsid w:val="00644593"/>
    <w:rsid w:val="00644DB9"/>
    <w:rsid w:val="00646A8B"/>
    <w:rsid w:val="00653608"/>
    <w:rsid w:val="006538B5"/>
    <w:rsid w:val="00655083"/>
    <w:rsid w:val="0065674E"/>
    <w:rsid w:val="00656FDA"/>
    <w:rsid w:val="00660232"/>
    <w:rsid w:val="006604C7"/>
    <w:rsid w:val="00663126"/>
    <w:rsid w:val="00663636"/>
    <w:rsid w:val="00665C85"/>
    <w:rsid w:val="0066748B"/>
    <w:rsid w:val="00671AAB"/>
    <w:rsid w:val="006733A2"/>
    <w:rsid w:val="00673A12"/>
    <w:rsid w:val="00674190"/>
    <w:rsid w:val="006743FD"/>
    <w:rsid w:val="00674855"/>
    <w:rsid w:val="00674ABE"/>
    <w:rsid w:val="006760E5"/>
    <w:rsid w:val="00676E59"/>
    <w:rsid w:val="00676FE6"/>
    <w:rsid w:val="006803FB"/>
    <w:rsid w:val="00680A82"/>
    <w:rsid w:val="00681A1C"/>
    <w:rsid w:val="00684BAC"/>
    <w:rsid w:val="00685556"/>
    <w:rsid w:val="00687AC1"/>
    <w:rsid w:val="006910EE"/>
    <w:rsid w:val="006913C2"/>
    <w:rsid w:val="006922CF"/>
    <w:rsid w:val="006949B5"/>
    <w:rsid w:val="00694DE3"/>
    <w:rsid w:val="00696D76"/>
    <w:rsid w:val="006977A6"/>
    <w:rsid w:val="00697875"/>
    <w:rsid w:val="006A1681"/>
    <w:rsid w:val="006A1D08"/>
    <w:rsid w:val="006A1EE6"/>
    <w:rsid w:val="006A208B"/>
    <w:rsid w:val="006A25D1"/>
    <w:rsid w:val="006A2950"/>
    <w:rsid w:val="006A3705"/>
    <w:rsid w:val="006A5D0E"/>
    <w:rsid w:val="006A6EAA"/>
    <w:rsid w:val="006A73C0"/>
    <w:rsid w:val="006B0261"/>
    <w:rsid w:val="006B0ED0"/>
    <w:rsid w:val="006B140F"/>
    <w:rsid w:val="006B1582"/>
    <w:rsid w:val="006B273F"/>
    <w:rsid w:val="006B3160"/>
    <w:rsid w:val="006B3705"/>
    <w:rsid w:val="006B4663"/>
    <w:rsid w:val="006B4EA6"/>
    <w:rsid w:val="006B4F45"/>
    <w:rsid w:val="006B6036"/>
    <w:rsid w:val="006C020A"/>
    <w:rsid w:val="006C0F38"/>
    <w:rsid w:val="006C22EC"/>
    <w:rsid w:val="006C2F0A"/>
    <w:rsid w:val="006C3AE4"/>
    <w:rsid w:val="006C40D1"/>
    <w:rsid w:val="006C4218"/>
    <w:rsid w:val="006C4E65"/>
    <w:rsid w:val="006C4F04"/>
    <w:rsid w:val="006C6C77"/>
    <w:rsid w:val="006C72A2"/>
    <w:rsid w:val="006C78A3"/>
    <w:rsid w:val="006D002D"/>
    <w:rsid w:val="006D0366"/>
    <w:rsid w:val="006D1A9D"/>
    <w:rsid w:val="006D2CD1"/>
    <w:rsid w:val="006D2DF3"/>
    <w:rsid w:val="006D2E08"/>
    <w:rsid w:val="006D3975"/>
    <w:rsid w:val="006D72FD"/>
    <w:rsid w:val="006E0A6A"/>
    <w:rsid w:val="006E10C1"/>
    <w:rsid w:val="006E1490"/>
    <w:rsid w:val="006E2A18"/>
    <w:rsid w:val="006E4E2F"/>
    <w:rsid w:val="006E4F1E"/>
    <w:rsid w:val="006E5116"/>
    <w:rsid w:val="006E7E28"/>
    <w:rsid w:val="006F3E73"/>
    <w:rsid w:val="006F4AE2"/>
    <w:rsid w:val="006F6670"/>
    <w:rsid w:val="00700011"/>
    <w:rsid w:val="00701E96"/>
    <w:rsid w:val="007024FC"/>
    <w:rsid w:val="00703825"/>
    <w:rsid w:val="00705D32"/>
    <w:rsid w:val="0071120A"/>
    <w:rsid w:val="00711D27"/>
    <w:rsid w:val="00712222"/>
    <w:rsid w:val="007123E3"/>
    <w:rsid w:val="00712AF7"/>
    <w:rsid w:val="00712E4D"/>
    <w:rsid w:val="0071362B"/>
    <w:rsid w:val="00717043"/>
    <w:rsid w:val="007178E6"/>
    <w:rsid w:val="007231B6"/>
    <w:rsid w:val="007234EF"/>
    <w:rsid w:val="00723A16"/>
    <w:rsid w:val="00723CB7"/>
    <w:rsid w:val="00724066"/>
    <w:rsid w:val="0072559F"/>
    <w:rsid w:val="00725883"/>
    <w:rsid w:val="007275F9"/>
    <w:rsid w:val="007318FE"/>
    <w:rsid w:val="00732650"/>
    <w:rsid w:val="0073521B"/>
    <w:rsid w:val="00737061"/>
    <w:rsid w:val="007421B7"/>
    <w:rsid w:val="007422B0"/>
    <w:rsid w:val="007423AE"/>
    <w:rsid w:val="007427FA"/>
    <w:rsid w:val="0074599F"/>
    <w:rsid w:val="00746042"/>
    <w:rsid w:val="00746F17"/>
    <w:rsid w:val="007510F9"/>
    <w:rsid w:val="00752BBC"/>
    <w:rsid w:val="0075344A"/>
    <w:rsid w:val="007545F9"/>
    <w:rsid w:val="00754A06"/>
    <w:rsid w:val="007570F6"/>
    <w:rsid w:val="007577F1"/>
    <w:rsid w:val="00757D02"/>
    <w:rsid w:val="00760E09"/>
    <w:rsid w:val="007630BE"/>
    <w:rsid w:val="00763B21"/>
    <w:rsid w:val="00764F90"/>
    <w:rsid w:val="00766D63"/>
    <w:rsid w:val="0076789C"/>
    <w:rsid w:val="00767E7B"/>
    <w:rsid w:val="00770E82"/>
    <w:rsid w:val="00772011"/>
    <w:rsid w:val="00773C8E"/>
    <w:rsid w:val="0077426B"/>
    <w:rsid w:val="007743C5"/>
    <w:rsid w:val="007752B1"/>
    <w:rsid w:val="007753C4"/>
    <w:rsid w:val="00775B25"/>
    <w:rsid w:val="00776231"/>
    <w:rsid w:val="00776618"/>
    <w:rsid w:val="007769E5"/>
    <w:rsid w:val="00777450"/>
    <w:rsid w:val="00780341"/>
    <w:rsid w:val="0078040F"/>
    <w:rsid w:val="00781E9F"/>
    <w:rsid w:val="00782D9E"/>
    <w:rsid w:val="0078584D"/>
    <w:rsid w:val="00785A24"/>
    <w:rsid w:val="00785EB9"/>
    <w:rsid w:val="007866B2"/>
    <w:rsid w:val="00787849"/>
    <w:rsid w:val="007905F8"/>
    <w:rsid w:val="00790710"/>
    <w:rsid w:val="00790A78"/>
    <w:rsid w:val="0079190C"/>
    <w:rsid w:val="00793599"/>
    <w:rsid w:val="007935AD"/>
    <w:rsid w:val="00793984"/>
    <w:rsid w:val="007939B0"/>
    <w:rsid w:val="00794005"/>
    <w:rsid w:val="007A078A"/>
    <w:rsid w:val="007A12B7"/>
    <w:rsid w:val="007A173C"/>
    <w:rsid w:val="007A2F38"/>
    <w:rsid w:val="007A3C07"/>
    <w:rsid w:val="007A4177"/>
    <w:rsid w:val="007A6D86"/>
    <w:rsid w:val="007B1B64"/>
    <w:rsid w:val="007B276B"/>
    <w:rsid w:val="007B302E"/>
    <w:rsid w:val="007B3656"/>
    <w:rsid w:val="007B7681"/>
    <w:rsid w:val="007C09EC"/>
    <w:rsid w:val="007C1A10"/>
    <w:rsid w:val="007C1FE6"/>
    <w:rsid w:val="007C2A40"/>
    <w:rsid w:val="007C3084"/>
    <w:rsid w:val="007C3827"/>
    <w:rsid w:val="007C5A0A"/>
    <w:rsid w:val="007C5DC6"/>
    <w:rsid w:val="007C6447"/>
    <w:rsid w:val="007C7E76"/>
    <w:rsid w:val="007D3CAA"/>
    <w:rsid w:val="007D5C05"/>
    <w:rsid w:val="007D5DDE"/>
    <w:rsid w:val="007D60D8"/>
    <w:rsid w:val="007D6F74"/>
    <w:rsid w:val="007E0ABB"/>
    <w:rsid w:val="007E0F3D"/>
    <w:rsid w:val="007E3CB5"/>
    <w:rsid w:val="007E4C95"/>
    <w:rsid w:val="007E53D9"/>
    <w:rsid w:val="007E7FF2"/>
    <w:rsid w:val="007F3444"/>
    <w:rsid w:val="007F41D6"/>
    <w:rsid w:val="007F47E6"/>
    <w:rsid w:val="007F4887"/>
    <w:rsid w:val="007F5E40"/>
    <w:rsid w:val="007F6341"/>
    <w:rsid w:val="007F73C2"/>
    <w:rsid w:val="007F76CD"/>
    <w:rsid w:val="007F7FEE"/>
    <w:rsid w:val="008001EC"/>
    <w:rsid w:val="0080040C"/>
    <w:rsid w:val="00800A95"/>
    <w:rsid w:val="00801711"/>
    <w:rsid w:val="00802718"/>
    <w:rsid w:val="0080324C"/>
    <w:rsid w:val="00803F1F"/>
    <w:rsid w:val="00804996"/>
    <w:rsid w:val="00805278"/>
    <w:rsid w:val="00807F8A"/>
    <w:rsid w:val="00812BA4"/>
    <w:rsid w:val="00812C40"/>
    <w:rsid w:val="00812C9B"/>
    <w:rsid w:val="00813606"/>
    <w:rsid w:val="0081688E"/>
    <w:rsid w:val="0082068C"/>
    <w:rsid w:val="008212D4"/>
    <w:rsid w:val="00822027"/>
    <w:rsid w:val="00822364"/>
    <w:rsid w:val="00824D22"/>
    <w:rsid w:val="00831688"/>
    <w:rsid w:val="00832A01"/>
    <w:rsid w:val="00834397"/>
    <w:rsid w:val="00834477"/>
    <w:rsid w:val="008365FC"/>
    <w:rsid w:val="008427C4"/>
    <w:rsid w:val="00844E47"/>
    <w:rsid w:val="00847BF7"/>
    <w:rsid w:val="00850EB7"/>
    <w:rsid w:val="008518E3"/>
    <w:rsid w:val="00851D8C"/>
    <w:rsid w:val="00851E3D"/>
    <w:rsid w:val="00854622"/>
    <w:rsid w:val="00854BE1"/>
    <w:rsid w:val="00857205"/>
    <w:rsid w:val="00857A57"/>
    <w:rsid w:val="00857E4E"/>
    <w:rsid w:val="00860875"/>
    <w:rsid w:val="00860AA6"/>
    <w:rsid w:val="00865326"/>
    <w:rsid w:val="0086558D"/>
    <w:rsid w:val="00866E69"/>
    <w:rsid w:val="00867EC5"/>
    <w:rsid w:val="00870C34"/>
    <w:rsid w:val="008723CB"/>
    <w:rsid w:val="008727C8"/>
    <w:rsid w:val="008741BE"/>
    <w:rsid w:val="00876677"/>
    <w:rsid w:val="00877344"/>
    <w:rsid w:val="00877AF3"/>
    <w:rsid w:val="00880456"/>
    <w:rsid w:val="00882818"/>
    <w:rsid w:val="0088323B"/>
    <w:rsid w:val="00883F2D"/>
    <w:rsid w:val="00886937"/>
    <w:rsid w:val="008875EC"/>
    <w:rsid w:val="00890ADA"/>
    <w:rsid w:val="008916E4"/>
    <w:rsid w:val="00891E9E"/>
    <w:rsid w:val="00892B17"/>
    <w:rsid w:val="008930A0"/>
    <w:rsid w:val="0089505B"/>
    <w:rsid w:val="008952D6"/>
    <w:rsid w:val="00896800"/>
    <w:rsid w:val="008976C3"/>
    <w:rsid w:val="008A19FD"/>
    <w:rsid w:val="008A688C"/>
    <w:rsid w:val="008A69DE"/>
    <w:rsid w:val="008B07B9"/>
    <w:rsid w:val="008B119C"/>
    <w:rsid w:val="008B19E1"/>
    <w:rsid w:val="008B395D"/>
    <w:rsid w:val="008B4042"/>
    <w:rsid w:val="008B4844"/>
    <w:rsid w:val="008B4AB4"/>
    <w:rsid w:val="008B5278"/>
    <w:rsid w:val="008B5F5A"/>
    <w:rsid w:val="008B6A05"/>
    <w:rsid w:val="008B7E83"/>
    <w:rsid w:val="008C01E1"/>
    <w:rsid w:val="008C1B16"/>
    <w:rsid w:val="008C1DE7"/>
    <w:rsid w:val="008C2E13"/>
    <w:rsid w:val="008C3C1C"/>
    <w:rsid w:val="008C3E42"/>
    <w:rsid w:val="008D004E"/>
    <w:rsid w:val="008D1456"/>
    <w:rsid w:val="008D3556"/>
    <w:rsid w:val="008D3AEF"/>
    <w:rsid w:val="008D3C4C"/>
    <w:rsid w:val="008D42D4"/>
    <w:rsid w:val="008D4CA8"/>
    <w:rsid w:val="008D6D79"/>
    <w:rsid w:val="008E0C55"/>
    <w:rsid w:val="008E0F55"/>
    <w:rsid w:val="008E1AE1"/>
    <w:rsid w:val="008E2745"/>
    <w:rsid w:val="008E2761"/>
    <w:rsid w:val="008E39F1"/>
    <w:rsid w:val="008E6180"/>
    <w:rsid w:val="008E7313"/>
    <w:rsid w:val="008E7D7B"/>
    <w:rsid w:val="008F157F"/>
    <w:rsid w:val="00900EAE"/>
    <w:rsid w:val="00901BD9"/>
    <w:rsid w:val="00901F2D"/>
    <w:rsid w:val="009022EC"/>
    <w:rsid w:val="009029AA"/>
    <w:rsid w:val="009039B7"/>
    <w:rsid w:val="00903D4C"/>
    <w:rsid w:val="00904014"/>
    <w:rsid w:val="009052D1"/>
    <w:rsid w:val="00906BFE"/>
    <w:rsid w:val="00906DB8"/>
    <w:rsid w:val="00906F61"/>
    <w:rsid w:val="00907041"/>
    <w:rsid w:val="0090796B"/>
    <w:rsid w:val="009104FB"/>
    <w:rsid w:val="0091063E"/>
    <w:rsid w:val="00911306"/>
    <w:rsid w:val="009136D1"/>
    <w:rsid w:val="00914420"/>
    <w:rsid w:val="009158DD"/>
    <w:rsid w:val="00917C0C"/>
    <w:rsid w:val="00920E61"/>
    <w:rsid w:val="00922B38"/>
    <w:rsid w:val="00923CA3"/>
    <w:rsid w:val="00926893"/>
    <w:rsid w:val="0093212D"/>
    <w:rsid w:val="00935FEE"/>
    <w:rsid w:val="0093783B"/>
    <w:rsid w:val="00940615"/>
    <w:rsid w:val="0094114E"/>
    <w:rsid w:val="00942346"/>
    <w:rsid w:val="00943105"/>
    <w:rsid w:val="00943340"/>
    <w:rsid w:val="00944D6C"/>
    <w:rsid w:val="0095040D"/>
    <w:rsid w:val="00950581"/>
    <w:rsid w:val="0095089B"/>
    <w:rsid w:val="009508E5"/>
    <w:rsid w:val="00950AE6"/>
    <w:rsid w:val="009536A0"/>
    <w:rsid w:val="00955C4B"/>
    <w:rsid w:val="00957FA7"/>
    <w:rsid w:val="00960431"/>
    <w:rsid w:val="00962654"/>
    <w:rsid w:val="00962F03"/>
    <w:rsid w:val="00964783"/>
    <w:rsid w:val="00972B49"/>
    <w:rsid w:val="009742D9"/>
    <w:rsid w:val="00974389"/>
    <w:rsid w:val="0097459C"/>
    <w:rsid w:val="00974FF4"/>
    <w:rsid w:val="009758C4"/>
    <w:rsid w:val="00976A14"/>
    <w:rsid w:val="00977BA8"/>
    <w:rsid w:val="0098067F"/>
    <w:rsid w:val="0098103A"/>
    <w:rsid w:val="009828DC"/>
    <w:rsid w:val="00984672"/>
    <w:rsid w:val="0098549D"/>
    <w:rsid w:val="0098555D"/>
    <w:rsid w:val="00986F6B"/>
    <w:rsid w:val="0098775F"/>
    <w:rsid w:val="009877DC"/>
    <w:rsid w:val="00987D0D"/>
    <w:rsid w:val="00993F2D"/>
    <w:rsid w:val="00997BE7"/>
    <w:rsid w:val="00997BF8"/>
    <w:rsid w:val="009A2448"/>
    <w:rsid w:val="009A2B87"/>
    <w:rsid w:val="009A5CB1"/>
    <w:rsid w:val="009B0939"/>
    <w:rsid w:val="009B5A79"/>
    <w:rsid w:val="009B7EEB"/>
    <w:rsid w:val="009B7FC2"/>
    <w:rsid w:val="009C113E"/>
    <w:rsid w:val="009C121F"/>
    <w:rsid w:val="009C1601"/>
    <w:rsid w:val="009C1CC2"/>
    <w:rsid w:val="009C415B"/>
    <w:rsid w:val="009C590C"/>
    <w:rsid w:val="009C5D52"/>
    <w:rsid w:val="009D2586"/>
    <w:rsid w:val="009D25EB"/>
    <w:rsid w:val="009D3327"/>
    <w:rsid w:val="009D4A0D"/>
    <w:rsid w:val="009D7895"/>
    <w:rsid w:val="009E228B"/>
    <w:rsid w:val="009E27B7"/>
    <w:rsid w:val="009E3C08"/>
    <w:rsid w:val="009E57C9"/>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566C"/>
    <w:rsid w:val="00A0637A"/>
    <w:rsid w:val="00A10B0D"/>
    <w:rsid w:val="00A10D47"/>
    <w:rsid w:val="00A147CD"/>
    <w:rsid w:val="00A15879"/>
    <w:rsid w:val="00A20F51"/>
    <w:rsid w:val="00A22AB9"/>
    <w:rsid w:val="00A24314"/>
    <w:rsid w:val="00A25E16"/>
    <w:rsid w:val="00A262DA"/>
    <w:rsid w:val="00A26A81"/>
    <w:rsid w:val="00A26FC4"/>
    <w:rsid w:val="00A3005D"/>
    <w:rsid w:val="00A315D3"/>
    <w:rsid w:val="00A31887"/>
    <w:rsid w:val="00A32CCF"/>
    <w:rsid w:val="00A3396D"/>
    <w:rsid w:val="00A34EE8"/>
    <w:rsid w:val="00A375D1"/>
    <w:rsid w:val="00A40BB9"/>
    <w:rsid w:val="00A4129C"/>
    <w:rsid w:val="00A45C18"/>
    <w:rsid w:val="00A51050"/>
    <w:rsid w:val="00A512D3"/>
    <w:rsid w:val="00A52EC1"/>
    <w:rsid w:val="00A5446A"/>
    <w:rsid w:val="00A563D1"/>
    <w:rsid w:val="00A5663A"/>
    <w:rsid w:val="00A56C0A"/>
    <w:rsid w:val="00A5722F"/>
    <w:rsid w:val="00A57CA6"/>
    <w:rsid w:val="00A608EB"/>
    <w:rsid w:val="00A609EC"/>
    <w:rsid w:val="00A62422"/>
    <w:rsid w:val="00A632ED"/>
    <w:rsid w:val="00A64B70"/>
    <w:rsid w:val="00A6648D"/>
    <w:rsid w:val="00A70D4A"/>
    <w:rsid w:val="00A73A1E"/>
    <w:rsid w:val="00A74F9C"/>
    <w:rsid w:val="00A75124"/>
    <w:rsid w:val="00A76238"/>
    <w:rsid w:val="00A77BD6"/>
    <w:rsid w:val="00A816DD"/>
    <w:rsid w:val="00A82573"/>
    <w:rsid w:val="00A82DE6"/>
    <w:rsid w:val="00A83941"/>
    <w:rsid w:val="00A84CC5"/>
    <w:rsid w:val="00A85367"/>
    <w:rsid w:val="00A867E2"/>
    <w:rsid w:val="00A86B30"/>
    <w:rsid w:val="00A87D6A"/>
    <w:rsid w:val="00A902A8"/>
    <w:rsid w:val="00A90D72"/>
    <w:rsid w:val="00A9157F"/>
    <w:rsid w:val="00A91F0D"/>
    <w:rsid w:val="00A9311D"/>
    <w:rsid w:val="00A93125"/>
    <w:rsid w:val="00A957C4"/>
    <w:rsid w:val="00A967FE"/>
    <w:rsid w:val="00AA045B"/>
    <w:rsid w:val="00AA04AF"/>
    <w:rsid w:val="00AA1F91"/>
    <w:rsid w:val="00AA23FC"/>
    <w:rsid w:val="00AA3280"/>
    <w:rsid w:val="00AA5933"/>
    <w:rsid w:val="00AA5CEB"/>
    <w:rsid w:val="00AA5F1C"/>
    <w:rsid w:val="00AA75D4"/>
    <w:rsid w:val="00AB0589"/>
    <w:rsid w:val="00AB1003"/>
    <w:rsid w:val="00AB13E8"/>
    <w:rsid w:val="00AB1CBE"/>
    <w:rsid w:val="00AB28C6"/>
    <w:rsid w:val="00AB6E78"/>
    <w:rsid w:val="00AB7BC2"/>
    <w:rsid w:val="00AC1908"/>
    <w:rsid w:val="00AC5588"/>
    <w:rsid w:val="00AC5D58"/>
    <w:rsid w:val="00AC673D"/>
    <w:rsid w:val="00AC7E3B"/>
    <w:rsid w:val="00AD0A48"/>
    <w:rsid w:val="00AD16B6"/>
    <w:rsid w:val="00AD1CC9"/>
    <w:rsid w:val="00AD2129"/>
    <w:rsid w:val="00AD2672"/>
    <w:rsid w:val="00AD4446"/>
    <w:rsid w:val="00AD4C0A"/>
    <w:rsid w:val="00AD6178"/>
    <w:rsid w:val="00AE145B"/>
    <w:rsid w:val="00AE1B0C"/>
    <w:rsid w:val="00AE1FE8"/>
    <w:rsid w:val="00AE3D5F"/>
    <w:rsid w:val="00AE7552"/>
    <w:rsid w:val="00AF05AD"/>
    <w:rsid w:val="00AF1BF8"/>
    <w:rsid w:val="00AF2719"/>
    <w:rsid w:val="00AF310F"/>
    <w:rsid w:val="00AF500B"/>
    <w:rsid w:val="00AF59DB"/>
    <w:rsid w:val="00AF5FA3"/>
    <w:rsid w:val="00AF62B2"/>
    <w:rsid w:val="00B014BF"/>
    <w:rsid w:val="00B020C9"/>
    <w:rsid w:val="00B04AFF"/>
    <w:rsid w:val="00B0500C"/>
    <w:rsid w:val="00B1142E"/>
    <w:rsid w:val="00B11AB0"/>
    <w:rsid w:val="00B12BC6"/>
    <w:rsid w:val="00B12CE4"/>
    <w:rsid w:val="00B12D51"/>
    <w:rsid w:val="00B13574"/>
    <w:rsid w:val="00B1473D"/>
    <w:rsid w:val="00B171FE"/>
    <w:rsid w:val="00B17393"/>
    <w:rsid w:val="00B202E3"/>
    <w:rsid w:val="00B20E71"/>
    <w:rsid w:val="00B225CE"/>
    <w:rsid w:val="00B226BD"/>
    <w:rsid w:val="00B2359E"/>
    <w:rsid w:val="00B26138"/>
    <w:rsid w:val="00B30CF5"/>
    <w:rsid w:val="00B31133"/>
    <w:rsid w:val="00B31298"/>
    <w:rsid w:val="00B33CB5"/>
    <w:rsid w:val="00B34476"/>
    <w:rsid w:val="00B358C3"/>
    <w:rsid w:val="00B35CDD"/>
    <w:rsid w:val="00B360B3"/>
    <w:rsid w:val="00B36576"/>
    <w:rsid w:val="00B36850"/>
    <w:rsid w:val="00B372A8"/>
    <w:rsid w:val="00B3761D"/>
    <w:rsid w:val="00B40AAD"/>
    <w:rsid w:val="00B410B5"/>
    <w:rsid w:val="00B425D0"/>
    <w:rsid w:val="00B427A6"/>
    <w:rsid w:val="00B42F58"/>
    <w:rsid w:val="00B46671"/>
    <w:rsid w:val="00B47BF3"/>
    <w:rsid w:val="00B510F4"/>
    <w:rsid w:val="00B53DEF"/>
    <w:rsid w:val="00B543E2"/>
    <w:rsid w:val="00B549EC"/>
    <w:rsid w:val="00B54E25"/>
    <w:rsid w:val="00B55307"/>
    <w:rsid w:val="00B56A3E"/>
    <w:rsid w:val="00B573C1"/>
    <w:rsid w:val="00B603C6"/>
    <w:rsid w:val="00B606ED"/>
    <w:rsid w:val="00B6475E"/>
    <w:rsid w:val="00B65998"/>
    <w:rsid w:val="00B6642F"/>
    <w:rsid w:val="00B66D08"/>
    <w:rsid w:val="00B70189"/>
    <w:rsid w:val="00B71B47"/>
    <w:rsid w:val="00B744FB"/>
    <w:rsid w:val="00B76790"/>
    <w:rsid w:val="00B77413"/>
    <w:rsid w:val="00B77943"/>
    <w:rsid w:val="00B81557"/>
    <w:rsid w:val="00B83660"/>
    <w:rsid w:val="00B83B00"/>
    <w:rsid w:val="00B8778A"/>
    <w:rsid w:val="00B87909"/>
    <w:rsid w:val="00B87C81"/>
    <w:rsid w:val="00B90324"/>
    <w:rsid w:val="00B908E0"/>
    <w:rsid w:val="00B916BB"/>
    <w:rsid w:val="00B918A8"/>
    <w:rsid w:val="00B9344B"/>
    <w:rsid w:val="00B95E22"/>
    <w:rsid w:val="00B968F8"/>
    <w:rsid w:val="00B97816"/>
    <w:rsid w:val="00BA05BE"/>
    <w:rsid w:val="00BA0E2B"/>
    <w:rsid w:val="00BA24A7"/>
    <w:rsid w:val="00BA3D61"/>
    <w:rsid w:val="00BA4724"/>
    <w:rsid w:val="00BA5047"/>
    <w:rsid w:val="00BA7296"/>
    <w:rsid w:val="00BA7A78"/>
    <w:rsid w:val="00BB3AFA"/>
    <w:rsid w:val="00BB3FC6"/>
    <w:rsid w:val="00BB422B"/>
    <w:rsid w:val="00BB589D"/>
    <w:rsid w:val="00BB6891"/>
    <w:rsid w:val="00BC47D1"/>
    <w:rsid w:val="00BC6495"/>
    <w:rsid w:val="00BC678F"/>
    <w:rsid w:val="00BD17DF"/>
    <w:rsid w:val="00BD3131"/>
    <w:rsid w:val="00BD42D6"/>
    <w:rsid w:val="00BD7718"/>
    <w:rsid w:val="00BD7922"/>
    <w:rsid w:val="00BD7B8F"/>
    <w:rsid w:val="00BE32D0"/>
    <w:rsid w:val="00BE391D"/>
    <w:rsid w:val="00BE3C6A"/>
    <w:rsid w:val="00BE6E33"/>
    <w:rsid w:val="00BF02AC"/>
    <w:rsid w:val="00BF22FA"/>
    <w:rsid w:val="00BF2806"/>
    <w:rsid w:val="00BF3319"/>
    <w:rsid w:val="00BF3396"/>
    <w:rsid w:val="00BF3F75"/>
    <w:rsid w:val="00BF4AB7"/>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3F10"/>
    <w:rsid w:val="00C140F3"/>
    <w:rsid w:val="00C1594D"/>
    <w:rsid w:val="00C178BC"/>
    <w:rsid w:val="00C200F4"/>
    <w:rsid w:val="00C21130"/>
    <w:rsid w:val="00C2143D"/>
    <w:rsid w:val="00C23BF5"/>
    <w:rsid w:val="00C23D36"/>
    <w:rsid w:val="00C24566"/>
    <w:rsid w:val="00C246B2"/>
    <w:rsid w:val="00C247FF"/>
    <w:rsid w:val="00C24C73"/>
    <w:rsid w:val="00C24D1E"/>
    <w:rsid w:val="00C2509A"/>
    <w:rsid w:val="00C25BF1"/>
    <w:rsid w:val="00C25EF3"/>
    <w:rsid w:val="00C27D3B"/>
    <w:rsid w:val="00C30F49"/>
    <w:rsid w:val="00C314D3"/>
    <w:rsid w:val="00C31A63"/>
    <w:rsid w:val="00C322A4"/>
    <w:rsid w:val="00C32751"/>
    <w:rsid w:val="00C34D9C"/>
    <w:rsid w:val="00C351C5"/>
    <w:rsid w:val="00C35973"/>
    <w:rsid w:val="00C405F8"/>
    <w:rsid w:val="00C40B38"/>
    <w:rsid w:val="00C4204D"/>
    <w:rsid w:val="00C438AE"/>
    <w:rsid w:val="00C44447"/>
    <w:rsid w:val="00C4776C"/>
    <w:rsid w:val="00C507AE"/>
    <w:rsid w:val="00C50C58"/>
    <w:rsid w:val="00C51607"/>
    <w:rsid w:val="00C52558"/>
    <w:rsid w:val="00C52BD6"/>
    <w:rsid w:val="00C548B9"/>
    <w:rsid w:val="00C54D47"/>
    <w:rsid w:val="00C554DF"/>
    <w:rsid w:val="00C55775"/>
    <w:rsid w:val="00C55BE5"/>
    <w:rsid w:val="00C57801"/>
    <w:rsid w:val="00C60FBA"/>
    <w:rsid w:val="00C62C6F"/>
    <w:rsid w:val="00C63396"/>
    <w:rsid w:val="00C65CAE"/>
    <w:rsid w:val="00C7190A"/>
    <w:rsid w:val="00C71FBB"/>
    <w:rsid w:val="00C74E3D"/>
    <w:rsid w:val="00C76E1E"/>
    <w:rsid w:val="00C83327"/>
    <w:rsid w:val="00C83D20"/>
    <w:rsid w:val="00C83F73"/>
    <w:rsid w:val="00C8477E"/>
    <w:rsid w:val="00C86282"/>
    <w:rsid w:val="00C86409"/>
    <w:rsid w:val="00C879E4"/>
    <w:rsid w:val="00C87A06"/>
    <w:rsid w:val="00C87DDE"/>
    <w:rsid w:val="00C90A1A"/>
    <w:rsid w:val="00C945FC"/>
    <w:rsid w:val="00C948CF"/>
    <w:rsid w:val="00C94E71"/>
    <w:rsid w:val="00C94E82"/>
    <w:rsid w:val="00C95F4D"/>
    <w:rsid w:val="00C96A91"/>
    <w:rsid w:val="00CA0741"/>
    <w:rsid w:val="00CA0A77"/>
    <w:rsid w:val="00CA11C7"/>
    <w:rsid w:val="00CA2219"/>
    <w:rsid w:val="00CA2514"/>
    <w:rsid w:val="00CA436F"/>
    <w:rsid w:val="00CA5549"/>
    <w:rsid w:val="00CA5DAC"/>
    <w:rsid w:val="00CB4C00"/>
    <w:rsid w:val="00CC0B1D"/>
    <w:rsid w:val="00CC1794"/>
    <w:rsid w:val="00CC2F01"/>
    <w:rsid w:val="00CC315E"/>
    <w:rsid w:val="00CC4924"/>
    <w:rsid w:val="00CC5557"/>
    <w:rsid w:val="00CC56EE"/>
    <w:rsid w:val="00CC6933"/>
    <w:rsid w:val="00CC6BF1"/>
    <w:rsid w:val="00CC7361"/>
    <w:rsid w:val="00CC7E3A"/>
    <w:rsid w:val="00CD0090"/>
    <w:rsid w:val="00CD1EA1"/>
    <w:rsid w:val="00CD5D22"/>
    <w:rsid w:val="00CD6B60"/>
    <w:rsid w:val="00CD73DD"/>
    <w:rsid w:val="00CE196A"/>
    <w:rsid w:val="00CE30EA"/>
    <w:rsid w:val="00CE3A38"/>
    <w:rsid w:val="00CE4F43"/>
    <w:rsid w:val="00CE6849"/>
    <w:rsid w:val="00CE70E2"/>
    <w:rsid w:val="00CE7519"/>
    <w:rsid w:val="00CF0DE2"/>
    <w:rsid w:val="00CF1968"/>
    <w:rsid w:val="00CF237B"/>
    <w:rsid w:val="00CF289D"/>
    <w:rsid w:val="00CF2E0D"/>
    <w:rsid w:val="00CF706E"/>
    <w:rsid w:val="00D00F2E"/>
    <w:rsid w:val="00D00FAE"/>
    <w:rsid w:val="00D03962"/>
    <w:rsid w:val="00D04719"/>
    <w:rsid w:val="00D05970"/>
    <w:rsid w:val="00D05BC7"/>
    <w:rsid w:val="00D062E0"/>
    <w:rsid w:val="00D07D2B"/>
    <w:rsid w:val="00D07F83"/>
    <w:rsid w:val="00D11FEC"/>
    <w:rsid w:val="00D12339"/>
    <w:rsid w:val="00D1280D"/>
    <w:rsid w:val="00D129FA"/>
    <w:rsid w:val="00D13070"/>
    <w:rsid w:val="00D13106"/>
    <w:rsid w:val="00D133D2"/>
    <w:rsid w:val="00D146AE"/>
    <w:rsid w:val="00D15D84"/>
    <w:rsid w:val="00D20B5C"/>
    <w:rsid w:val="00D26D53"/>
    <w:rsid w:val="00D27895"/>
    <w:rsid w:val="00D31930"/>
    <w:rsid w:val="00D31EB1"/>
    <w:rsid w:val="00D323D4"/>
    <w:rsid w:val="00D331CE"/>
    <w:rsid w:val="00D34AA1"/>
    <w:rsid w:val="00D35B24"/>
    <w:rsid w:val="00D369D3"/>
    <w:rsid w:val="00D4000C"/>
    <w:rsid w:val="00D42B2A"/>
    <w:rsid w:val="00D437E7"/>
    <w:rsid w:val="00D452DB"/>
    <w:rsid w:val="00D4562C"/>
    <w:rsid w:val="00D46636"/>
    <w:rsid w:val="00D46975"/>
    <w:rsid w:val="00D472A6"/>
    <w:rsid w:val="00D507CB"/>
    <w:rsid w:val="00D50B91"/>
    <w:rsid w:val="00D55BCA"/>
    <w:rsid w:val="00D55F6F"/>
    <w:rsid w:val="00D56F31"/>
    <w:rsid w:val="00D57566"/>
    <w:rsid w:val="00D63991"/>
    <w:rsid w:val="00D64394"/>
    <w:rsid w:val="00D64A71"/>
    <w:rsid w:val="00D660AB"/>
    <w:rsid w:val="00D677CF"/>
    <w:rsid w:val="00D70C23"/>
    <w:rsid w:val="00D7163F"/>
    <w:rsid w:val="00D720A5"/>
    <w:rsid w:val="00D76176"/>
    <w:rsid w:val="00D77578"/>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32"/>
    <w:rsid w:val="00D955D8"/>
    <w:rsid w:val="00D965C1"/>
    <w:rsid w:val="00D96F3D"/>
    <w:rsid w:val="00DA177A"/>
    <w:rsid w:val="00DA4EA9"/>
    <w:rsid w:val="00DA6A06"/>
    <w:rsid w:val="00DA79BC"/>
    <w:rsid w:val="00DB1024"/>
    <w:rsid w:val="00DB2F35"/>
    <w:rsid w:val="00DB3CFE"/>
    <w:rsid w:val="00DB51AA"/>
    <w:rsid w:val="00DB5933"/>
    <w:rsid w:val="00DB7F14"/>
    <w:rsid w:val="00DC02A6"/>
    <w:rsid w:val="00DC0341"/>
    <w:rsid w:val="00DC11E7"/>
    <w:rsid w:val="00DC18A9"/>
    <w:rsid w:val="00DC368E"/>
    <w:rsid w:val="00DC37A3"/>
    <w:rsid w:val="00DC4869"/>
    <w:rsid w:val="00DC5B53"/>
    <w:rsid w:val="00DC68EC"/>
    <w:rsid w:val="00DC6A5B"/>
    <w:rsid w:val="00DC7132"/>
    <w:rsid w:val="00DD00E6"/>
    <w:rsid w:val="00DD0941"/>
    <w:rsid w:val="00DD0D67"/>
    <w:rsid w:val="00DD3356"/>
    <w:rsid w:val="00DD76F4"/>
    <w:rsid w:val="00DE18EB"/>
    <w:rsid w:val="00DE2DEC"/>
    <w:rsid w:val="00DE3A5B"/>
    <w:rsid w:val="00DE6456"/>
    <w:rsid w:val="00DE6E57"/>
    <w:rsid w:val="00DE7510"/>
    <w:rsid w:val="00DE7617"/>
    <w:rsid w:val="00DF052E"/>
    <w:rsid w:val="00DF17D0"/>
    <w:rsid w:val="00DF17EE"/>
    <w:rsid w:val="00DF25E9"/>
    <w:rsid w:val="00DF348C"/>
    <w:rsid w:val="00DF3B7E"/>
    <w:rsid w:val="00DF4387"/>
    <w:rsid w:val="00DF5011"/>
    <w:rsid w:val="00DF6DD6"/>
    <w:rsid w:val="00E011DA"/>
    <w:rsid w:val="00E0369E"/>
    <w:rsid w:val="00E05BDE"/>
    <w:rsid w:val="00E07907"/>
    <w:rsid w:val="00E07DD7"/>
    <w:rsid w:val="00E108D6"/>
    <w:rsid w:val="00E11111"/>
    <w:rsid w:val="00E11707"/>
    <w:rsid w:val="00E11ABC"/>
    <w:rsid w:val="00E12886"/>
    <w:rsid w:val="00E13545"/>
    <w:rsid w:val="00E142FF"/>
    <w:rsid w:val="00E14E0A"/>
    <w:rsid w:val="00E1550D"/>
    <w:rsid w:val="00E1642B"/>
    <w:rsid w:val="00E17FB4"/>
    <w:rsid w:val="00E208A4"/>
    <w:rsid w:val="00E209B0"/>
    <w:rsid w:val="00E22B4F"/>
    <w:rsid w:val="00E24F6E"/>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07E5"/>
    <w:rsid w:val="00E514C8"/>
    <w:rsid w:val="00E51B3A"/>
    <w:rsid w:val="00E52634"/>
    <w:rsid w:val="00E52EEF"/>
    <w:rsid w:val="00E53C5A"/>
    <w:rsid w:val="00E54194"/>
    <w:rsid w:val="00E60718"/>
    <w:rsid w:val="00E60A8C"/>
    <w:rsid w:val="00E62042"/>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69D4"/>
    <w:rsid w:val="00E7711D"/>
    <w:rsid w:val="00E772F5"/>
    <w:rsid w:val="00E81FAA"/>
    <w:rsid w:val="00E8470E"/>
    <w:rsid w:val="00E85BCB"/>
    <w:rsid w:val="00E87CB9"/>
    <w:rsid w:val="00E907BC"/>
    <w:rsid w:val="00E9204D"/>
    <w:rsid w:val="00E935AC"/>
    <w:rsid w:val="00E93DE9"/>
    <w:rsid w:val="00E94127"/>
    <w:rsid w:val="00E94EBA"/>
    <w:rsid w:val="00E95344"/>
    <w:rsid w:val="00E95FA9"/>
    <w:rsid w:val="00E95FDD"/>
    <w:rsid w:val="00E97978"/>
    <w:rsid w:val="00E97F6E"/>
    <w:rsid w:val="00EA2332"/>
    <w:rsid w:val="00EA2C5A"/>
    <w:rsid w:val="00EA309F"/>
    <w:rsid w:val="00EA4F35"/>
    <w:rsid w:val="00EA67DE"/>
    <w:rsid w:val="00EA68A0"/>
    <w:rsid w:val="00EA76D8"/>
    <w:rsid w:val="00EA7F53"/>
    <w:rsid w:val="00EB16F1"/>
    <w:rsid w:val="00EB2786"/>
    <w:rsid w:val="00EB2A50"/>
    <w:rsid w:val="00EB2A60"/>
    <w:rsid w:val="00EB4559"/>
    <w:rsid w:val="00EB5F08"/>
    <w:rsid w:val="00EB6F9E"/>
    <w:rsid w:val="00EB7268"/>
    <w:rsid w:val="00EC0029"/>
    <w:rsid w:val="00EC0875"/>
    <w:rsid w:val="00EC1DF8"/>
    <w:rsid w:val="00EC2168"/>
    <w:rsid w:val="00EC5535"/>
    <w:rsid w:val="00EC6519"/>
    <w:rsid w:val="00EC6804"/>
    <w:rsid w:val="00ED102E"/>
    <w:rsid w:val="00ED28CC"/>
    <w:rsid w:val="00ED3F59"/>
    <w:rsid w:val="00ED43B9"/>
    <w:rsid w:val="00ED5439"/>
    <w:rsid w:val="00ED63CB"/>
    <w:rsid w:val="00ED658A"/>
    <w:rsid w:val="00ED6DFF"/>
    <w:rsid w:val="00EE179E"/>
    <w:rsid w:val="00EE3CE9"/>
    <w:rsid w:val="00EE4458"/>
    <w:rsid w:val="00EE5B75"/>
    <w:rsid w:val="00EE79B4"/>
    <w:rsid w:val="00EF03D5"/>
    <w:rsid w:val="00EF45BA"/>
    <w:rsid w:val="00EF4BAE"/>
    <w:rsid w:val="00EF4C85"/>
    <w:rsid w:val="00EF7B85"/>
    <w:rsid w:val="00F01F8B"/>
    <w:rsid w:val="00F0223C"/>
    <w:rsid w:val="00F044DD"/>
    <w:rsid w:val="00F04A4D"/>
    <w:rsid w:val="00F05AAD"/>
    <w:rsid w:val="00F05CE4"/>
    <w:rsid w:val="00F05FD6"/>
    <w:rsid w:val="00F10480"/>
    <w:rsid w:val="00F109B3"/>
    <w:rsid w:val="00F10D8F"/>
    <w:rsid w:val="00F11001"/>
    <w:rsid w:val="00F12D26"/>
    <w:rsid w:val="00F12DD7"/>
    <w:rsid w:val="00F12FBD"/>
    <w:rsid w:val="00F13473"/>
    <w:rsid w:val="00F158FA"/>
    <w:rsid w:val="00F15F1A"/>
    <w:rsid w:val="00F175B4"/>
    <w:rsid w:val="00F201C9"/>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42D"/>
    <w:rsid w:val="00F50A4A"/>
    <w:rsid w:val="00F53532"/>
    <w:rsid w:val="00F544ED"/>
    <w:rsid w:val="00F5455A"/>
    <w:rsid w:val="00F64079"/>
    <w:rsid w:val="00F659BE"/>
    <w:rsid w:val="00F659E2"/>
    <w:rsid w:val="00F66681"/>
    <w:rsid w:val="00F66A91"/>
    <w:rsid w:val="00F67EAD"/>
    <w:rsid w:val="00F707E3"/>
    <w:rsid w:val="00F74319"/>
    <w:rsid w:val="00F7613A"/>
    <w:rsid w:val="00F77A3B"/>
    <w:rsid w:val="00F808C9"/>
    <w:rsid w:val="00F80A1A"/>
    <w:rsid w:val="00F81E15"/>
    <w:rsid w:val="00F81E97"/>
    <w:rsid w:val="00F83749"/>
    <w:rsid w:val="00F83DCA"/>
    <w:rsid w:val="00F845FD"/>
    <w:rsid w:val="00F8470E"/>
    <w:rsid w:val="00F858BF"/>
    <w:rsid w:val="00F901ED"/>
    <w:rsid w:val="00F92A26"/>
    <w:rsid w:val="00F93BE5"/>
    <w:rsid w:val="00F9501B"/>
    <w:rsid w:val="00F95B66"/>
    <w:rsid w:val="00F96FF6"/>
    <w:rsid w:val="00F97D16"/>
    <w:rsid w:val="00F97FCB"/>
    <w:rsid w:val="00FA0A28"/>
    <w:rsid w:val="00FA1C33"/>
    <w:rsid w:val="00FA24D0"/>
    <w:rsid w:val="00FA2EC8"/>
    <w:rsid w:val="00FA3151"/>
    <w:rsid w:val="00FA594B"/>
    <w:rsid w:val="00FA7C7A"/>
    <w:rsid w:val="00FB0559"/>
    <w:rsid w:val="00FB1D22"/>
    <w:rsid w:val="00FB3E61"/>
    <w:rsid w:val="00FB3FB0"/>
    <w:rsid w:val="00FB53A2"/>
    <w:rsid w:val="00FB5593"/>
    <w:rsid w:val="00FB6799"/>
    <w:rsid w:val="00FB75E5"/>
    <w:rsid w:val="00FB7E68"/>
    <w:rsid w:val="00FC0DCE"/>
    <w:rsid w:val="00FC0E79"/>
    <w:rsid w:val="00FC2139"/>
    <w:rsid w:val="00FC2550"/>
    <w:rsid w:val="00FC2C98"/>
    <w:rsid w:val="00FC3303"/>
    <w:rsid w:val="00FC4F17"/>
    <w:rsid w:val="00FC6C3D"/>
    <w:rsid w:val="00FC753D"/>
    <w:rsid w:val="00FD06A5"/>
    <w:rsid w:val="00FD1D4A"/>
    <w:rsid w:val="00FD338E"/>
    <w:rsid w:val="00FD3756"/>
    <w:rsid w:val="00FD3D4D"/>
    <w:rsid w:val="00FD4E66"/>
    <w:rsid w:val="00FD609E"/>
    <w:rsid w:val="00FD6B9A"/>
    <w:rsid w:val="00FD7D5F"/>
    <w:rsid w:val="00FE173A"/>
    <w:rsid w:val="00FE61CC"/>
    <w:rsid w:val="00FE69F9"/>
    <w:rsid w:val="00FE74FB"/>
    <w:rsid w:val="00FF093C"/>
    <w:rsid w:val="00FF0B58"/>
    <w:rsid w:val="00FF317A"/>
    <w:rsid w:val="00FF343F"/>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76129"/>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table" w:customStyle="1" w:styleId="CompassTable6">
    <w:name w:val="Compass Table6"/>
    <w:basedOn w:val="TableGrid"/>
    <w:uiPriority w:val="99"/>
    <w:rsid w:val="00D55BCA"/>
    <w:rPr>
      <w:rFonts w:eastAsia="Times New Roman" w:cs="Times New Roman"/>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blStylePr w:type="firstRow">
      <w:rPr>
        <w:rFonts w:ascii="Times New Roman" w:hAnsi="Times New Roman" w:cs="Times New Roman"/>
        <w:b/>
        <w:color w:val="FFFFFF"/>
        <w:sz w:val="22"/>
      </w:rPr>
      <w:tblPr/>
      <w:trPr>
        <w:cantSplit/>
        <w:tblHeader/>
      </w:trPr>
      <w:tcPr>
        <w:shd w:val="clear" w:color="auto" w:fill="233972"/>
      </w:tcPr>
    </w:tblStylePr>
    <w:tblStylePr w:type="lastRow">
      <w:rPr>
        <w:rFonts w:ascii="Times New Roman" w:hAnsi="Times New Roman" w:cs="Times New Roman"/>
        <w:color w:val="000000"/>
        <w:sz w:val="20"/>
      </w:rPr>
    </w:tblStylePr>
    <w:tblStylePr w:type="band1Horz">
      <w:rPr>
        <w:rFonts w:ascii="Times New Roman" w:hAnsi="Times New Roman" w:cs="Times New Roman"/>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Times New Roman" w:hAnsi="Times New Roman" w:cs="Times New Roman"/>
        <w:color w:val="000000"/>
        <w:sz w:val="20"/>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qFormat/>
    <w:rsid w:val="00265A9E"/>
    <w:pPr>
      <w:numPr>
        <w:ilvl w:val="2"/>
      </w:numPr>
      <w:outlineLvl w:val="2"/>
    </w:pPr>
  </w:style>
  <w:style w:type="paragraph" w:styleId="Heading4">
    <w:name w:val="heading 4"/>
    <w:basedOn w:val="Heading3"/>
    <w:next w:val="BodyText"/>
    <w:link w:val="Heading4Char"/>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table" w:customStyle="1" w:styleId="CompassTable6">
    <w:name w:val="Compass Table6"/>
    <w:basedOn w:val="TableGrid"/>
    <w:uiPriority w:val="99"/>
    <w:rsid w:val="00D55BCA"/>
    <w:rPr>
      <w:rFonts w:eastAsia="Times New Roman" w:cs="Times New Roman"/>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blStylePr w:type="firstRow">
      <w:rPr>
        <w:rFonts w:ascii="Times New Roman" w:hAnsi="Times New Roman" w:cs="Times New Roman"/>
        <w:b/>
        <w:color w:val="FFFFFF"/>
        <w:sz w:val="22"/>
      </w:rPr>
      <w:tblPr/>
      <w:trPr>
        <w:cantSplit/>
        <w:tblHeader/>
      </w:trPr>
      <w:tcPr>
        <w:shd w:val="clear" w:color="auto" w:fill="233972"/>
      </w:tcPr>
    </w:tblStylePr>
    <w:tblStylePr w:type="lastRow">
      <w:rPr>
        <w:rFonts w:ascii="Times New Roman" w:hAnsi="Times New Roman" w:cs="Times New Roman"/>
        <w:color w:val="000000"/>
        <w:sz w:val="20"/>
      </w:rPr>
    </w:tblStylePr>
    <w:tblStylePr w:type="band1Horz">
      <w:rPr>
        <w:rFonts w:ascii="Times New Roman" w:hAnsi="Times New Roman" w:cs="Times New Roman"/>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Times New Roman" w:hAnsi="Times New Roman" w:cs="Times New Roman"/>
        <w:color w:val="000000"/>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023512816">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2.xm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footer" Target="footer2.xml"/><Relationship Id="rId47"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image" Target="media/image9.pn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8.xml"/><Relationship Id="rId32" Type="http://schemas.openxmlformats.org/officeDocument/2006/relationships/hyperlink" Target="https://www.fema.gov/media-library-data/1450219382984-bcf364478896e3db06a9f9998cc5d1b1/Hazus_3.0_Dasymetric_Data_Overview_Complete.pdf" TargetMode="External"/><Relationship Id="rId45"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chart" Target="charts/chart7.xml"/><Relationship Id="rId28" Type="http://schemas.openxmlformats.org/officeDocument/2006/relationships/image" Target="media/image7.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hyperlink" Target="https://www.fema.gov/media-library-data/1450220012223-ebdf6f4752bbbb4411f69d0ee8b39bc4/Hazus_Dasymetric_Vs_Homogenous_Flyer_2.0.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chart" Target="charts/chart6.xml"/><Relationship Id="rId27" Type="http://schemas.openxmlformats.org/officeDocument/2006/relationships/chart" Target="charts/chart10.xml"/><Relationship Id="rId30" Type="http://schemas.openxmlformats.org/officeDocument/2006/relationships/hyperlink" Target="https://www.fema.gov/media-library" TargetMode="External"/><Relationship Id="rId35" Type="http://schemas.openxmlformats.org/officeDocument/2006/relationships/fontTable" Target="fontTable.xml"/><Relationship Id="rId48"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amenaws\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nadtc1vfs150.na.aecomnet.com\Data\Texas_2d\60656836_TWDB_Leon_BLE\400_PRODUCTION\Engineering\Approximates\Eng\Supplemental\Excess%20Precip%20and%20inflow%20hydrograph%20Leon.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0.03</c:v>
                </c:pt>
                <c:pt idx="97">
                  <c:v>0.03</c:v>
                </c:pt>
                <c:pt idx="98">
                  <c:v>0.03</c:v>
                </c:pt>
                <c:pt idx="99">
                  <c:v>0.03</c:v>
                </c:pt>
                <c:pt idx="100">
                  <c:v>0.03</c:v>
                </c:pt>
                <c:pt idx="101">
                  <c:v>0.03</c:v>
                </c:pt>
                <c:pt idx="102">
                  <c:v>0.03</c:v>
                </c:pt>
                <c:pt idx="103">
                  <c:v>0.04</c:v>
                </c:pt>
                <c:pt idx="104">
                  <c:v>0.04</c:v>
                </c:pt>
                <c:pt idx="105">
                  <c:v>0.04</c:v>
                </c:pt>
                <c:pt idx="106">
                  <c:v>0.06</c:v>
                </c:pt>
                <c:pt idx="107">
                  <c:v>0.06</c:v>
                </c:pt>
                <c:pt idx="108">
                  <c:v>0.06</c:v>
                </c:pt>
                <c:pt idx="109">
                  <c:v>7.0000000000000007E-2</c:v>
                </c:pt>
                <c:pt idx="110">
                  <c:v>7.0000000000000007E-2</c:v>
                </c:pt>
                <c:pt idx="111">
                  <c:v>0.09</c:v>
                </c:pt>
                <c:pt idx="112">
                  <c:v>0.09</c:v>
                </c:pt>
                <c:pt idx="113">
                  <c:v>0.1</c:v>
                </c:pt>
                <c:pt idx="114">
                  <c:v>0.11</c:v>
                </c:pt>
                <c:pt idx="115">
                  <c:v>0.12</c:v>
                </c:pt>
                <c:pt idx="116">
                  <c:v>0.15</c:v>
                </c:pt>
                <c:pt idx="117">
                  <c:v>0.17</c:v>
                </c:pt>
                <c:pt idx="118">
                  <c:v>0.19</c:v>
                </c:pt>
                <c:pt idx="119">
                  <c:v>0.16</c:v>
                </c:pt>
                <c:pt idx="120">
                  <c:v>0.33</c:v>
                </c:pt>
                <c:pt idx="121">
                  <c:v>0.62</c:v>
                </c:pt>
                <c:pt idx="122">
                  <c:v>0.23</c:v>
                </c:pt>
                <c:pt idx="123">
                  <c:v>0.15</c:v>
                </c:pt>
                <c:pt idx="124">
                  <c:v>0.2</c:v>
                </c:pt>
                <c:pt idx="125">
                  <c:v>0.18</c:v>
                </c:pt>
                <c:pt idx="126">
                  <c:v>0.14000000000000001</c:v>
                </c:pt>
                <c:pt idx="127">
                  <c:v>0.13</c:v>
                </c:pt>
                <c:pt idx="128">
                  <c:v>0.13</c:v>
                </c:pt>
                <c:pt idx="129">
                  <c:v>0.12</c:v>
                </c:pt>
                <c:pt idx="130">
                  <c:v>0.12</c:v>
                </c:pt>
                <c:pt idx="131">
                  <c:v>0.1</c:v>
                </c:pt>
                <c:pt idx="132">
                  <c:v>0.09</c:v>
                </c:pt>
                <c:pt idx="133">
                  <c:v>0.09</c:v>
                </c:pt>
                <c:pt idx="134">
                  <c:v>0.09</c:v>
                </c:pt>
                <c:pt idx="135">
                  <c:v>0.08</c:v>
                </c:pt>
                <c:pt idx="136">
                  <c:v>0.06</c:v>
                </c:pt>
                <c:pt idx="137">
                  <c:v>0.06</c:v>
                </c:pt>
                <c:pt idx="138">
                  <c:v>0.06</c:v>
                </c:pt>
                <c:pt idx="139">
                  <c:v>0.05</c:v>
                </c:pt>
                <c:pt idx="140">
                  <c:v>0.05</c:v>
                </c:pt>
                <c:pt idx="141">
                  <c:v>0.05</c:v>
                </c:pt>
                <c:pt idx="142">
                  <c:v>0.05</c:v>
                </c:pt>
                <c:pt idx="143">
                  <c:v>0.05</c:v>
                </c:pt>
                <c:pt idx="144">
                  <c:v>0.05</c:v>
                </c:pt>
                <c:pt idx="145">
                  <c:v>0.05</c:v>
                </c:pt>
                <c:pt idx="146">
                  <c:v>0.05</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0.02</c:v>
                </c:pt>
                <c:pt idx="93">
                  <c:v>0.02</c:v>
                </c:pt>
                <c:pt idx="94">
                  <c:v>0.02</c:v>
                </c:pt>
                <c:pt idx="95">
                  <c:v>0.02</c:v>
                </c:pt>
                <c:pt idx="96">
                  <c:v>0.02</c:v>
                </c:pt>
                <c:pt idx="97">
                  <c:v>0.02</c:v>
                </c:pt>
                <c:pt idx="98">
                  <c:v>0.02</c:v>
                </c:pt>
                <c:pt idx="99">
                  <c:v>0.02</c:v>
                </c:pt>
                <c:pt idx="100">
                  <c:v>0.03</c:v>
                </c:pt>
                <c:pt idx="101">
                  <c:v>0.03</c:v>
                </c:pt>
                <c:pt idx="102">
                  <c:v>0.03</c:v>
                </c:pt>
                <c:pt idx="103">
                  <c:v>0.03</c:v>
                </c:pt>
                <c:pt idx="104">
                  <c:v>0.03</c:v>
                </c:pt>
                <c:pt idx="105">
                  <c:v>0.04</c:v>
                </c:pt>
                <c:pt idx="106">
                  <c:v>0.05</c:v>
                </c:pt>
                <c:pt idx="107">
                  <c:v>0.05</c:v>
                </c:pt>
                <c:pt idx="108">
                  <c:v>0.06</c:v>
                </c:pt>
                <c:pt idx="109">
                  <c:v>0.06</c:v>
                </c:pt>
                <c:pt idx="110">
                  <c:v>7.0000000000000007E-2</c:v>
                </c:pt>
                <c:pt idx="111">
                  <c:v>0.08</c:v>
                </c:pt>
                <c:pt idx="112">
                  <c:v>0.09</c:v>
                </c:pt>
                <c:pt idx="113">
                  <c:v>0.09</c:v>
                </c:pt>
                <c:pt idx="114">
                  <c:v>0.1</c:v>
                </c:pt>
                <c:pt idx="115">
                  <c:v>0.11</c:v>
                </c:pt>
                <c:pt idx="116">
                  <c:v>0.13</c:v>
                </c:pt>
                <c:pt idx="117">
                  <c:v>0.14000000000000001</c:v>
                </c:pt>
                <c:pt idx="118">
                  <c:v>0.16</c:v>
                </c:pt>
                <c:pt idx="119">
                  <c:v>0.14000000000000001</c:v>
                </c:pt>
                <c:pt idx="120">
                  <c:v>0.28000000000000003</c:v>
                </c:pt>
                <c:pt idx="121">
                  <c:v>0.53</c:v>
                </c:pt>
                <c:pt idx="122">
                  <c:v>0.2</c:v>
                </c:pt>
                <c:pt idx="123">
                  <c:v>0.14000000000000001</c:v>
                </c:pt>
                <c:pt idx="124">
                  <c:v>0.18</c:v>
                </c:pt>
                <c:pt idx="125">
                  <c:v>0.17</c:v>
                </c:pt>
                <c:pt idx="126">
                  <c:v>0.15</c:v>
                </c:pt>
                <c:pt idx="127">
                  <c:v>0.14000000000000001</c:v>
                </c:pt>
                <c:pt idx="128">
                  <c:v>0.13</c:v>
                </c:pt>
                <c:pt idx="129">
                  <c:v>0.13</c:v>
                </c:pt>
                <c:pt idx="130">
                  <c:v>0.12</c:v>
                </c:pt>
                <c:pt idx="131">
                  <c:v>0.1</c:v>
                </c:pt>
                <c:pt idx="132">
                  <c:v>0.1</c:v>
                </c:pt>
                <c:pt idx="133">
                  <c:v>0.1</c:v>
                </c:pt>
                <c:pt idx="134">
                  <c:v>0.09</c:v>
                </c:pt>
                <c:pt idx="135">
                  <c:v>0.09</c:v>
                </c:pt>
                <c:pt idx="136">
                  <c:v>7.0000000000000007E-2</c:v>
                </c:pt>
                <c:pt idx="137">
                  <c:v>0.06</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0.02</c:v>
                </c:pt>
                <c:pt idx="106">
                  <c:v>0.02</c:v>
                </c:pt>
                <c:pt idx="107">
                  <c:v>0.02</c:v>
                </c:pt>
                <c:pt idx="108">
                  <c:v>0.03</c:v>
                </c:pt>
                <c:pt idx="109">
                  <c:v>0.03</c:v>
                </c:pt>
                <c:pt idx="110">
                  <c:v>0.03</c:v>
                </c:pt>
                <c:pt idx="111">
                  <c:v>0.04</c:v>
                </c:pt>
                <c:pt idx="112">
                  <c:v>0.04</c:v>
                </c:pt>
                <c:pt idx="113">
                  <c:v>0.05</c:v>
                </c:pt>
                <c:pt idx="114">
                  <c:v>0.05</c:v>
                </c:pt>
                <c:pt idx="115">
                  <c:v>0.06</c:v>
                </c:pt>
                <c:pt idx="116">
                  <c:v>0.08</c:v>
                </c:pt>
                <c:pt idx="117">
                  <c:v>0.09</c:v>
                </c:pt>
                <c:pt idx="118">
                  <c:v>0.1</c:v>
                </c:pt>
                <c:pt idx="119">
                  <c:v>0.09</c:v>
                </c:pt>
                <c:pt idx="120">
                  <c:v>0.19</c:v>
                </c:pt>
                <c:pt idx="121">
                  <c:v>0.37</c:v>
                </c:pt>
                <c:pt idx="122">
                  <c:v>0.14000000000000001</c:v>
                </c:pt>
                <c:pt idx="123">
                  <c:v>0.1</c:v>
                </c:pt>
                <c:pt idx="124">
                  <c:v>0.13</c:v>
                </c:pt>
                <c:pt idx="125">
                  <c:v>0.12</c:v>
                </c:pt>
                <c:pt idx="126">
                  <c:v>0.09</c:v>
                </c:pt>
                <c:pt idx="127">
                  <c:v>0.09</c:v>
                </c:pt>
                <c:pt idx="128">
                  <c:v>0.08</c:v>
                </c:pt>
                <c:pt idx="129">
                  <c:v>0.08</c:v>
                </c:pt>
                <c:pt idx="130">
                  <c:v>0.08</c:v>
                </c:pt>
                <c:pt idx="131">
                  <c:v>7.0000000000000007E-2</c:v>
                </c:pt>
                <c:pt idx="132">
                  <c:v>0.06</c:v>
                </c:pt>
                <c:pt idx="133">
                  <c:v>0.06</c:v>
                </c:pt>
                <c:pt idx="134">
                  <c:v>0.06</c:v>
                </c:pt>
                <c:pt idx="135">
                  <c:v>0.06</c:v>
                </c:pt>
                <c:pt idx="136">
                  <c:v>0.04</c:v>
                </c:pt>
                <c:pt idx="137">
                  <c:v>0.04</c:v>
                </c:pt>
                <c:pt idx="138">
                  <c:v>0.04</c:v>
                </c:pt>
                <c:pt idx="139">
                  <c:v>0.04</c:v>
                </c:pt>
                <c:pt idx="140">
                  <c:v>0.04</c:v>
                </c:pt>
                <c:pt idx="141">
                  <c:v>0.04</c:v>
                </c:pt>
                <c:pt idx="142">
                  <c:v>0.04</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0.01</c:v>
                </c:pt>
                <c:pt idx="100">
                  <c:v>0.01</c:v>
                </c:pt>
                <c:pt idx="101">
                  <c:v>0.01</c:v>
                </c:pt>
                <c:pt idx="102">
                  <c:v>0.01</c:v>
                </c:pt>
                <c:pt idx="103">
                  <c:v>0.01</c:v>
                </c:pt>
                <c:pt idx="104">
                  <c:v>0.01</c:v>
                </c:pt>
                <c:pt idx="105">
                  <c:v>0.01</c:v>
                </c:pt>
                <c:pt idx="106">
                  <c:v>0.01</c:v>
                </c:pt>
                <c:pt idx="107">
                  <c:v>0.02</c:v>
                </c:pt>
                <c:pt idx="108">
                  <c:v>0.02</c:v>
                </c:pt>
                <c:pt idx="109">
                  <c:v>0.02</c:v>
                </c:pt>
                <c:pt idx="110">
                  <c:v>0.02</c:v>
                </c:pt>
                <c:pt idx="111">
                  <c:v>0.03</c:v>
                </c:pt>
                <c:pt idx="112">
                  <c:v>0.03</c:v>
                </c:pt>
                <c:pt idx="113">
                  <c:v>0.03</c:v>
                </c:pt>
                <c:pt idx="114">
                  <c:v>0.04</c:v>
                </c:pt>
                <c:pt idx="115">
                  <c:v>0.04</c:v>
                </c:pt>
                <c:pt idx="116">
                  <c:v>0.06</c:v>
                </c:pt>
                <c:pt idx="117">
                  <c:v>7.0000000000000007E-2</c:v>
                </c:pt>
                <c:pt idx="118">
                  <c:v>0.08</c:v>
                </c:pt>
                <c:pt idx="119">
                  <c:v>7.0000000000000007E-2</c:v>
                </c:pt>
                <c:pt idx="120">
                  <c:v>0.15</c:v>
                </c:pt>
                <c:pt idx="121">
                  <c:v>0.31</c:v>
                </c:pt>
                <c:pt idx="122">
                  <c:v>0.12</c:v>
                </c:pt>
                <c:pt idx="123">
                  <c:v>0.08</c:v>
                </c:pt>
                <c:pt idx="124">
                  <c:v>0.11</c:v>
                </c:pt>
                <c:pt idx="125">
                  <c:v>0.1</c:v>
                </c:pt>
                <c:pt idx="126">
                  <c:v>0.08</c:v>
                </c:pt>
                <c:pt idx="127">
                  <c:v>7.0000000000000007E-2</c:v>
                </c:pt>
                <c:pt idx="128">
                  <c:v>7.0000000000000007E-2</c:v>
                </c:pt>
                <c:pt idx="129">
                  <c:v>0.06</c:v>
                </c:pt>
                <c:pt idx="130">
                  <c:v>0.06</c:v>
                </c:pt>
                <c:pt idx="131">
                  <c:v>0.05</c:v>
                </c:pt>
                <c:pt idx="132">
                  <c:v>0.05</c:v>
                </c:pt>
                <c:pt idx="133">
                  <c:v>0.05</c:v>
                </c:pt>
                <c:pt idx="134">
                  <c:v>0.05</c:v>
                </c:pt>
                <c:pt idx="135">
                  <c:v>0.04</c:v>
                </c:pt>
                <c:pt idx="136">
                  <c:v>0.03</c:v>
                </c:pt>
                <c:pt idx="137">
                  <c:v>0.03</c:v>
                </c:pt>
                <c:pt idx="138">
                  <c:v>0.03</c:v>
                </c:pt>
                <c:pt idx="139">
                  <c:v>0.03</c:v>
                </c:pt>
                <c:pt idx="140">
                  <c:v>0.03</c:v>
                </c:pt>
                <c:pt idx="141">
                  <c:v>0.03</c:v>
                </c:pt>
                <c:pt idx="142">
                  <c:v>0.03</c:v>
                </c:pt>
                <c:pt idx="143">
                  <c:v>0.03</c:v>
                </c:pt>
                <c:pt idx="144">
                  <c:v>0.03</c:v>
                </c:pt>
                <c:pt idx="145">
                  <c:v>0.03</c:v>
                </c:pt>
                <c:pt idx="146">
                  <c:v>0.03</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0.01</c:v>
                </c:pt>
                <c:pt idx="106">
                  <c:v>0.01</c:v>
                </c:pt>
                <c:pt idx="107">
                  <c:v>0.01</c:v>
                </c:pt>
                <c:pt idx="108">
                  <c:v>0.01</c:v>
                </c:pt>
                <c:pt idx="109">
                  <c:v>0.01</c:v>
                </c:pt>
                <c:pt idx="110">
                  <c:v>0.01</c:v>
                </c:pt>
                <c:pt idx="111">
                  <c:v>0.02</c:v>
                </c:pt>
                <c:pt idx="112">
                  <c:v>0.02</c:v>
                </c:pt>
                <c:pt idx="113">
                  <c:v>0.02</c:v>
                </c:pt>
                <c:pt idx="114">
                  <c:v>0.03</c:v>
                </c:pt>
                <c:pt idx="115">
                  <c:v>0.03</c:v>
                </c:pt>
                <c:pt idx="116">
                  <c:v>0.05</c:v>
                </c:pt>
                <c:pt idx="117">
                  <c:v>0.05</c:v>
                </c:pt>
                <c:pt idx="118">
                  <c:v>0.06</c:v>
                </c:pt>
                <c:pt idx="119">
                  <c:v>0.06</c:v>
                </c:pt>
                <c:pt idx="120">
                  <c:v>0.12</c:v>
                </c:pt>
                <c:pt idx="121">
                  <c:v>0.25</c:v>
                </c:pt>
                <c:pt idx="122">
                  <c:v>0.1</c:v>
                </c:pt>
                <c:pt idx="123">
                  <c:v>7.0000000000000007E-2</c:v>
                </c:pt>
                <c:pt idx="124">
                  <c:v>0.09</c:v>
                </c:pt>
                <c:pt idx="125">
                  <c:v>0.08</c:v>
                </c:pt>
                <c:pt idx="126">
                  <c:v>0.06</c:v>
                </c:pt>
                <c:pt idx="127">
                  <c:v>0.06</c:v>
                </c:pt>
                <c:pt idx="128">
                  <c:v>0.05</c:v>
                </c:pt>
                <c:pt idx="129">
                  <c:v>0.05</c:v>
                </c:pt>
                <c:pt idx="130">
                  <c:v>0.05</c:v>
                </c:pt>
                <c:pt idx="131">
                  <c:v>0.04</c:v>
                </c:pt>
                <c:pt idx="132">
                  <c:v>0.04</c:v>
                </c:pt>
                <c:pt idx="133">
                  <c:v>0.04</c:v>
                </c:pt>
                <c:pt idx="134">
                  <c:v>0.04</c:v>
                </c:pt>
                <c:pt idx="135">
                  <c:v>0.03</c:v>
                </c:pt>
                <c:pt idx="136">
                  <c:v>0.03</c:v>
                </c:pt>
                <c:pt idx="137">
                  <c:v>0.03</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0.01</c:v>
                </c:pt>
                <c:pt idx="111">
                  <c:v>0.01</c:v>
                </c:pt>
                <c:pt idx="112">
                  <c:v>0.01</c:v>
                </c:pt>
                <c:pt idx="113">
                  <c:v>0.01</c:v>
                </c:pt>
                <c:pt idx="114">
                  <c:v>0.01</c:v>
                </c:pt>
                <c:pt idx="115">
                  <c:v>0.02</c:v>
                </c:pt>
                <c:pt idx="116">
                  <c:v>0.03</c:v>
                </c:pt>
                <c:pt idx="117">
                  <c:v>0.03</c:v>
                </c:pt>
                <c:pt idx="118">
                  <c:v>0.04</c:v>
                </c:pt>
                <c:pt idx="119">
                  <c:v>0.04</c:v>
                </c:pt>
                <c:pt idx="120">
                  <c:v>0.08</c:v>
                </c:pt>
                <c:pt idx="121">
                  <c:v>0.17</c:v>
                </c:pt>
                <c:pt idx="122">
                  <c:v>7.0000000000000007E-2</c:v>
                </c:pt>
                <c:pt idx="123">
                  <c:v>0.05</c:v>
                </c:pt>
                <c:pt idx="124">
                  <c:v>0.06</c:v>
                </c:pt>
                <c:pt idx="125">
                  <c:v>0.06</c:v>
                </c:pt>
                <c:pt idx="126">
                  <c:v>0.04</c:v>
                </c:pt>
                <c:pt idx="127">
                  <c:v>0.04</c:v>
                </c:pt>
                <c:pt idx="128">
                  <c:v>0.04</c:v>
                </c:pt>
                <c:pt idx="129">
                  <c:v>0.03</c:v>
                </c:pt>
                <c:pt idx="130">
                  <c:v>0.03</c:v>
                </c:pt>
                <c:pt idx="131">
                  <c:v>0.03</c:v>
                </c:pt>
                <c:pt idx="132">
                  <c:v>0.03</c:v>
                </c:pt>
                <c:pt idx="133">
                  <c:v>0.02</c:v>
                </c:pt>
                <c:pt idx="134">
                  <c:v>0.02</c:v>
                </c:pt>
                <c:pt idx="135">
                  <c:v>0.02</c:v>
                </c:pt>
                <c:pt idx="136">
                  <c:v>0.02</c:v>
                </c:pt>
                <c:pt idx="137">
                  <c:v>0.02</c:v>
                </c:pt>
                <c:pt idx="138">
                  <c:v>0.02</c:v>
                </c:pt>
                <c:pt idx="139">
                  <c:v>0.02</c:v>
                </c:pt>
                <c:pt idx="140">
                  <c:v>0.02</c:v>
                </c:pt>
                <c:pt idx="141">
                  <c:v>0.02</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'Leon 1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1 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0.01</c:v>
                </c:pt>
                <c:pt idx="114">
                  <c:v>0.01</c:v>
                </c:pt>
                <c:pt idx="115">
                  <c:v>0.01</c:v>
                </c:pt>
                <c:pt idx="116">
                  <c:v>0.02</c:v>
                </c:pt>
                <c:pt idx="117">
                  <c:v>0.02</c:v>
                </c:pt>
                <c:pt idx="118">
                  <c:v>0.03</c:v>
                </c:pt>
                <c:pt idx="119">
                  <c:v>0.02</c:v>
                </c:pt>
                <c:pt idx="120">
                  <c:v>0.05</c:v>
                </c:pt>
                <c:pt idx="121">
                  <c:v>0.12</c:v>
                </c:pt>
                <c:pt idx="122">
                  <c:v>0.05</c:v>
                </c:pt>
                <c:pt idx="123">
                  <c:v>0.04</c:v>
                </c:pt>
                <c:pt idx="124">
                  <c:v>0.05</c:v>
                </c:pt>
                <c:pt idx="125">
                  <c:v>0.05</c:v>
                </c:pt>
                <c:pt idx="126">
                  <c:v>0.04</c:v>
                </c:pt>
                <c:pt idx="127">
                  <c:v>0.04</c:v>
                </c:pt>
                <c:pt idx="128">
                  <c:v>0.04</c:v>
                </c:pt>
                <c:pt idx="129">
                  <c:v>0.04</c:v>
                </c:pt>
                <c:pt idx="130">
                  <c:v>0.03</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ser>
        <c:dLbls>
          <c:showLegendKey val="0"/>
          <c:showVal val="0"/>
          <c:showCatName val="0"/>
          <c:showSerName val="0"/>
          <c:showPercent val="0"/>
          <c:showBubbleSize val="0"/>
        </c:dLbls>
        <c:axId val="80507648"/>
        <c:axId val="80509568"/>
      </c:scatterChart>
      <c:valAx>
        <c:axId val="80507648"/>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80509568"/>
        <c:crosses val="autoZero"/>
        <c:crossBetween val="midCat"/>
        <c:majorUnit val="0.1"/>
        <c:minorUnit val="2.0000000000000004E-2"/>
      </c:valAx>
      <c:valAx>
        <c:axId val="80509568"/>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0507648"/>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2"/>
          <c:order val="0"/>
          <c:tx>
            <c:v>Modeled Flow</c:v>
          </c:tx>
          <c:spPr>
            <a:ln w="28575">
              <a:noFill/>
            </a:ln>
          </c:spPr>
          <c:marker>
            <c:symbol val="diamond"/>
            <c:size val="5"/>
          </c:marker>
          <c:errBars>
            <c:errDir val="y"/>
            <c:errBarType val="both"/>
            <c:errValType val="cust"/>
            <c:noEndCap val="0"/>
            <c:plus>
              <c:numRef>
                <c:f>calibration!$I$2:$I$20</c:f>
                <c:numCache>
                  <c:formatCode>General</c:formatCode>
                  <c:ptCount val="19"/>
                  <c:pt idx="0">
                    <c:v>12293.225000000002</c:v>
                  </c:pt>
                  <c:pt idx="1">
                    <c:v>12313.125</c:v>
                  </c:pt>
                  <c:pt idx="2">
                    <c:v>5713.2900000000009</c:v>
                  </c:pt>
                  <c:pt idx="3">
                    <c:v>10079.350000000002</c:v>
                  </c:pt>
                  <c:pt idx="4">
                    <c:v>7651.5500000000011</c:v>
                  </c:pt>
                  <c:pt idx="5">
                    <c:v>3795.9250000000002</c:v>
                  </c:pt>
                  <c:pt idx="6">
                    <c:v>13532</c:v>
                  </c:pt>
                  <c:pt idx="7">
                    <c:v>11876.32</c:v>
                  </c:pt>
                  <c:pt idx="8">
                    <c:v>9603.6991619019082</c:v>
                  </c:pt>
                  <c:pt idx="9">
                    <c:v>8027.9573013674553</c:v>
                  </c:pt>
                  <c:pt idx="10">
                    <c:v>14980.050229972478</c:v>
                  </c:pt>
                  <c:pt idx="11">
                    <c:v>13443.656446318488</c:v>
                  </c:pt>
                  <c:pt idx="12">
                    <c:v>11804.252950300324</c:v>
                  </c:pt>
                  <c:pt idx="13">
                    <c:v>11515.462672240945</c:v>
                  </c:pt>
                  <c:pt idx="14">
                    <c:v>17370.422487875363</c:v>
                  </c:pt>
                  <c:pt idx="15">
                    <c:v>14630</c:v>
                  </c:pt>
                  <c:pt idx="16">
                    <c:v>16210</c:v>
                  </c:pt>
                  <c:pt idx="17">
                    <c:v>14890</c:v>
                  </c:pt>
                  <c:pt idx="18">
                    <c:v>1930</c:v>
                  </c:pt>
                </c:numCache>
              </c:numRef>
            </c:plus>
            <c:minus>
              <c:numRef>
                <c:f>calibration!$H$2:$H$20</c:f>
                <c:numCache>
                  <c:formatCode>General</c:formatCode>
                  <c:ptCount val="19"/>
                  <c:pt idx="0">
                    <c:v>6165.1450000000004</c:v>
                  </c:pt>
                  <c:pt idx="1">
                    <c:v>6175.125</c:v>
                  </c:pt>
                  <c:pt idx="2">
                    <c:v>2865.2579999999998</c:v>
                  </c:pt>
                  <c:pt idx="3">
                    <c:v>5054.87</c:v>
                  </c:pt>
                  <c:pt idx="4">
                    <c:v>3837.31</c:v>
                  </c:pt>
                  <c:pt idx="5">
                    <c:v>1903.6849999999999</c:v>
                  </c:pt>
                  <c:pt idx="6">
                    <c:v>6786.4</c:v>
                  </c:pt>
                  <c:pt idx="7">
                    <c:v>5956.0640000000003</c:v>
                  </c:pt>
                  <c:pt idx="8">
                    <c:v>4813.2514155421413</c:v>
                  </c:pt>
                  <c:pt idx="9">
                    <c:v>4023.5097115501967</c:v>
                  </c:pt>
                  <c:pt idx="10">
                    <c:v>7507.809934357464</c:v>
                  </c:pt>
                  <c:pt idx="11">
                    <c:v>6737.7889841657734</c:v>
                  </c:pt>
                  <c:pt idx="12">
                    <c:v>5916.1408811975662</c:v>
                  </c:pt>
                  <c:pt idx="13">
                    <c:v>5771.4028806385413</c:v>
                  </c:pt>
                  <c:pt idx="14">
                    <c:v>8705.8339936351658</c:v>
                  </c:pt>
                  <c:pt idx="15">
                    <c:v>7610</c:v>
                  </c:pt>
                  <c:pt idx="16">
                    <c:v>8670</c:v>
                  </c:pt>
                  <c:pt idx="17">
                    <c:v>8840</c:v>
                  </c:pt>
                  <c:pt idx="18">
                    <c:v>1307</c:v>
                  </c:pt>
                </c:numCache>
              </c:numRef>
            </c:minus>
          </c:errBars>
          <c:errBars>
            <c:errDir val="x"/>
            <c:errBarType val="both"/>
            <c:errValType val="fixedVal"/>
            <c:noEndCap val="0"/>
            <c:val val="0"/>
          </c:errBars>
          <c:xVal>
            <c:numRef>
              <c:f>calibration!$C$2:$C$20</c:f>
              <c:numCache>
                <c:formatCode>General</c:formatCode>
                <c:ptCount val="19"/>
                <c:pt idx="0">
                  <c:v>38.909999999999997</c:v>
                </c:pt>
                <c:pt idx="1">
                  <c:v>38.700000000000003</c:v>
                </c:pt>
                <c:pt idx="2">
                  <c:v>7.5</c:v>
                </c:pt>
                <c:pt idx="3">
                  <c:v>4</c:v>
                </c:pt>
                <c:pt idx="4">
                  <c:v>2.2000000000000002</c:v>
                </c:pt>
                <c:pt idx="5">
                  <c:v>4.05</c:v>
                </c:pt>
                <c:pt idx="6">
                  <c:v>22.39</c:v>
                </c:pt>
                <c:pt idx="7">
                  <c:v>18.86</c:v>
                </c:pt>
                <c:pt idx="8">
                  <c:v>38.079799999999999</c:v>
                </c:pt>
                <c:pt idx="9">
                  <c:v>25.548100000000002</c:v>
                </c:pt>
                <c:pt idx="10">
                  <c:v>63.664700000000003</c:v>
                </c:pt>
                <c:pt idx="11">
                  <c:v>54.561799999999998</c:v>
                </c:pt>
                <c:pt idx="12">
                  <c:v>49.662700000000001</c:v>
                </c:pt>
                <c:pt idx="13">
                  <c:v>54.849800000000002</c:v>
                </c:pt>
                <c:pt idx="14">
                  <c:v>84.296400000000006</c:v>
                </c:pt>
                <c:pt idx="15">
                  <c:v>479</c:v>
                </c:pt>
                <c:pt idx="16">
                  <c:v>264</c:v>
                </c:pt>
                <c:pt idx="17">
                  <c:v>1891</c:v>
                </c:pt>
                <c:pt idx="18">
                  <c:v>3582</c:v>
                </c:pt>
              </c:numCache>
            </c:numRef>
          </c:xVal>
          <c:yVal>
            <c:numRef>
              <c:f>calibration!$G$2:$G$20</c:f>
              <c:numCache>
                <c:formatCode>General</c:formatCode>
                <c:ptCount val="19"/>
                <c:pt idx="0">
                  <c:v>9351</c:v>
                </c:pt>
                <c:pt idx="1">
                  <c:v>7577</c:v>
                </c:pt>
                <c:pt idx="2" formatCode="#,##0">
                  <c:v>1971.7539999999999</c:v>
                </c:pt>
                <c:pt idx="3">
                  <c:v>4715</c:v>
                </c:pt>
                <c:pt idx="4" formatCode="#,##0">
                  <c:v>5307</c:v>
                </c:pt>
                <c:pt idx="5" formatCode="_(* #,##0_);_(* \(#,##0\);_(* &quot;-&quot;??_);_(@_)">
                  <c:v>4887</c:v>
                </c:pt>
                <c:pt idx="6" formatCode="_(* #,##0_);_(* \(#,##0\);_(* &quot;-&quot;??_);_(@_)">
                  <c:v>18898</c:v>
                </c:pt>
                <c:pt idx="7" formatCode="_(* #,##0_);_(* \(#,##0\);_(* &quot;-&quot;??_);_(@_)">
                  <c:v>16697</c:v>
                </c:pt>
                <c:pt idx="8" formatCode="_(* #,##0_);_(* \(#,##0\);_(* &quot;-&quot;??_);_(@_)">
                  <c:v>10451.618</c:v>
                </c:pt>
                <c:pt idx="9" formatCode="_(* #,##0_);_(* \(#,##0\);_(* &quot;-&quot;??_);_(@_)">
                  <c:v>11425.870999999999</c:v>
                </c:pt>
                <c:pt idx="10" formatCode="_(* #,##0_);_(* \(#,##0\);_(* &quot;-&quot;??_);_(@_)">
                  <c:v>29266.072</c:v>
                </c:pt>
                <c:pt idx="11" formatCode="_(* #,##0_);_(* \(#,##0\);_(* &quot;-&quot;??_);_(@_)">
                  <c:v>25915.537</c:v>
                </c:pt>
                <c:pt idx="12" formatCode="_(* #,##0_);_(* \(#,##0\);_(* &quot;-&quot;??_);_(@_)">
                  <c:v>16188.041999999999</c:v>
                </c:pt>
                <c:pt idx="13" formatCode="_(* #,##0_);_(* \(#,##0\);_(* &quot;-&quot;??_);_(@_)">
                  <c:v>18898.083999999999</c:v>
                </c:pt>
                <c:pt idx="14" formatCode="_(* #,##0_);_(* \(#,##0\);_(* &quot;-&quot;??_);_(@_)">
                  <c:v>23446.918000000001</c:v>
                </c:pt>
                <c:pt idx="15">
                  <c:v>26270</c:v>
                </c:pt>
                <c:pt idx="16">
                  <c:v>32960</c:v>
                </c:pt>
                <c:pt idx="17">
                  <c:v>43421</c:v>
                </c:pt>
                <c:pt idx="18" formatCode="_(* #,##0_);_(* \(#,##0\);_(* &quot;-&quot;??_);_(@_)">
                  <c:v>10604.415999999999</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5"/>
            <c:spPr>
              <a:noFill/>
            </c:spPr>
          </c:marker>
          <c:xVal>
            <c:numRef>
              <c:f>calibration!$C$2:$C$9</c:f>
              <c:numCache>
                <c:formatCode>General</c:formatCode>
                <c:ptCount val="8"/>
                <c:pt idx="0">
                  <c:v>38.909999999999997</c:v>
                </c:pt>
                <c:pt idx="1">
                  <c:v>38.700000000000003</c:v>
                </c:pt>
                <c:pt idx="2">
                  <c:v>7.5</c:v>
                </c:pt>
                <c:pt idx="3">
                  <c:v>4</c:v>
                </c:pt>
                <c:pt idx="4">
                  <c:v>2.2000000000000002</c:v>
                </c:pt>
                <c:pt idx="5">
                  <c:v>4.05</c:v>
                </c:pt>
                <c:pt idx="6">
                  <c:v>22.39</c:v>
                </c:pt>
                <c:pt idx="7">
                  <c:v>18.86</c:v>
                </c:pt>
              </c:numCache>
            </c:numRef>
          </c:xVal>
          <c:yVal>
            <c:numRef>
              <c:f>calibration!$E$2:$E$9</c:f>
              <c:numCache>
                <c:formatCode>_(* #,##0_);_(* \(#,##0\);_(* "-"??_);_(@_)</c:formatCode>
                <c:ptCount val="8"/>
                <c:pt idx="0">
                  <c:v>12355</c:v>
                </c:pt>
                <c:pt idx="1">
                  <c:v>12375</c:v>
                </c:pt>
                <c:pt idx="2">
                  <c:v>5742</c:v>
                </c:pt>
                <c:pt idx="3">
                  <c:v>10130</c:v>
                </c:pt>
                <c:pt idx="4">
                  <c:v>7690</c:v>
                </c:pt>
                <c:pt idx="5">
                  <c:v>3815</c:v>
                </c:pt>
                <c:pt idx="6">
                  <c:v>13600</c:v>
                </c:pt>
                <c:pt idx="7">
                  <c:v>11936</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1"/>
          <c:order val="2"/>
          <c:tx>
            <c:v>Regression</c:v>
          </c:tx>
          <c:spPr>
            <a:ln w="28575">
              <a:noFill/>
            </a:ln>
          </c:spPr>
          <c:marker>
            <c:symbol val="square"/>
            <c:size val="5"/>
            <c:spPr>
              <a:solidFill>
                <a:schemeClr val="accent2"/>
              </a:solidFill>
            </c:spPr>
          </c:marker>
          <c:dPt>
            <c:idx val="0"/>
            <c:bubble3D val="0"/>
            <c:extLst xmlns:c16r2="http://schemas.microsoft.com/office/drawing/2015/06/chart">
              <c:ext xmlns:c16="http://schemas.microsoft.com/office/drawing/2014/chart" uri="{C3380CC4-5D6E-409C-BE32-E72D297353CC}">
                <c16:uniqueId val="{00000002-C523-4E2A-950B-143FCAD559CB}"/>
              </c:ext>
            </c:extLst>
          </c:dPt>
          <c:dPt>
            <c:idx val="1"/>
            <c:bubble3D val="0"/>
            <c:extLst xmlns:c16r2="http://schemas.microsoft.com/office/drawing/2015/06/chart">
              <c:ext xmlns:c16="http://schemas.microsoft.com/office/drawing/2014/chart" uri="{C3380CC4-5D6E-409C-BE32-E72D297353CC}">
                <c16:uniqueId val="{00000003-C523-4E2A-950B-143FCAD559CB}"/>
              </c:ext>
            </c:extLst>
          </c:dPt>
          <c:dPt>
            <c:idx val="2"/>
            <c:bubble3D val="0"/>
            <c:extLst xmlns:c16r2="http://schemas.microsoft.com/office/drawing/2015/06/chart">
              <c:ext xmlns:c16="http://schemas.microsoft.com/office/drawing/2014/chart" uri="{C3380CC4-5D6E-409C-BE32-E72D297353CC}">
                <c16:uniqueId val="{00000004-C523-4E2A-950B-143FCAD559CB}"/>
              </c:ext>
            </c:extLst>
          </c:dPt>
          <c:xVal>
            <c:numRef>
              <c:f>calibration!$C$10:$C$16</c:f>
              <c:numCache>
                <c:formatCode>General</c:formatCode>
                <c:ptCount val="7"/>
                <c:pt idx="0">
                  <c:v>38.079799999999999</c:v>
                </c:pt>
                <c:pt idx="1">
                  <c:v>25.548100000000002</c:v>
                </c:pt>
                <c:pt idx="2">
                  <c:v>63.664700000000003</c:v>
                </c:pt>
                <c:pt idx="3">
                  <c:v>54.561799999999998</c:v>
                </c:pt>
                <c:pt idx="4">
                  <c:v>49.662700000000001</c:v>
                </c:pt>
                <c:pt idx="5">
                  <c:v>54.849800000000002</c:v>
                </c:pt>
                <c:pt idx="6">
                  <c:v>84.296400000000006</c:v>
                </c:pt>
              </c:numCache>
            </c:numRef>
          </c:xVal>
          <c:yVal>
            <c:numRef>
              <c:f>calibration!$E$10:$E$16</c:f>
              <c:numCache>
                <c:formatCode>_(* #,##0_);_(* \(#,##0\);_(* "-"??_);_(@_)</c:formatCode>
                <c:ptCount val="7"/>
                <c:pt idx="0">
                  <c:v>9649.4150511487551</c:v>
                </c:pt>
                <c:pt idx="1">
                  <c:v>8066.1722850608012</c:v>
                </c:pt>
                <c:pt idx="2">
                  <c:v>15051.358827386981</c:v>
                </c:pt>
                <c:pt idx="3">
                  <c:v>13507.651444372037</c:v>
                </c:pt>
                <c:pt idx="4">
                  <c:v>11860.443998293456</c:v>
                </c:pt>
                <c:pt idx="5">
                  <c:v>11570.279009912076</c:v>
                </c:pt>
                <c:pt idx="6">
                  <c:v>17453.109825039897</c:v>
                </c:pt>
              </c:numCache>
            </c:numRef>
          </c:yVal>
          <c:smooth val="0"/>
          <c:extLst xmlns:c16r2="http://schemas.microsoft.com/office/drawing/2015/06/chart">
            <c:ext xmlns:c16="http://schemas.microsoft.com/office/drawing/2014/chart" uri="{C3380CC4-5D6E-409C-BE32-E72D297353CC}">
              <c16:uniqueId val="{00000005-C523-4E2A-950B-143FCAD559CB}"/>
            </c:ext>
          </c:extLst>
        </c:ser>
        <c:ser>
          <c:idx val="3"/>
          <c:order val="3"/>
          <c:tx>
            <c:v>Gage Data</c:v>
          </c:tx>
          <c:spPr>
            <a:ln w="28575">
              <a:noFill/>
            </a:ln>
          </c:spPr>
          <c:marker>
            <c:symbol val="x"/>
            <c:size val="5"/>
          </c:marker>
          <c:xVal>
            <c:numRef>
              <c:f>calibration!$C$17:$C$20</c:f>
              <c:numCache>
                <c:formatCode>General</c:formatCode>
                <c:ptCount val="4"/>
                <c:pt idx="0">
                  <c:v>479</c:v>
                </c:pt>
                <c:pt idx="1">
                  <c:v>264</c:v>
                </c:pt>
                <c:pt idx="2">
                  <c:v>1891</c:v>
                </c:pt>
                <c:pt idx="3">
                  <c:v>3582</c:v>
                </c:pt>
              </c:numCache>
            </c:numRef>
          </c:xVal>
          <c:yVal>
            <c:numRef>
              <c:f>calibration!$E$17:$E$20</c:f>
              <c:numCache>
                <c:formatCode>_(* #,##0_);_(* \(#,##0\);_(* "-"??_);_(@_)</c:formatCode>
                <c:ptCount val="4"/>
                <c:pt idx="0">
                  <c:v>30030</c:v>
                </c:pt>
                <c:pt idx="1">
                  <c:v>33330</c:v>
                </c:pt>
                <c:pt idx="2">
                  <c:v>38320</c:v>
                </c:pt>
                <c:pt idx="3">
                  <c:v>11280</c:v>
                </c:pt>
              </c:numCache>
            </c:numRef>
          </c:yVal>
          <c:smooth val="0"/>
        </c:ser>
        <c:dLbls>
          <c:showLegendKey val="0"/>
          <c:showVal val="0"/>
          <c:showCatName val="0"/>
          <c:showSerName val="0"/>
          <c:showPercent val="0"/>
          <c:showBubbleSize val="0"/>
        </c:dLbls>
        <c:axId val="118508928"/>
        <c:axId val="118519296"/>
      </c:scatterChart>
      <c:valAx>
        <c:axId val="118508928"/>
        <c:scaling>
          <c:logBase val="10"/>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overlay val="0"/>
        </c:title>
        <c:numFmt formatCode="General" sourceLinked="1"/>
        <c:majorTickMark val="out"/>
        <c:minorTickMark val="none"/>
        <c:tickLblPos val="nextTo"/>
        <c:crossAx val="118519296"/>
        <c:crosses val="autoZero"/>
        <c:crossBetween val="midCat"/>
      </c:valAx>
      <c:valAx>
        <c:axId val="118519296"/>
        <c:scaling>
          <c:orientation val="minMax"/>
          <c:min val="0"/>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overlay val="0"/>
        </c:title>
        <c:numFmt formatCode="General" sourceLinked="1"/>
        <c:majorTickMark val="out"/>
        <c:minorTickMark val="none"/>
        <c:tickLblPos val="nextTo"/>
        <c:crossAx val="118508928"/>
        <c:crosses val="autoZero"/>
        <c:crossBetween val="midCat"/>
      </c:valAx>
      <c:spPr>
        <a:noFill/>
        <a:ln>
          <a:solidFill>
            <a:schemeClr val="bg1">
              <a:lumMod val="65000"/>
              <a:alpha val="50000"/>
            </a:schemeClr>
          </a:solidFill>
        </a:ln>
      </c:spPr>
    </c:plotArea>
    <c:legend>
      <c:legendPos val="l"/>
      <c:layout>
        <c:manualLayout>
          <c:xMode val="edge"/>
          <c:yMode val="edge"/>
          <c:x val="0.13152146847028734"/>
          <c:y val="4.9879380886212764E-2"/>
          <c:w val="0.1934250188648283"/>
          <c:h val="0.2072706324726567"/>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0.03</c:v>
                </c:pt>
                <c:pt idx="98">
                  <c:v>0.03</c:v>
                </c:pt>
                <c:pt idx="99">
                  <c:v>0.03</c:v>
                </c:pt>
                <c:pt idx="100">
                  <c:v>0.03</c:v>
                </c:pt>
                <c:pt idx="101">
                  <c:v>0.03</c:v>
                </c:pt>
                <c:pt idx="102">
                  <c:v>0.03</c:v>
                </c:pt>
                <c:pt idx="103">
                  <c:v>0.03</c:v>
                </c:pt>
                <c:pt idx="104">
                  <c:v>0.04</c:v>
                </c:pt>
                <c:pt idx="105">
                  <c:v>0.04</c:v>
                </c:pt>
                <c:pt idx="106">
                  <c:v>0.05</c:v>
                </c:pt>
                <c:pt idx="107">
                  <c:v>0.06</c:v>
                </c:pt>
                <c:pt idx="108">
                  <c:v>0.06</c:v>
                </c:pt>
                <c:pt idx="109">
                  <c:v>0.06</c:v>
                </c:pt>
                <c:pt idx="110">
                  <c:v>7.0000000000000007E-2</c:v>
                </c:pt>
                <c:pt idx="111">
                  <c:v>0.09</c:v>
                </c:pt>
                <c:pt idx="112">
                  <c:v>0.09</c:v>
                </c:pt>
                <c:pt idx="113">
                  <c:v>0.1</c:v>
                </c:pt>
                <c:pt idx="114">
                  <c:v>0.11</c:v>
                </c:pt>
                <c:pt idx="115">
                  <c:v>0.12</c:v>
                </c:pt>
                <c:pt idx="116">
                  <c:v>0.15</c:v>
                </c:pt>
                <c:pt idx="117">
                  <c:v>0.17</c:v>
                </c:pt>
                <c:pt idx="118">
                  <c:v>0.19</c:v>
                </c:pt>
                <c:pt idx="119">
                  <c:v>0.17</c:v>
                </c:pt>
                <c:pt idx="120">
                  <c:v>0.33</c:v>
                </c:pt>
                <c:pt idx="121">
                  <c:v>0.62</c:v>
                </c:pt>
                <c:pt idx="122">
                  <c:v>0.23</c:v>
                </c:pt>
                <c:pt idx="123">
                  <c:v>0.16</c:v>
                </c:pt>
                <c:pt idx="124">
                  <c:v>0.2</c:v>
                </c:pt>
                <c:pt idx="125">
                  <c:v>0.19</c:v>
                </c:pt>
                <c:pt idx="126">
                  <c:v>0.15</c:v>
                </c:pt>
                <c:pt idx="127">
                  <c:v>0.14000000000000001</c:v>
                </c:pt>
                <c:pt idx="128">
                  <c:v>0.13</c:v>
                </c:pt>
                <c:pt idx="129">
                  <c:v>0.12</c:v>
                </c:pt>
                <c:pt idx="130">
                  <c:v>0.12</c:v>
                </c:pt>
                <c:pt idx="131">
                  <c:v>0.1</c:v>
                </c:pt>
                <c:pt idx="132">
                  <c:v>0.09</c:v>
                </c:pt>
                <c:pt idx="133">
                  <c:v>0.09</c:v>
                </c:pt>
                <c:pt idx="134">
                  <c:v>0.08</c:v>
                </c:pt>
                <c:pt idx="135">
                  <c:v>0.08</c:v>
                </c:pt>
                <c:pt idx="136">
                  <c:v>0.06</c:v>
                </c:pt>
                <c:pt idx="137">
                  <c:v>0.06</c:v>
                </c:pt>
                <c:pt idx="138">
                  <c:v>0.06</c:v>
                </c:pt>
                <c:pt idx="139">
                  <c:v>0.05</c:v>
                </c:pt>
                <c:pt idx="140">
                  <c:v>0.05</c:v>
                </c:pt>
                <c:pt idx="141">
                  <c:v>0.05</c:v>
                </c:pt>
                <c:pt idx="142">
                  <c:v>0.05</c:v>
                </c:pt>
                <c:pt idx="143">
                  <c:v>0.05</c:v>
                </c:pt>
                <c:pt idx="144">
                  <c:v>0.05</c:v>
                </c:pt>
                <c:pt idx="145">
                  <c:v>0.05</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0.03</c:v>
                </c:pt>
                <c:pt idx="103">
                  <c:v>0.03</c:v>
                </c:pt>
                <c:pt idx="104">
                  <c:v>0.03</c:v>
                </c:pt>
                <c:pt idx="105">
                  <c:v>0.03</c:v>
                </c:pt>
                <c:pt idx="106">
                  <c:v>0.05</c:v>
                </c:pt>
                <c:pt idx="107">
                  <c:v>0.05</c:v>
                </c:pt>
                <c:pt idx="108">
                  <c:v>0.05</c:v>
                </c:pt>
                <c:pt idx="109">
                  <c:v>0.06</c:v>
                </c:pt>
                <c:pt idx="110">
                  <c:v>0.06</c:v>
                </c:pt>
                <c:pt idx="111">
                  <c:v>0.08</c:v>
                </c:pt>
                <c:pt idx="112">
                  <c:v>0.08</c:v>
                </c:pt>
                <c:pt idx="113">
                  <c:v>0.09</c:v>
                </c:pt>
                <c:pt idx="114">
                  <c:v>0.1</c:v>
                </c:pt>
                <c:pt idx="115">
                  <c:v>0.11</c:v>
                </c:pt>
                <c:pt idx="116">
                  <c:v>0.13</c:v>
                </c:pt>
                <c:pt idx="117">
                  <c:v>0.14000000000000001</c:v>
                </c:pt>
                <c:pt idx="118">
                  <c:v>0.16</c:v>
                </c:pt>
                <c:pt idx="119">
                  <c:v>0.14000000000000001</c:v>
                </c:pt>
                <c:pt idx="120">
                  <c:v>0.27</c:v>
                </c:pt>
                <c:pt idx="121">
                  <c:v>0.52</c:v>
                </c:pt>
                <c:pt idx="122">
                  <c:v>0.2</c:v>
                </c:pt>
                <c:pt idx="123">
                  <c:v>0.14000000000000001</c:v>
                </c:pt>
                <c:pt idx="124">
                  <c:v>0.18</c:v>
                </c:pt>
                <c:pt idx="125">
                  <c:v>0.17</c:v>
                </c:pt>
                <c:pt idx="126">
                  <c:v>0.15</c:v>
                </c:pt>
                <c:pt idx="127">
                  <c:v>0.14000000000000001</c:v>
                </c:pt>
                <c:pt idx="128">
                  <c:v>0.13</c:v>
                </c:pt>
                <c:pt idx="129">
                  <c:v>0.13</c:v>
                </c:pt>
                <c:pt idx="130">
                  <c:v>0.12</c:v>
                </c:pt>
                <c:pt idx="131">
                  <c:v>0.1</c:v>
                </c:pt>
                <c:pt idx="132">
                  <c:v>0.1</c:v>
                </c:pt>
                <c:pt idx="133">
                  <c:v>0.1</c:v>
                </c:pt>
                <c:pt idx="134">
                  <c:v>0.09</c:v>
                </c:pt>
                <c:pt idx="135">
                  <c:v>0.09</c:v>
                </c:pt>
                <c:pt idx="136">
                  <c:v>7.0000000000000007E-2</c:v>
                </c:pt>
                <c:pt idx="137">
                  <c:v>0.06</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0.02</c:v>
                </c:pt>
                <c:pt idx="174">
                  <c:v>0.02</c:v>
                </c:pt>
                <c:pt idx="175">
                  <c:v>0.02</c:v>
                </c:pt>
                <c:pt idx="176">
                  <c:v>0.02</c:v>
                </c:pt>
                <c:pt idx="177">
                  <c:v>0.02</c:v>
                </c:pt>
                <c:pt idx="178">
                  <c:v>0.02</c:v>
                </c:pt>
                <c:pt idx="179">
                  <c:v>0.02</c:v>
                </c:pt>
                <c:pt idx="180">
                  <c:v>0.02</c:v>
                </c:pt>
                <c:pt idx="181">
                  <c:v>0.02</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0.03</c:v>
                </c:pt>
                <c:pt idx="110">
                  <c:v>0.03</c:v>
                </c:pt>
                <c:pt idx="111">
                  <c:v>0.04</c:v>
                </c:pt>
                <c:pt idx="112">
                  <c:v>0.04</c:v>
                </c:pt>
                <c:pt idx="113">
                  <c:v>0.05</c:v>
                </c:pt>
                <c:pt idx="114">
                  <c:v>0.05</c:v>
                </c:pt>
                <c:pt idx="115">
                  <c:v>0.06</c:v>
                </c:pt>
                <c:pt idx="116">
                  <c:v>0.08</c:v>
                </c:pt>
                <c:pt idx="117">
                  <c:v>0.09</c:v>
                </c:pt>
                <c:pt idx="118">
                  <c:v>0.1</c:v>
                </c:pt>
                <c:pt idx="119">
                  <c:v>0.09</c:v>
                </c:pt>
                <c:pt idx="120">
                  <c:v>0.18</c:v>
                </c:pt>
                <c:pt idx="121">
                  <c:v>0.36</c:v>
                </c:pt>
                <c:pt idx="122">
                  <c:v>0.14000000000000001</c:v>
                </c:pt>
                <c:pt idx="123">
                  <c:v>0.1</c:v>
                </c:pt>
                <c:pt idx="124">
                  <c:v>0.13</c:v>
                </c:pt>
                <c:pt idx="125">
                  <c:v>0.12</c:v>
                </c:pt>
                <c:pt idx="126">
                  <c:v>0.09</c:v>
                </c:pt>
                <c:pt idx="127">
                  <c:v>0.09</c:v>
                </c:pt>
                <c:pt idx="128">
                  <c:v>0.08</c:v>
                </c:pt>
                <c:pt idx="129">
                  <c:v>0.08</c:v>
                </c:pt>
                <c:pt idx="130">
                  <c:v>0.08</c:v>
                </c:pt>
                <c:pt idx="131">
                  <c:v>0.06</c:v>
                </c:pt>
                <c:pt idx="132">
                  <c:v>0.06</c:v>
                </c:pt>
                <c:pt idx="133">
                  <c:v>0.06</c:v>
                </c:pt>
                <c:pt idx="134">
                  <c:v>0.06</c:v>
                </c:pt>
                <c:pt idx="135">
                  <c:v>0.06</c:v>
                </c:pt>
                <c:pt idx="136">
                  <c:v>0.04</c:v>
                </c:pt>
                <c:pt idx="137">
                  <c:v>0.04</c:v>
                </c:pt>
                <c:pt idx="138">
                  <c:v>0.04</c:v>
                </c:pt>
                <c:pt idx="139">
                  <c:v>0.04</c:v>
                </c:pt>
                <c:pt idx="140">
                  <c:v>0.04</c:v>
                </c:pt>
                <c:pt idx="141">
                  <c:v>0.04</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0.01</c:v>
                </c:pt>
                <c:pt idx="102">
                  <c:v>0.01</c:v>
                </c:pt>
                <c:pt idx="103">
                  <c:v>0.01</c:v>
                </c:pt>
                <c:pt idx="104">
                  <c:v>0.01</c:v>
                </c:pt>
                <c:pt idx="105">
                  <c:v>0.01</c:v>
                </c:pt>
                <c:pt idx="106">
                  <c:v>0.01</c:v>
                </c:pt>
                <c:pt idx="107">
                  <c:v>0.01</c:v>
                </c:pt>
                <c:pt idx="108">
                  <c:v>0.02</c:v>
                </c:pt>
                <c:pt idx="109">
                  <c:v>0.02</c:v>
                </c:pt>
                <c:pt idx="110">
                  <c:v>0.02</c:v>
                </c:pt>
                <c:pt idx="111">
                  <c:v>0.02</c:v>
                </c:pt>
                <c:pt idx="112">
                  <c:v>0.03</c:v>
                </c:pt>
                <c:pt idx="113">
                  <c:v>0.03</c:v>
                </c:pt>
                <c:pt idx="114">
                  <c:v>0.04</c:v>
                </c:pt>
                <c:pt idx="115">
                  <c:v>0.04</c:v>
                </c:pt>
                <c:pt idx="116">
                  <c:v>0.06</c:v>
                </c:pt>
                <c:pt idx="117">
                  <c:v>7.0000000000000007E-2</c:v>
                </c:pt>
                <c:pt idx="118">
                  <c:v>0.08</c:v>
                </c:pt>
                <c:pt idx="119">
                  <c:v>7.0000000000000007E-2</c:v>
                </c:pt>
                <c:pt idx="120">
                  <c:v>0.15</c:v>
                </c:pt>
                <c:pt idx="121">
                  <c:v>0.3</c:v>
                </c:pt>
                <c:pt idx="122">
                  <c:v>0.12</c:v>
                </c:pt>
                <c:pt idx="123">
                  <c:v>0.08</c:v>
                </c:pt>
                <c:pt idx="124">
                  <c:v>0.1</c:v>
                </c:pt>
                <c:pt idx="125">
                  <c:v>0.1</c:v>
                </c:pt>
                <c:pt idx="126">
                  <c:v>7.0000000000000007E-2</c:v>
                </c:pt>
                <c:pt idx="127">
                  <c:v>7.0000000000000007E-2</c:v>
                </c:pt>
                <c:pt idx="128">
                  <c:v>7.0000000000000007E-2</c:v>
                </c:pt>
                <c:pt idx="129">
                  <c:v>0.06</c:v>
                </c:pt>
                <c:pt idx="130">
                  <c:v>0.06</c:v>
                </c:pt>
                <c:pt idx="131">
                  <c:v>0.05</c:v>
                </c:pt>
                <c:pt idx="132">
                  <c:v>0.05</c:v>
                </c:pt>
                <c:pt idx="133">
                  <c:v>0.05</c:v>
                </c:pt>
                <c:pt idx="134">
                  <c:v>0.04</c:v>
                </c:pt>
                <c:pt idx="135">
                  <c:v>0.04</c:v>
                </c:pt>
                <c:pt idx="136">
                  <c:v>0.03</c:v>
                </c:pt>
                <c:pt idx="137">
                  <c:v>0.03</c:v>
                </c:pt>
                <c:pt idx="138">
                  <c:v>0.03</c:v>
                </c:pt>
                <c:pt idx="139">
                  <c:v>0.03</c:v>
                </c:pt>
                <c:pt idx="140">
                  <c:v>0.03</c:v>
                </c:pt>
                <c:pt idx="141">
                  <c:v>0.03</c:v>
                </c:pt>
                <c:pt idx="142">
                  <c:v>0.03</c:v>
                </c:pt>
                <c:pt idx="143">
                  <c:v>0.03</c:v>
                </c:pt>
                <c:pt idx="144">
                  <c:v>0.03</c:v>
                </c:pt>
                <c:pt idx="145">
                  <c:v>0.03</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0.03</c:v>
                </c:pt>
                <c:pt idx="116">
                  <c:v>0.04</c:v>
                </c:pt>
                <c:pt idx="117">
                  <c:v>0.05</c:v>
                </c:pt>
                <c:pt idx="118">
                  <c:v>0.06</c:v>
                </c:pt>
                <c:pt idx="119">
                  <c:v>0.05</c:v>
                </c:pt>
                <c:pt idx="120">
                  <c:v>0.11</c:v>
                </c:pt>
                <c:pt idx="121">
                  <c:v>0.24</c:v>
                </c:pt>
                <c:pt idx="122">
                  <c:v>0.09</c:v>
                </c:pt>
                <c:pt idx="123">
                  <c:v>7.0000000000000007E-2</c:v>
                </c:pt>
                <c:pt idx="124">
                  <c:v>0.09</c:v>
                </c:pt>
                <c:pt idx="125">
                  <c:v>0.08</c:v>
                </c:pt>
                <c:pt idx="126">
                  <c:v>0.06</c:v>
                </c:pt>
                <c:pt idx="127">
                  <c:v>0.05</c:v>
                </c:pt>
                <c:pt idx="128">
                  <c:v>0.05</c:v>
                </c:pt>
                <c:pt idx="129">
                  <c:v>0.05</c:v>
                </c:pt>
                <c:pt idx="130">
                  <c:v>0.05</c:v>
                </c:pt>
                <c:pt idx="131">
                  <c:v>0.04</c:v>
                </c:pt>
                <c:pt idx="132">
                  <c:v>0.04</c:v>
                </c:pt>
                <c:pt idx="133">
                  <c:v>0.03</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0.01</c:v>
                </c:pt>
                <c:pt idx="116">
                  <c:v>0.02</c:v>
                </c:pt>
                <c:pt idx="117">
                  <c:v>0.03</c:v>
                </c:pt>
                <c:pt idx="118">
                  <c:v>0.03</c:v>
                </c:pt>
                <c:pt idx="119">
                  <c:v>0.03</c:v>
                </c:pt>
                <c:pt idx="120">
                  <c:v>7.0000000000000007E-2</c:v>
                </c:pt>
                <c:pt idx="121">
                  <c:v>0.16</c:v>
                </c:pt>
                <c:pt idx="122">
                  <c:v>7.0000000000000007E-2</c:v>
                </c:pt>
                <c:pt idx="123">
                  <c:v>0.05</c:v>
                </c:pt>
                <c:pt idx="124">
                  <c:v>0.06</c:v>
                </c:pt>
                <c:pt idx="125">
                  <c:v>0.06</c:v>
                </c:pt>
                <c:pt idx="126">
                  <c:v>0.04</c:v>
                </c:pt>
                <c:pt idx="127">
                  <c:v>0.04</c:v>
                </c:pt>
                <c:pt idx="128">
                  <c:v>0.03</c:v>
                </c:pt>
                <c:pt idx="129">
                  <c:v>0.03</c:v>
                </c:pt>
                <c:pt idx="130">
                  <c:v>0.03</c:v>
                </c:pt>
                <c:pt idx="131">
                  <c:v>0.03</c:v>
                </c:pt>
                <c:pt idx="132">
                  <c:v>0.02</c:v>
                </c:pt>
                <c:pt idx="133">
                  <c:v>0.02</c:v>
                </c:pt>
                <c:pt idx="134">
                  <c:v>0.02</c:v>
                </c:pt>
                <c:pt idx="135">
                  <c:v>0.02</c:v>
                </c:pt>
                <c:pt idx="136">
                  <c:v>0.02</c:v>
                </c:pt>
                <c:pt idx="137">
                  <c:v>0.02</c:v>
                </c:pt>
                <c:pt idx="138">
                  <c:v>0.02</c:v>
                </c:pt>
                <c:pt idx="139">
                  <c:v>0.02</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'Leon 2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2 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0.01</c:v>
                </c:pt>
                <c:pt idx="115">
                  <c:v>0.01</c:v>
                </c:pt>
                <c:pt idx="116">
                  <c:v>0.01</c:v>
                </c:pt>
                <c:pt idx="117">
                  <c:v>0.02</c:v>
                </c:pt>
                <c:pt idx="118">
                  <c:v>0.02</c:v>
                </c:pt>
                <c:pt idx="119">
                  <c:v>0.02</c:v>
                </c:pt>
                <c:pt idx="120">
                  <c:v>0.05</c:v>
                </c:pt>
                <c:pt idx="121">
                  <c:v>0.11</c:v>
                </c:pt>
                <c:pt idx="122">
                  <c:v>0.05</c:v>
                </c:pt>
                <c:pt idx="123">
                  <c:v>0.04</c:v>
                </c:pt>
                <c:pt idx="124">
                  <c:v>0.05</c:v>
                </c:pt>
                <c:pt idx="125">
                  <c:v>0.05</c:v>
                </c:pt>
                <c:pt idx="126">
                  <c:v>0.04</c:v>
                </c:pt>
                <c:pt idx="127">
                  <c:v>0.04</c:v>
                </c:pt>
                <c:pt idx="128">
                  <c:v>0.03</c:v>
                </c:pt>
                <c:pt idx="129">
                  <c:v>0.03</c:v>
                </c:pt>
                <c:pt idx="130">
                  <c:v>0.03</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ser>
        <c:dLbls>
          <c:showLegendKey val="0"/>
          <c:showVal val="0"/>
          <c:showCatName val="0"/>
          <c:showSerName val="0"/>
          <c:showPercent val="0"/>
          <c:showBubbleSize val="0"/>
        </c:dLbls>
        <c:axId val="80623488"/>
        <c:axId val="80629760"/>
      </c:scatterChart>
      <c:valAx>
        <c:axId val="80623488"/>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80629760"/>
        <c:crosses val="autoZero"/>
        <c:crossBetween val="midCat"/>
        <c:majorUnit val="0.1"/>
        <c:minorUnit val="2.0000000000000004E-2"/>
      </c:valAx>
      <c:valAx>
        <c:axId val="80629760"/>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0623488"/>
        <c:crosses val="autoZero"/>
        <c:crossBetween val="midCat"/>
      </c:valAx>
      <c:spPr>
        <a:ln>
          <a:solidFill>
            <a:schemeClr val="tx1"/>
          </a:solidFill>
        </a:ln>
      </c:spPr>
    </c:plotArea>
    <c:legend>
      <c:legendPos val="r"/>
      <c:layout>
        <c:manualLayout>
          <c:xMode val="edge"/>
          <c:yMode val="edge"/>
          <c:x val="0.58236498429974248"/>
          <c:y val="3.4729793391210712E-2"/>
          <c:w val="0.37495498390886467"/>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0.02</c:v>
                </c:pt>
                <c:pt idx="87">
                  <c:v>0.02</c:v>
                </c:pt>
                <c:pt idx="88">
                  <c:v>0.02</c:v>
                </c:pt>
                <c:pt idx="89">
                  <c:v>0.02</c:v>
                </c:pt>
                <c:pt idx="90">
                  <c:v>0.02</c:v>
                </c:pt>
                <c:pt idx="91">
                  <c:v>0.02</c:v>
                </c:pt>
                <c:pt idx="92">
                  <c:v>0.02</c:v>
                </c:pt>
                <c:pt idx="93">
                  <c:v>0.02</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0.06</c:v>
                </c:pt>
                <c:pt idx="107">
                  <c:v>0.06</c:v>
                </c:pt>
                <c:pt idx="108">
                  <c:v>7.0000000000000007E-2</c:v>
                </c:pt>
                <c:pt idx="109">
                  <c:v>7.0000000000000007E-2</c:v>
                </c:pt>
                <c:pt idx="110">
                  <c:v>7.0000000000000007E-2</c:v>
                </c:pt>
                <c:pt idx="111">
                  <c:v>0.09</c:v>
                </c:pt>
                <c:pt idx="112">
                  <c:v>0.1</c:v>
                </c:pt>
                <c:pt idx="113">
                  <c:v>0.1</c:v>
                </c:pt>
                <c:pt idx="114">
                  <c:v>0.11</c:v>
                </c:pt>
                <c:pt idx="115">
                  <c:v>0.12</c:v>
                </c:pt>
                <c:pt idx="116">
                  <c:v>0.16</c:v>
                </c:pt>
                <c:pt idx="117">
                  <c:v>0.18</c:v>
                </c:pt>
                <c:pt idx="118">
                  <c:v>0.2</c:v>
                </c:pt>
                <c:pt idx="119">
                  <c:v>0.17</c:v>
                </c:pt>
                <c:pt idx="120">
                  <c:v>0.35</c:v>
                </c:pt>
                <c:pt idx="121">
                  <c:v>0.64</c:v>
                </c:pt>
                <c:pt idx="122">
                  <c:v>0.24</c:v>
                </c:pt>
                <c:pt idx="123">
                  <c:v>0.16</c:v>
                </c:pt>
                <c:pt idx="124">
                  <c:v>0.2</c:v>
                </c:pt>
                <c:pt idx="125">
                  <c:v>0.19</c:v>
                </c:pt>
                <c:pt idx="126">
                  <c:v>0.15</c:v>
                </c:pt>
                <c:pt idx="127">
                  <c:v>0.14000000000000001</c:v>
                </c:pt>
                <c:pt idx="128">
                  <c:v>0.13</c:v>
                </c:pt>
                <c:pt idx="129">
                  <c:v>0.12</c:v>
                </c:pt>
                <c:pt idx="130">
                  <c:v>0.12</c:v>
                </c:pt>
                <c:pt idx="131">
                  <c:v>0.09</c:v>
                </c:pt>
                <c:pt idx="132">
                  <c:v>0.09</c:v>
                </c:pt>
                <c:pt idx="133">
                  <c:v>0.09</c:v>
                </c:pt>
                <c:pt idx="134">
                  <c:v>0.08</c:v>
                </c:pt>
                <c:pt idx="135">
                  <c:v>0.08</c:v>
                </c:pt>
                <c:pt idx="136">
                  <c:v>0.06</c:v>
                </c:pt>
                <c:pt idx="137">
                  <c:v>0.06</c:v>
                </c:pt>
                <c:pt idx="138">
                  <c:v>0.06</c:v>
                </c:pt>
                <c:pt idx="139">
                  <c:v>0.05</c:v>
                </c:pt>
                <c:pt idx="140">
                  <c:v>0.05</c:v>
                </c:pt>
                <c:pt idx="141">
                  <c:v>0.05</c:v>
                </c:pt>
                <c:pt idx="142">
                  <c:v>0.05</c:v>
                </c:pt>
                <c:pt idx="143">
                  <c:v>0.05</c:v>
                </c:pt>
                <c:pt idx="144">
                  <c:v>0.05</c:v>
                </c:pt>
                <c:pt idx="145">
                  <c:v>0.05</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0.03</c:v>
                </c:pt>
                <c:pt idx="99">
                  <c:v>0.03</c:v>
                </c:pt>
                <c:pt idx="100">
                  <c:v>0.03</c:v>
                </c:pt>
                <c:pt idx="101">
                  <c:v>0.03</c:v>
                </c:pt>
                <c:pt idx="102">
                  <c:v>0.03</c:v>
                </c:pt>
                <c:pt idx="103">
                  <c:v>0.03</c:v>
                </c:pt>
                <c:pt idx="104">
                  <c:v>0.04</c:v>
                </c:pt>
                <c:pt idx="105">
                  <c:v>0.04</c:v>
                </c:pt>
                <c:pt idx="106">
                  <c:v>0.05</c:v>
                </c:pt>
                <c:pt idx="107">
                  <c:v>0.06</c:v>
                </c:pt>
                <c:pt idx="108">
                  <c:v>0.06</c:v>
                </c:pt>
                <c:pt idx="109">
                  <c:v>0.06</c:v>
                </c:pt>
                <c:pt idx="110">
                  <c:v>7.0000000000000007E-2</c:v>
                </c:pt>
                <c:pt idx="111">
                  <c:v>0.08</c:v>
                </c:pt>
                <c:pt idx="112">
                  <c:v>0.09</c:v>
                </c:pt>
                <c:pt idx="113">
                  <c:v>0.1</c:v>
                </c:pt>
                <c:pt idx="114">
                  <c:v>0.1</c:v>
                </c:pt>
                <c:pt idx="115">
                  <c:v>0.11</c:v>
                </c:pt>
                <c:pt idx="116">
                  <c:v>0.14000000000000001</c:v>
                </c:pt>
                <c:pt idx="117">
                  <c:v>0.15</c:v>
                </c:pt>
                <c:pt idx="118">
                  <c:v>0.17</c:v>
                </c:pt>
                <c:pt idx="119">
                  <c:v>0.15</c:v>
                </c:pt>
                <c:pt idx="120">
                  <c:v>0.28999999999999998</c:v>
                </c:pt>
                <c:pt idx="121">
                  <c:v>0.55000000000000004</c:v>
                </c:pt>
                <c:pt idx="122">
                  <c:v>0.21</c:v>
                </c:pt>
                <c:pt idx="123">
                  <c:v>0.15</c:v>
                </c:pt>
                <c:pt idx="124">
                  <c:v>0.19</c:v>
                </c:pt>
                <c:pt idx="125">
                  <c:v>0.17</c:v>
                </c:pt>
                <c:pt idx="126">
                  <c:v>0.15</c:v>
                </c:pt>
                <c:pt idx="127">
                  <c:v>0.14000000000000001</c:v>
                </c:pt>
                <c:pt idx="128">
                  <c:v>0.13</c:v>
                </c:pt>
                <c:pt idx="129">
                  <c:v>0.13</c:v>
                </c:pt>
                <c:pt idx="130">
                  <c:v>0.12</c:v>
                </c:pt>
                <c:pt idx="131">
                  <c:v>0.1</c:v>
                </c:pt>
                <c:pt idx="132">
                  <c:v>0.1</c:v>
                </c:pt>
                <c:pt idx="133">
                  <c:v>0.09</c:v>
                </c:pt>
                <c:pt idx="134">
                  <c:v>0.09</c:v>
                </c:pt>
                <c:pt idx="135">
                  <c:v>0.09</c:v>
                </c:pt>
                <c:pt idx="136">
                  <c:v>7.0000000000000007E-2</c:v>
                </c:pt>
                <c:pt idx="137">
                  <c:v>0.06</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0.02</c:v>
                </c:pt>
                <c:pt idx="103">
                  <c:v>0.02</c:v>
                </c:pt>
                <c:pt idx="104">
                  <c:v>0.02</c:v>
                </c:pt>
                <c:pt idx="105">
                  <c:v>0.02</c:v>
                </c:pt>
                <c:pt idx="106">
                  <c:v>0.03</c:v>
                </c:pt>
                <c:pt idx="107">
                  <c:v>0.03</c:v>
                </c:pt>
                <c:pt idx="108">
                  <c:v>0.03</c:v>
                </c:pt>
                <c:pt idx="109">
                  <c:v>0.03</c:v>
                </c:pt>
                <c:pt idx="110">
                  <c:v>0.04</c:v>
                </c:pt>
                <c:pt idx="111">
                  <c:v>0.05</c:v>
                </c:pt>
                <c:pt idx="112">
                  <c:v>0.05</c:v>
                </c:pt>
                <c:pt idx="113">
                  <c:v>0.05</c:v>
                </c:pt>
                <c:pt idx="114">
                  <c:v>0.06</c:v>
                </c:pt>
                <c:pt idx="115">
                  <c:v>7.0000000000000007E-2</c:v>
                </c:pt>
                <c:pt idx="116">
                  <c:v>0.09</c:v>
                </c:pt>
                <c:pt idx="117">
                  <c:v>0.1</c:v>
                </c:pt>
                <c:pt idx="118">
                  <c:v>0.11</c:v>
                </c:pt>
                <c:pt idx="119">
                  <c:v>0.1</c:v>
                </c:pt>
                <c:pt idx="120">
                  <c:v>0.21</c:v>
                </c:pt>
                <c:pt idx="121">
                  <c:v>0.4</c:v>
                </c:pt>
                <c:pt idx="122">
                  <c:v>0.16</c:v>
                </c:pt>
                <c:pt idx="123">
                  <c:v>0.1</c:v>
                </c:pt>
                <c:pt idx="124">
                  <c:v>0.14000000000000001</c:v>
                </c:pt>
                <c:pt idx="125">
                  <c:v>0.13</c:v>
                </c:pt>
                <c:pt idx="126">
                  <c:v>0.1</c:v>
                </c:pt>
                <c:pt idx="127">
                  <c:v>0.09</c:v>
                </c:pt>
                <c:pt idx="128">
                  <c:v>0.09</c:v>
                </c:pt>
                <c:pt idx="129">
                  <c:v>0.08</c:v>
                </c:pt>
                <c:pt idx="130">
                  <c:v>0.08</c:v>
                </c:pt>
                <c:pt idx="131">
                  <c:v>7.0000000000000007E-2</c:v>
                </c:pt>
                <c:pt idx="132">
                  <c:v>0.06</c:v>
                </c:pt>
                <c:pt idx="133">
                  <c:v>0.06</c:v>
                </c:pt>
                <c:pt idx="134">
                  <c:v>0.06</c:v>
                </c:pt>
                <c:pt idx="135">
                  <c:v>0.06</c:v>
                </c:pt>
                <c:pt idx="136">
                  <c:v>0.04</c:v>
                </c:pt>
                <c:pt idx="137">
                  <c:v>0.04</c:v>
                </c:pt>
                <c:pt idx="138">
                  <c:v>0.04</c:v>
                </c:pt>
                <c:pt idx="139">
                  <c:v>0.04</c:v>
                </c:pt>
                <c:pt idx="140">
                  <c:v>0.04</c:v>
                </c:pt>
                <c:pt idx="141">
                  <c:v>0.04</c:v>
                </c:pt>
                <c:pt idx="142">
                  <c:v>0.04</c:v>
                </c:pt>
                <c:pt idx="143">
                  <c:v>0.04</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0.03</c:v>
                </c:pt>
                <c:pt idx="111">
                  <c:v>0.03</c:v>
                </c:pt>
                <c:pt idx="112">
                  <c:v>0.04</c:v>
                </c:pt>
                <c:pt idx="113">
                  <c:v>0.04</c:v>
                </c:pt>
                <c:pt idx="114">
                  <c:v>0.04</c:v>
                </c:pt>
                <c:pt idx="115">
                  <c:v>0.05</c:v>
                </c:pt>
                <c:pt idx="116">
                  <c:v>7.0000000000000007E-2</c:v>
                </c:pt>
                <c:pt idx="117">
                  <c:v>0.08</c:v>
                </c:pt>
                <c:pt idx="118">
                  <c:v>0.09</c:v>
                </c:pt>
                <c:pt idx="119">
                  <c:v>0.08</c:v>
                </c:pt>
                <c:pt idx="120">
                  <c:v>0.17</c:v>
                </c:pt>
                <c:pt idx="121">
                  <c:v>0.34</c:v>
                </c:pt>
                <c:pt idx="122">
                  <c:v>0.13</c:v>
                </c:pt>
                <c:pt idx="123">
                  <c:v>0.09</c:v>
                </c:pt>
                <c:pt idx="124">
                  <c:v>0.12</c:v>
                </c:pt>
                <c:pt idx="125">
                  <c:v>0.11</c:v>
                </c:pt>
                <c:pt idx="126">
                  <c:v>0.08</c:v>
                </c:pt>
                <c:pt idx="127">
                  <c:v>0.08</c:v>
                </c:pt>
                <c:pt idx="128">
                  <c:v>7.0000000000000007E-2</c:v>
                </c:pt>
                <c:pt idx="129">
                  <c:v>7.0000000000000007E-2</c:v>
                </c:pt>
                <c:pt idx="130">
                  <c:v>7.0000000000000007E-2</c:v>
                </c:pt>
                <c:pt idx="131">
                  <c:v>0.05</c:v>
                </c:pt>
                <c:pt idx="132">
                  <c:v>0.05</c:v>
                </c:pt>
                <c:pt idx="133">
                  <c:v>0.05</c:v>
                </c:pt>
                <c:pt idx="134">
                  <c:v>0.05</c:v>
                </c:pt>
                <c:pt idx="135">
                  <c:v>0.05</c:v>
                </c:pt>
                <c:pt idx="136">
                  <c:v>0.04</c:v>
                </c:pt>
                <c:pt idx="137">
                  <c:v>0.03</c:v>
                </c:pt>
                <c:pt idx="138">
                  <c:v>0.03</c:v>
                </c:pt>
                <c:pt idx="139">
                  <c:v>0.03</c:v>
                </c:pt>
                <c:pt idx="140">
                  <c:v>0.03</c:v>
                </c:pt>
                <c:pt idx="141">
                  <c:v>0.03</c:v>
                </c:pt>
                <c:pt idx="142">
                  <c:v>0.03</c:v>
                </c:pt>
                <c:pt idx="143">
                  <c:v>0.03</c:v>
                </c:pt>
                <c:pt idx="144">
                  <c:v>0.03</c:v>
                </c:pt>
                <c:pt idx="145">
                  <c:v>0.03</c:v>
                </c:pt>
                <c:pt idx="146">
                  <c:v>0.03</c:v>
                </c:pt>
                <c:pt idx="147">
                  <c:v>0.03</c:v>
                </c:pt>
                <c:pt idx="148">
                  <c:v>0.03</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0.01</c:v>
                </c:pt>
                <c:pt idx="102">
                  <c:v>0.01</c:v>
                </c:pt>
                <c:pt idx="103">
                  <c:v>0.01</c:v>
                </c:pt>
                <c:pt idx="104">
                  <c:v>0.01</c:v>
                </c:pt>
                <c:pt idx="105">
                  <c:v>0.01</c:v>
                </c:pt>
                <c:pt idx="106">
                  <c:v>0.01</c:v>
                </c:pt>
                <c:pt idx="107">
                  <c:v>0.01</c:v>
                </c:pt>
                <c:pt idx="108">
                  <c:v>0.01</c:v>
                </c:pt>
                <c:pt idx="109">
                  <c:v>0.02</c:v>
                </c:pt>
                <c:pt idx="110">
                  <c:v>0.02</c:v>
                </c:pt>
                <c:pt idx="111">
                  <c:v>0.03</c:v>
                </c:pt>
                <c:pt idx="112">
                  <c:v>0.04</c:v>
                </c:pt>
                <c:pt idx="113">
                  <c:v>0.04</c:v>
                </c:pt>
                <c:pt idx="114">
                  <c:v>0.04</c:v>
                </c:pt>
                <c:pt idx="115">
                  <c:v>0.05</c:v>
                </c:pt>
                <c:pt idx="116">
                  <c:v>0.04</c:v>
                </c:pt>
                <c:pt idx="117">
                  <c:v>0.05</c:v>
                </c:pt>
                <c:pt idx="118">
                  <c:v>0.06</c:v>
                </c:pt>
                <c:pt idx="119">
                  <c:v>0.04</c:v>
                </c:pt>
                <c:pt idx="120">
                  <c:v>0.14000000000000001</c:v>
                </c:pt>
                <c:pt idx="121">
                  <c:v>0.28000000000000003</c:v>
                </c:pt>
                <c:pt idx="122">
                  <c:v>0.09</c:v>
                </c:pt>
                <c:pt idx="123">
                  <c:v>0.05</c:v>
                </c:pt>
                <c:pt idx="124">
                  <c:v>7.0000000000000007E-2</c:v>
                </c:pt>
                <c:pt idx="125">
                  <c:v>7.0000000000000007E-2</c:v>
                </c:pt>
                <c:pt idx="126">
                  <c:v>0.08</c:v>
                </c:pt>
                <c:pt idx="127">
                  <c:v>0.08</c:v>
                </c:pt>
                <c:pt idx="128">
                  <c:v>0.08</c:v>
                </c:pt>
                <c:pt idx="129">
                  <c:v>0.08</c:v>
                </c:pt>
                <c:pt idx="130">
                  <c:v>7.0000000000000007E-2</c:v>
                </c:pt>
                <c:pt idx="131">
                  <c:v>0.04</c:v>
                </c:pt>
                <c:pt idx="132">
                  <c:v>0.04</c:v>
                </c:pt>
                <c:pt idx="133">
                  <c:v>0.04</c:v>
                </c:pt>
                <c:pt idx="134">
                  <c:v>0.04</c:v>
                </c:pt>
                <c:pt idx="135">
                  <c:v>0.04</c:v>
                </c:pt>
                <c:pt idx="136">
                  <c:v>0.03</c:v>
                </c:pt>
                <c:pt idx="137">
                  <c:v>0.03</c:v>
                </c:pt>
                <c:pt idx="138">
                  <c:v>0.03</c:v>
                </c:pt>
                <c:pt idx="139">
                  <c:v>0.03</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0.01</c:v>
                </c:pt>
                <c:pt idx="108">
                  <c:v>0.01</c:v>
                </c:pt>
                <c:pt idx="109">
                  <c:v>0.01</c:v>
                </c:pt>
                <c:pt idx="110">
                  <c:v>0.01</c:v>
                </c:pt>
                <c:pt idx="111">
                  <c:v>0.01</c:v>
                </c:pt>
                <c:pt idx="112">
                  <c:v>0.01</c:v>
                </c:pt>
                <c:pt idx="113">
                  <c:v>0.02</c:v>
                </c:pt>
                <c:pt idx="114">
                  <c:v>0.02</c:v>
                </c:pt>
                <c:pt idx="115">
                  <c:v>0.02</c:v>
                </c:pt>
                <c:pt idx="116">
                  <c:v>0.03</c:v>
                </c:pt>
                <c:pt idx="117">
                  <c:v>0.04</c:v>
                </c:pt>
                <c:pt idx="118">
                  <c:v>0.05</c:v>
                </c:pt>
                <c:pt idx="119">
                  <c:v>0.05</c:v>
                </c:pt>
                <c:pt idx="120">
                  <c:v>0.1</c:v>
                </c:pt>
                <c:pt idx="121">
                  <c:v>0.2</c:v>
                </c:pt>
                <c:pt idx="122">
                  <c:v>0.08</c:v>
                </c:pt>
                <c:pt idx="123">
                  <c:v>0.06</c:v>
                </c:pt>
                <c:pt idx="124">
                  <c:v>7.0000000000000007E-2</c:v>
                </c:pt>
                <c:pt idx="125">
                  <c:v>7.0000000000000007E-2</c:v>
                </c:pt>
                <c:pt idx="126">
                  <c:v>0.05</c:v>
                </c:pt>
                <c:pt idx="127">
                  <c:v>0.04</c:v>
                </c:pt>
                <c:pt idx="128">
                  <c:v>0.04</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'Leon 3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3 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0.01</c:v>
                </c:pt>
                <c:pt idx="112">
                  <c:v>0.01</c:v>
                </c:pt>
                <c:pt idx="113">
                  <c:v>0.01</c:v>
                </c:pt>
                <c:pt idx="114">
                  <c:v>0.01</c:v>
                </c:pt>
                <c:pt idx="115">
                  <c:v>0.02</c:v>
                </c:pt>
                <c:pt idx="116">
                  <c:v>0.02</c:v>
                </c:pt>
                <c:pt idx="117">
                  <c:v>0.03</c:v>
                </c:pt>
                <c:pt idx="118">
                  <c:v>0.03</c:v>
                </c:pt>
                <c:pt idx="119">
                  <c:v>0.03</c:v>
                </c:pt>
                <c:pt idx="120">
                  <c:v>7.0000000000000007E-2</c:v>
                </c:pt>
                <c:pt idx="121">
                  <c:v>0.15</c:v>
                </c:pt>
                <c:pt idx="122">
                  <c:v>0.06</c:v>
                </c:pt>
                <c:pt idx="123">
                  <c:v>0.04</c:v>
                </c:pt>
                <c:pt idx="124">
                  <c:v>0.06</c:v>
                </c:pt>
                <c:pt idx="125">
                  <c:v>0.05</c:v>
                </c:pt>
                <c:pt idx="126">
                  <c:v>0.04</c:v>
                </c:pt>
                <c:pt idx="127">
                  <c:v>0.04</c:v>
                </c:pt>
                <c:pt idx="128">
                  <c:v>0.04</c:v>
                </c:pt>
                <c:pt idx="129">
                  <c:v>0.04</c:v>
                </c:pt>
                <c:pt idx="130">
                  <c:v>0.04</c:v>
                </c:pt>
                <c:pt idx="131">
                  <c:v>0.03</c:v>
                </c:pt>
                <c:pt idx="132">
                  <c:v>0.03</c:v>
                </c:pt>
                <c:pt idx="133">
                  <c:v>0.03</c:v>
                </c:pt>
                <c:pt idx="134">
                  <c:v>0.03</c:v>
                </c:pt>
                <c:pt idx="135">
                  <c:v>0.03</c:v>
                </c:pt>
                <c:pt idx="136">
                  <c:v>0.02</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ser>
        <c:dLbls>
          <c:showLegendKey val="0"/>
          <c:showVal val="0"/>
          <c:showCatName val="0"/>
          <c:showSerName val="0"/>
          <c:showPercent val="0"/>
          <c:showBubbleSize val="0"/>
        </c:dLbls>
        <c:axId val="80674176"/>
        <c:axId val="80745984"/>
      </c:scatterChart>
      <c:valAx>
        <c:axId val="80674176"/>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80745984"/>
        <c:crosses val="autoZero"/>
        <c:crossBetween val="midCat"/>
        <c:majorUnit val="0.1"/>
        <c:minorUnit val="2.0000000000000004E-2"/>
      </c:valAx>
      <c:valAx>
        <c:axId val="80745984"/>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0674176"/>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0.03</c:v>
                </c:pt>
                <c:pt idx="88">
                  <c:v>0.03</c:v>
                </c:pt>
                <c:pt idx="89">
                  <c:v>0.03</c:v>
                </c:pt>
                <c:pt idx="90">
                  <c:v>0.03</c:v>
                </c:pt>
                <c:pt idx="91">
                  <c:v>0.03</c:v>
                </c:pt>
                <c:pt idx="92">
                  <c:v>0.03</c:v>
                </c:pt>
                <c:pt idx="93">
                  <c:v>0.04</c:v>
                </c:pt>
                <c:pt idx="94">
                  <c:v>0.04</c:v>
                </c:pt>
                <c:pt idx="95">
                  <c:v>0.04</c:v>
                </c:pt>
                <c:pt idx="96">
                  <c:v>0.04</c:v>
                </c:pt>
                <c:pt idx="97">
                  <c:v>0.04</c:v>
                </c:pt>
                <c:pt idx="98">
                  <c:v>0.04</c:v>
                </c:pt>
                <c:pt idx="99">
                  <c:v>0.04</c:v>
                </c:pt>
                <c:pt idx="100">
                  <c:v>0.04</c:v>
                </c:pt>
                <c:pt idx="101">
                  <c:v>0.05</c:v>
                </c:pt>
                <c:pt idx="102">
                  <c:v>0.05</c:v>
                </c:pt>
                <c:pt idx="103">
                  <c:v>0.05</c:v>
                </c:pt>
                <c:pt idx="104">
                  <c:v>0.05</c:v>
                </c:pt>
                <c:pt idx="105">
                  <c:v>0.05</c:v>
                </c:pt>
                <c:pt idx="106">
                  <c:v>7.0000000000000007E-2</c:v>
                </c:pt>
                <c:pt idx="107">
                  <c:v>7.0000000000000007E-2</c:v>
                </c:pt>
                <c:pt idx="108">
                  <c:v>0.08</c:v>
                </c:pt>
                <c:pt idx="109">
                  <c:v>0.08</c:v>
                </c:pt>
                <c:pt idx="110">
                  <c:v>0.09</c:v>
                </c:pt>
                <c:pt idx="111">
                  <c:v>0.11</c:v>
                </c:pt>
                <c:pt idx="112">
                  <c:v>0.12</c:v>
                </c:pt>
                <c:pt idx="113">
                  <c:v>0.12</c:v>
                </c:pt>
                <c:pt idx="114">
                  <c:v>0.13</c:v>
                </c:pt>
                <c:pt idx="115">
                  <c:v>0.14000000000000001</c:v>
                </c:pt>
                <c:pt idx="116">
                  <c:v>0.21</c:v>
                </c:pt>
                <c:pt idx="117">
                  <c:v>0.22</c:v>
                </c:pt>
                <c:pt idx="118">
                  <c:v>0.25</c:v>
                </c:pt>
                <c:pt idx="119">
                  <c:v>0.21</c:v>
                </c:pt>
                <c:pt idx="120">
                  <c:v>0.41</c:v>
                </c:pt>
                <c:pt idx="121">
                  <c:v>0.74</c:v>
                </c:pt>
                <c:pt idx="122">
                  <c:v>0.28000000000000003</c:v>
                </c:pt>
                <c:pt idx="123">
                  <c:v>0.19</c:v>
                </c:pt>
                <c:pt idx="124">
                  <c:v>0.24</c:v>
                </c:pt>
                <c:pt idx="125">
                  <c:v>0.22</c:v>
                </c:pt>
                <c:pt idx="126">
                  <c:v>0.16</c:v>
                </c:pt>
                <c:pt idx="127">
                  <c:v>0.14000000000000001</c:v>
                </c:pt>
                <c:pt idx="128">
                  <c:v>0.14000000000000001</c:v>
                </c:pt>
                <c:pt idx="129">
                  <c:v>0.13</c:v>
                </c:pt>
                <c:pt idx="130">
                  <c:v>0.12</c:v>
                </c:pt>
                <c:pt idx="131">
                  <c:v>0.1</c:v>
                </c:pt>
                <c:pt idx="132">
                  <c:v>0.09</c:v>
                </c:pt>
                <c:pt idx="133">
                  <c:v>0.09</c:v>
                </c:pt>
                <c:pt idx="134">
                  <c:v>0.08</c:v>
                </c:pt>
                <c:pt idx="135">
                  <c:v>0.08</c:v>
                </c:pt>
                <c:pt idx="136">
                  <c:v>0.06</c:v>
                </c:pt>
                <c:pt idx="137">
                  <c:v>0.06</c:v>
                </c:pt>
                <c:pt idx="138">
                  <c:v>0.06</c:v>
                </c:pt>
                <c:pt idx="139">
                  <c:v>0.06</c:v>
                </c:pt>
                <c:pt idx="140">
                  <c:v>0.05</c:v>
                </c:pt>
                <c:pt idx="141">
                  <c:v>0.05</c:v>
                </c:pt>
                <c:pt idx="142">
                  <c:v>0.05</c:v>
                </c:pt>
                <c:pt idx="143">
                  <c:v>0.05</c:v>
                </c:pt>
                <c:pt idx="144">
                  <c:v>0.05</c:v>
                </c:pt>
                <c:pt idx="145">
                  <c:v>0.05</c:v>
                </c:pt>
                <c:pt idx="146">
                  <c:v>0.05</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0.02</c:v>
                </c:pt>
                <c:pt idx="87">
                  <c:v>0.02</c:v>
                </c:pt>
                <c:pt idx="88">
                  <c:v>0.02</c:v>
                </c:pt>
                <c:pt idx="89">
                  <c:v>0.03</c:v>
                </c:pt>
                <c:pt idx="90">
                  <c:v>0.03</c:v>
                </c:pt>
                <c:pt idx="91">
                  <c:v>0.03</c:v>
                </c:pt>
                <c:pt idx="92">
                  <c:v>0.03</c:v>
                </c:pt>
                <c:pt idx="93">
                  <c:v>0.03</c:v>
                </c:pt>
                <c:pt idx="94">
                  <c:v>0.04</c:v>
                </c:pt>
                <c:pt idx="95">
                  <c:v>0.04</c:v>
                </c:pt>
                <c:pt idx="96">
                  <c:v>0.04</c:v>
                </c:pt>
                <c:pt idx="97">
                  <c:v>0.04</c:v>
                </c:pt>
                <c:pt idx="98">
                  <c:v>0.04</c:v>
                </c:pt>
                <c:pt idx="99">
                  <c:v>0.04</c:v>
                </c:pt>
                <c:pt idx="100">
                  <c:v>0.04</c:v>
                </c:pt>
                <c:pt idx="101">
                  <c:v>0.05</c:v>
                </c:pt>
                <c:pt idx="102">
                  <c:v>0.05</c:v>
                </c:pt>
                <c:pt idx="103">
                  <c:v>0.05</c:v>
                </c:pt>
                <c:pt idx="104">
                  <c:v>0.05</c:v>
                </c:pt>
                <c:pt idx="105">
                  <c:v>0.06</c:v>
                </c:pt>
                <c:pt idx="106">
                  <c:v>7.0000000000000007E-2</c:v>
                </c:pt>
                <c:pt idx="107">
                  <c:v>7.0000000000000007E-2</c:v>
                </c:pt>
                <c:pt idx="108">
                  <c:v>0.08</c:v>
                </c:pt>
                <c:pt idx="109">
                  <c:v>0.08</c:v>
                </c:pt>
                <c:pt idx="110">
                  <c:v>0.09</c:v>
                </c:pt>
                <c:pt idx="111">
                  <c:v>0.11</c:v>
                </c:pt>
                <c:pt idx="112">
                  <c:v>0.12</c:v>
                </c:pt>
                <c:pt idx="113">
                  <c:v>0.12</c:v>
                </c:pt>
                <c:pt idx="114">
                  <c:v>0.13</c:v>
                </c:pt>
                <c:pt idx="115">
                  <c:v>0.14000000000000001</c:v>
                </c:pt>
                <c:pt idx="116">
                  <c:v>0.2</c:v>
                </c:pt>
                <c:pt idx="117">
                  <c:v>0.21</c:v>
                </c:pt>
                <c:pt idx="118">
                  <c:v>0.24</c:v>
                </c:pt>
                <c:pt idx="119">
                  <c:v>0.21</c:v>
                </c:pt>
                <c:pt idx="120">
                  <c:v>0.39</c:v>
                </c:pt>
                <c:pt idx="121">
                  <c:v>0.73</c:v>
                </c:pt>
                <c:pt idx="122">
                  <c:v>0.27</c:v>
                </c:pt>
                <c:pt idx="123">
                  <c:v>0.19</c:v>
                </c:pt>
                <c:pt idx="124">
                  <c:v>0.24</c:v>
                </c:pt>
                <c:pt idx="125">
                  <c:v>0.22</c:v>
                </c:pt>
                <c:pt idx="126">
                  <c:v>0.17</c:v>
                </c:pt>
                <c:pt idx="127">
                  <c:v>0.15</c:v>
                </c:pt>
                <c:pt idx="128">
                  <c:v>0.15</c:v>
                </c:pt>
                <c:pt idx="129">
                  <c:v>0.14000000000000001</c:v>
                </c:pt>
                <c:pt idx="130">
                  <c:v>0.13</c:v>
                </c:pt>
                <c:pt idx="131">
                  <c:v>0.11</c:v>
                </c:pt>
                <c:pt idx="132">
                  <c:v>0.1</c:v>
                </c:pt>
                <c:pt idx="133">
                  <c:v>0.1</c:v>
                </c:pt>
                <c:pt idx="134">
                  <c:v>0.09</c:v>
                </c:pt>
                <c:pt idx="135">
                  <c:v>0.09</c:v>
                </c:pt>
                <c:pt idx="136">
                  <c:v>7.0000000000000007E-2</c:v>
                </c:pt>
                <c:pt idx="137">
                  <c:v>7.0000000000000007E-2</c:v>
                </c:pt>
                <c:pt idx="138">
                  <c:v>7.0000000000000007E-2</c:v>
                </c:pt>
                <c:pt idx="139">
                  <c:v>0.06</c:v>
                </c:pt>
                <c:pt idx="140">
                  <c:v>0.06</c:v>
                </c:pt>
                <c:pt idx="141">
                  <c:v>0.06</c:v>
                </c:pt>
                <c:pt idx="142">
                  <c:v>0.06</c:v>
                </c:pt>
                <c:pt idx="143">
                  <c:v>0.06</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0.04</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0.03</c:v>
                </c:pt>
                <c:pt idx="100">
                  <c:v>0.03</c:v>
                </c:pt>
                <c:pt idx="101">
                  <c:v>0.03</c:v>
                </c:pt>
                <c:pt idx="102">
                  <c:v>0.03</c:v>
                </c:pt>
                <c:pt idx="103">
                  <c:v>0.03</c:v>
                </c:pt>
                <c:pt idx="104">
                  <c:v>0.03</c:v>
                </c:pt>
                <c:pt idx="105">
                  <c:v>0.03</c:v>
                </c:pt>
                <c:pt idx="106">
                  <c:v>0.04</c:v>
                </c:pt>
                <c:pt idx="107">
                  <c:v>0.05</c:v>
                </c:pt>
                <c:pt idx="108">
                  <c:v>0.05</c:v>
                </c:pt>
                <c:pt idx="109">
                  <c:v>0.05</c:v>
                </c:pt>
                <c:pt idx="110">
                  <c:v>0.06</c:v>
                </c:pt>
                <c:pt idx="111">
                  <c:v>7.0000000000000007E-2</c:v>
                </c:pt>
                <c:pt idx="112">
                  <c:v>0.08</c:v>
                </c:pt>
                <c:pt idx="113">
                  <c:v>0.08</c:v>
                </c:pt>
                <c:pt idx="114">
                  <c:v>0.09</c:v>
                </c:pt>
                <c:pt idx="115">
                  <c:v>0.1</c:v>
                </c:pt>
                <c:pt idx="116">
                  <c:v>0.14000000000000001</c:v>
                </c:pt>
                <c:pt idx="117">
                  <c:v>0.15</c:v>
                </c:pt>
                <c:pt idx="118">
                  <c:v>0.17</c:v>
                </c:pt>
                <c:pt idx="119">
                  <c:v>0.15</c:v>
                </c:pt>
                <c:pt idx="120">
                  <c:v>0.3</c:v>
                </c:pt>
                <c:pt idx="121">
                  <c:v>0.55000000000000004</c:v>
                </c:pt>
                <c:pt idx="122">
                  <c:v>0.21</c:v>
                </c:pt>
                <c:pt idx="123">
                  <c:v>0.14000000000000001</c:v>
                </c:pt>
                <c:pt idx="124">
                  <c:v>0.18</c:v>
                </c:pt>
                <c:pt idx="125">
                  <c:v>0.17</c:v>
                </c:pt>
                <c:pt idx="126">
                  <c:v>0.12</c:v>
                </c:pt>
                <c:pt idx="127">
                  <c:v>0.11</c:v>
                </c:pt>
                <c:pt idx="128">
                  <c:v>0.11</c:v>
                </c:pt>
                <c:pt idx="129">
                  <c:v>0.1</c:v>
                </c:pt>
                <c:pt idx="130">
                  <c:v>0.1</c:v>
                </c:pt>
                <c:pt idx="131">
                  <c:v>0.08</c:v>
                </c:pt>
                <c:pt idx="132">
                  <c:v>7.0000000000000007E-2</c:v>
                </c:pt>
                <c:pt idx="133">
                  <c:v>7.0000000000000007E-2</c:v>
                </c:pt>
                <c:pt idx="134">
                  <c:v>7.0000000000000007E-2</c:v>
                </c:pt>
                <c:pt idx="135">
                  <c:v>0.06</c:v>
                </c:pt>
                <c:pt idx="136">
                  <c:v>0.05</c:v>
                </c:pt>
                <c:pt idx="137">
                  <c:v>0.05</c:v>
                </c:pt>
                <c:pt idx="138">
                  <c:v>0.05</c:v>
                </c:pt>
                <c:pt idx="139">
                  <c:v>0.04</c:v>
                </c:pt>
                <c:pt idx="140">
                  <c:v>0.04</c:v>
                </c:pt>
                <c:pt idx="141">
                  <c:v>0.04</c:v>
                </c:pt>
                <c:pt idx="142">
                  <c:v>0.04</c:v>
                </c:pt>
                <c:pt idx="143">
                  <c:v>0.04</c:v>
                </c:pt>
                <c:pt idx="144">
                  <c:v>0.04</c:v>
                </c:pt>
                <c:pt idx="145">
                  <c:v>0.04</c:v>
                </c:pt>
                <c:pt idx="146">
                  <c:v>0.04</c:v>
                </c:pt>
                <c:pt idx="147">
                  <c:v>0.04</c:v>
                </c:pt>
                <c:pt idx="148">
                  <c:v>0.03</c:v>
                </c:pt>
                <c:pt idx="149">
                  <c:v>0.03</c:v>
                </c:pt>
                <c:pt idx="150">
                  <c:v>0.03</c:v>
                </c:pt>
                <c:pt idx="151">
                  <c:v>0.03</c:v>
                </c:pt>
                <c:pt idx="152">
                  <c:v>0.03</c:v>
                </c:pt>
                <c:pt idx="153">
                  <c:v>0.03</c:v>
                </c:pt>
                <c:pt idx="154">
                  <c:v>0.03</c:v>
                </c:pt>
                <c:pt idx="155">
                  <c:v>0.03</c:v>
                </c:pt>
                <c:pt idx="156">
                  <c:v>0.03</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0.02</c:v>
                </c:pt>
                <c:pt idx="95">
                  <c:v>0.02</c:v>
                </c:pt>
                <c:pt idx="96">
                  <c:v>0.02</c:v>
                </c:pt>
                <c:pt idx="97">
                  <c:v>0.02</c:v>
                </c:pt>
                <c:pt idx="98">
                  <c:v>0.02</c:v>
                </c:pt>
                <c:pt idx="99">
                  <c:v>0.02</c:v>
                </c:pt>
                <c:pt idx="100">
                  <c:v>0.02</c:v>
                </c:pt>
                <c:pt idx="101">
                  <c:v>0.02</c:v>
                </c:pt>
                <c:pt idx="102">
                  <c:v>0.02</c:v>
                </c:pt>
                <c:pt idx="103">
                  <c:v>0.02</c:v>
                </c:pt>
                <c:pt idx="104">
                  <c:v>0.03</c:v>
                </c:pt>
                <c:pt idx="105">
                  <c:v>0.03</c:v>
                </c:pt>
                <c:pt idx="106">
                  <c:v>0.04</c:v>
                </c:pt>
                <c:pt idx="107">
                  <c:v>0.04</c:v>
                </c:pt>
                <c:pt idx="108">
                  <c:v>0.04</c:v>
                </c:pt>
                <c:pt idx="109">
                  <c:v>0.04</c:v>
                </c:pt>
                <c:pt idx="110">
                  <c:v>0.05</c:v>
                </c:pt>
                <c:pt idx="111">
                  <c:v>0.06</c:v>
                </c:pt>
                <c:pt idx="112">
                  <c:v>0.06</c:v>
                </c:pt>
                <c:pt idx="113">
                  <c:v>7.0000000000000007E-2</c:v>
                </c:pt>
                <c:pt idx="114">
                  <c:v>7.0000000000000007E-2</c:v>
                </c:pt>
                <c:pt idx="115">
                  <c:v>0.08</c:v>
                </c:pt>
                <c:pt idx="116">
                  <c:v>0.12</c:v>
                </c:pt>
                <c:pt idx="117">
                  <c:v>0.13</c:v>
                </c:pt>
                <c:pt idx="118">
                  <c:v>0.15</c:v>
                </c:pt>
                <c:pt idx="119">
                  <c:v>0.13</c:v>
                </c:pt>
                <c:pt idx="120">
                  <c:v>0.26</c:v>
                </c:pt>
                <c:pt idx="121">
                  <c:v>0.48</c:v>
                </c:pt>
                <c:pt idx="122">
                  <c:v>0.18</c:v>
                </c:pt>
                <c:pt idx="123">
                  <c:v>0.13</c:v>
                </c:pt>
                <c:pt idx="124">
                  <c:v>0.16</c:v>
                </c:pt>
                <c:pt idx="125">
                  <c:v>0.15</c:v>
                </c:pt>
                <c:pt idx="126">
                  <c:v>0.1</c:v>
                </c:pt>
                <c:pt idx="127">
                  <c:v>0.1</c:v>
                </c:pt>
                <c:pt idx="128">
                  <c:v>0.09</c:v>
                </c:pt>
                <c:pt idx="129">
                  <c:v>0.08</c:v>
                </c:pt>
                <c:pt idx="130">
                  <c:v>0.08</c:v>
                </c:pt>
                <c:pt idx="131">
                  <c:v>0.06</c:v>
                </c:pt>
                <c:pt idx="132">
                  <c:v>0.06</c:v>
                </c:pt>
                <c:pt idx="133">
                  <c:v>0.06</c:v>
                </c:pt>
                <c:pt idx="134">
                  <c:v>0.06</c:v>
                </c:pt>
                <c:pt idx="135">
                  <c:v>0.05</c:v>
                </c:pt>
                <c:pt idx="136">
                  <c:v>0.04</c:v>
                </c:pt>
                <c:pt idx="137">
                  <c:v>0.04</c:v>
                </c:pt>
                <c:pt idx="138">
                  <c:v>0.04</c:v>
                </c:pt>
                <c:pt idx="139">
                  <c:v>0.04</c:v>
                </c:pt>
                <c:pt idx="140">
                  <c:v>0.04</c:v>
                </c:pt>
                <c:pt idx="141">
                  <c:v>0.04</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0.03</c:v>
                </c:pt>
                <c:pt idx="107">
                  <c:v>0.03</c:v>
                </c:pt>
                <c:pt idx="108">
                  <c:v>0.03</c:v>
                </c:pt>
                <c:pt idx="109">
                  <c:v>0.03</c:v>
                </c:pt>
                <c:pt idx="110">
                  <c:v>0.04</c:v>
                </c:pt>
                <c:pt idx="111">
                  <c:v>0.05</c:v>
                </c:pt>
                <c:pt idx="112">
                  <c:v>0.05</c:v>
                </c:pt>
                <c:pt idx="113">
                  <c:v>0.05</c:v>
                </c:pt>
                <c:pt idx="114">
                  <c:v>0.06</c:v>
                </c:pt>
                <c:pt idx="115">
                  <c:v>7.0000000000000007E-2</c:v>
                </c:pt>
                <c:pt idx="116">
                  <c:v>0.1</c:v>
                </c:pt>
                <c:pt idx="117">
                  <c:v>0.11</c:v>
                </c:pt>
                <c:pt idx="118">
                  <c:v>0.13</c:v>
                </c:pt>
                <c:pt idx="119">
                  <c:v>0.11</c:v>
                </c:pt>
                <c:pt idx="120">
                  <c:v>0.22</c:v>
                </c:pt>
                <c:pt idx="121">
                  <c:v>0.41</c:v>
                </c:pt>
                <c:pt idx="122">
                  <c:v>0.16</c:v>
                </c:pt>
                <c:pt idx="123">
                  <c:v>0.11</c:v>
                </c:pt>
                <c:pt idx="124">
                  <c:v>0.14000000000000001</c:v>
                </c:pt>
                <c:pt idx="125">
                  <c:v>0.13</c:v>
                </c:pt>
                <c:pt idx="126">
                  <c:v>0.09</c:v>
                </c:pt>
                <c:pt idx="127">
                  <c:v>0.08</c:v>
                </c:pt>
                <c:pt idx="128">
                  <c:v>0.08</c:v>
                </c:pt>
                <c:pt idx="129">
                  <c:v>7.0000000000000007E-2</c:v>
                </c:pt>
                <c:pt idx="130">
                  <c:v>7.0000000000000007E-2</c:v>
                </c:pt>
                <c:pt idx="131">
                  <c:v>0.05</c:v>
                </c:pt>
                <c:pt idx="132">
                  <c:v>0.05</c:v>
                </c:pt>
                <c:pt idx="133">
                  <c:v>0.05</c:v>
                </c:pt>
                <c:pt idx="134">
                  <c:v>0.05</c:v>
                </c:pt>
                <c:pt idx="135">
                  <c:v>0.05</c:v>
                </c:pt>
                <c:pt idx="136">
                  <c:v>0.04</c:v>
                </c:pt>
                <c:pt idx="137">
                  <c:v>0.03</c:v>
                </c:pt>
                <c:pt idx="138">
                  <c:v>0.03</c:v>
                </c:pt>
                <c:pt idx="139">
                  <c:v>0.03</c:v>
                </c:pt>
                <c:pt idx="140">
                  <c:v>0.03</c:v>
                </c:pt>
                <c:pt idx="141">
                  <c:v>0.03</c:v>
                </c:pt>
                <c:pt idx="142">
                  <c:v>0.03</c:v>
                </c:pt>
                <c:pt idx="143">
                  <c:v>0.03</c:v>
                </c:pt>
                <c:pt idx="144">
                  <c:v>0.03</c:v>
                </c:pt>
                <c:pt idx="145">
                  <c:v>0.03</c:v>
                </c:pt>
                <c:pt idx="146">
                  <c:v>0.03</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0.04</c:v>
                </c:pt>
                <c:pt idx="114">
                  <c:v>0.04</c:v>
                </c:pt>
                <c:pt idx="115">
                  <c:v>0.05</c:v>
                </c:pt>
                <c:pt idx="116">
                  <c:v>0.08</c:v>
                </c:pt>
                <c:pt idx="117">
                  <c:v>0.08</c:v>
                </c:pt>
                <c:pt idx="118">
                  <c:v>0.1</c:v>
                </c:pt>
                <c:pt idx="119">
                  <c:v>0.09</c:v>
                </c:pt>
                <c:pt idx="120">
                  <c:v>0.17</c:v>
                </c:pt>
                <c:pt idx="121">
                  <c:v>0.32</c:v>
                </c:pt>
                <c:pt idx="122">
                  <c:v>0.12</c:v>
                </c:pt>
                <c:pt idx="123">
                  <c:v>0.09</c:v>
                </c:pt>
                <c:pt idx="124">
                  <c:v>0.11</c:v>
                </c:pt>
                <c:pt idx="125">
                  <c:v>0.1</c:v>
                </c:pt>
                <c:pt idx="126">
                  <c:v>7.0000000000000007E-2</c:v>
                </c:pt>
                <c:pt idx="127">
                  <c:v>0.06</c:v>
                </c:pt>
                <c:pt idx="128">
                  <c:v>0.06</c:v>
                </c:pt>
                <c:pt idx="129">
                  <c:v>0.05</c:v>
                </c:pt>
                <c:pt idx="130">
                  <c:v>0.05</c:v>
                </c:pt>
                <c:pt idx="131">
                  <c:v>0.04</c:v>
                </c:pt>
                <c:pt idx="132">
                  <c:v>0.04</c:v>
                </c:pt>
                <c:pt idx="133">
                  <c:v>0.04</c:v>
                </c:pt>
                <c:pt idx="134">
                  <c:v>0.04</c:v>
                </c:pt>
                <c:pt idx="135">
                  <c:v>0.03</c:v>
                </c:pt>
                <c:pt idx="136">
                  <c:v>0.03</c:v>
                </c:pt>
                <c:pt idx="137">
                  <c:v>0.03</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'Leon 4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4 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0.03</c:v>
                </c:pt>
                <c:pt idx="112">
                  <c:v>0.03</c:v>
                </c:pt>
                <c:pt idx="113">
                  <c:v>0.04</c:v>
                </c:pt>
                <c:pt idx="114">
                  <c:v>0.04</c:v>
                </c:pt>
                <c:pt idx="115">
                  <c:v>0.05</c:v>
                </c:pt>
                <c:pt idx="116">
                  <c:v>7.0000000000000007E-2</c:v>
                </c:pt>
                <c:pt idx="117">
                  <c:v>7.0000000000000007E-2</c:v>
                </c:pt>
                <c:pt idx="118">
                  <c:v>0.09</c:v>
                </c:pt>
                <c:pt idx="119">
                  <c:v>0.08</c:v>
                </c:pt>
                <c:pt idx="120">
                  <c:v>0.15</c:v>
                </c:pt>
                <c:pt idx="121">
                  <c:v>0.3</c:v>
                </c:pt>
                <c:pt idx="122">
                  <c:v>0.12</c:v>
                </c:pt>
                <c:pt idx="123">
                  <c:v>0.08</c:v>
                </c:pt>
                <c:pt idx="124">
                  <c:v>0.11</c:v>
                </c:pt>
                <c:pt idx="125">
                  <c:v>0.1</c:v>
                </c:pt>
                <c:pt idx="126">
                  <c:v>7.0000000000000007E-2</c:v>
                </c:pt>
                <c:pt idx="127">
                  <c:v>7.0000000000000007E-2</c:v>
                </c:pt>
                <c:pt idx="128">
                  <c:v>7.0000000000000007E-2</c:v>
                </c:pt>
                <c:pt idx="129">
                  <c:v>0.06</c:v>
                </c:pt>
                <c:pt idx="130">
                  <c:v>0.06</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0.03</c:v>
                </c:pt>
                <c:pt idx="144">
                  <c:v>0.03</c:v>
                </c:pt>
                <c:pt idx="145">
                  <c:v>0.02</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80798848"/>
        <c:axId val="80800768"/>
      </c:scatterChart>
      <c:valAx>
        <c:axId val="80798848"/>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80800768"/>
        <c:crosses val="autoZero"/>
        <c:crossBetween val="midCat"/>
        <c:majorUnit val="0.1"/>
        <c:minorUnit val="2.0000000000000004E-2"/>
      </c:valAx>
      <c:valAx>
        <c:axId val="80800768"/>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0798848"/>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Precip'!$G$3:$G$243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0.03</c:v>
                </c:pt>
                <c:pt idx="86">
                  <c:v>0.03</c:v>
                </c:pt>
                <c:pt idx="87">
                  <c:v>0.03</c:v>
                </c:pt>
                <c:pt idx="88">
                  <c:v>0.03</c:v>
                </c:pt>
                <c:pt idx="89">
                  <c:v>0.03</c:v>
                </c:pt>
                <c:pt idx="90">
                  <c:v>0.03</c:v>
                </c:pt>
                <c:pt idx="91">
                  <c:v>0.04</c:v>
                </c:pt>
                <c:pt idx="92">
                  <c:v>0.04</c:v>
                </c:pt>
                <c:pt idx="93">
                  <c:v>0.04</c:v>
                </c:pt>
                <c:pt idx="94">
                  <c:v>0.04</c:v>
                </c:pt>
                <c:pt idx="95">
                  <c:v>0.04</c:v>
                </c:pt>
                <c:pt idx="96">
                  <c:v>0.05</c:v>
                </c:pt>
                <c:pt idx="97">
                  <c:v>0.05</c:v>
                </c:pt>
                <c:pt idx="98">
                  <c:v>0.05</c:v>
                </c:pt>
                <c:pt idx="99">
                  <c:v>0.05</c:v>
                </c:pt>
                <c:pt idx="100">
                  <c:v>0.05</c:v>
                </c:pt>
                <c:pt idx="101">
                  <c:v>0.05</c:v>
                </c:pt>
                <c:pt idx="102">
                  <c:v>0.06</c:v>
                </c:pt>
                <c:pt idx="103">
                  <c:v>0.06</c:v>
                </c:pt>
                <c:pt idx="104">
                  <c:v>0.06</c:v>
                </c:pt>
                <c:pt idx="105">
                  <c:v>0.06</c:v>
                </c:pt>
                <c:pt idx="106">
                  <c:v>0.09</c:v>
                </c:pt>
                <c:pt idx="107">
                  <c:v>0.09</c:v>
                </c:pt>
                <c:pt idx="108">
                  <c:v>0.1</c:v>
                </c:pt>
                <c:pt idx="109">
                  <c:v>0.1</c:v>
                </c:pt>
                <c:pt idx="110">
                  <c:v>0.11</c:v>
                </c:pt>
                <c:pt idx="111">
                  <c:v>0.13</c:v>
                </c:pt>
                <c:pt idx="112">
                  <c:v>0.14000000000000001</c:v>
                </c:pt>
                <c:pt idx="113">
                  <c:v>0.15</c:v>
                </c:pt>
                <c:pt idx="114">
                  <c:v>0.15</c:v>
                </c:pt>
                <c:pt idx="115">
                  <c:v>0.17</c:v>
                </c:pt>
                <c:pt idx="116">
                  <c:v>0.22</c:v>
                </c:pt>
                <c:pt idx="117">
                  <c:v>0.24</c:v>
                </c:pt>
                <c:pt idx="118">
                  <c:v>0.26</c:v>
                </c:pt>
                <c:pt idx="119">
                  <c:v>0.23</c:v>
                </c:pt>
                <c:pt idx="120">
                  <c:v>0.43</c:v>
                </c:pt>
                <c:pt idx="121">
                  <c:v>0.78</c:v>
                </c:pt>
                <c:pt idx="122">
                  <c:v>0.28999999999999998</c:v>
                </c:pt>
                <c:pt idx="123">
                  <c:v>0.2</c:v>
                </c:pt>
                <c:pt idx="124">
                  <c:v>0.25</c:v>
                </c:pt>
                <c:pt idx="125">
                  <c:v>0.24</c:v>
                </c:pt>
                <c:pt idx="126">
                  <c:v>0.18</c:v>
                </c:pt>
                <c:pt idx="127">
                  <c:v>0.17</c:v>
                </c:pt>
                <c:pt idx="128">
                  <c:v>0.16</c:v>
                </c:pt>
                <c:pt idx="129">
                  <c:v>0.15</c:v>
                </c:pt>
                <c:pt idx="130">
                  <c:v>0.14000000000000001</c:v>
                </c:pt>
                <c:pt idx="131">
                  <c:v>0.12</c:v>
                </c:pt>
                <c:pt idx="132">
                  <c:v>0.11</c:v>
                </c:pt>
                <c:pt idx="133">
                  <c:v>0.11</c:v>
                </c:pt>
                <c:pt idx="134">
                  <c:v>0.1</c:v>
                </c:pt>
                <c:pt idx="135">
                  <c:v>0.1</c:v>
                </c:pt>
                <c:pt idx="136">
                  <c:v>7.0000000000000007E-2</c:v>
                </c:pt>
                <c:pt idx="137">
                  <c:v>7.0000000000000007E-2</c:v>
                </c:pt>
                <c:pt idx="138">
                  <c:v>7.0000000000000007E-2</c:v>
                </c:pt>
                <c:pt idx="139">
                  <c:v>7.0000000000000007E-2</c:v>
                </c:pt>
                <c:pt idx="140">
                  <c:v>0.06</c:v>
                </c:pt>
                <c:pt idx="141">
                  <c:v>0.06</c:v>
                </c:pt>
                <c:pt idx="142">
                  <c:v>0.06</c:v>
                </c:pt>
                <c:pt idx="143">
                  <c:v>0.06</c:v>
                </c:pt>
                <c:pt idx="144">
                  <c:v>0.06</c:v>
                </c:pt>
                <c:pt idx="145">
                  <c:v>0.05</c:v>
                </c:pt>
                <c:pt idx="146">
                  <c:v>0.05</c:v>
                </c:pt>
                <c:pt idx="147">
                  <c:v>0.05</c:v>
                </c:pt>
                <c:pt idx="148">
                  <c:v>0.05</c:v>
                </c:pt>
                <c:pt idx="149">
                  <c:v>0.05</c:v>
                </c:pt>
                <c:pt idx="150">
                  <c:v>0.05</c:v>
                </c:pt>
                <c:pt idx="151">
                  <c:v>0.04</c:v>
                </c:pt>
                <c:pt idx="152">
                  <c:v>0.04</c:v>
                </c:pt>
                <c:pt idx="153">
                  <c:v>0.04</c:v>
                </c:pt>
                <c:pt idx="154">
                  <c:v>0.04</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0.03</c:v>
                </c:pt>
                <c:pt idx="87">
                  <c:v>0.03</c:v>
                </c:pt>
                <c:pt idx="88">
                  <c:v>0.03</c:v>
                </c:pt>
                <c:pt idx="89">
                  <c:v>0.03</c:v>
                </c:pt>
                <c:pt idx="90">
                  <c:v>0.03</c:v>
                </c:pt>
                <c:pt idx="91">
                  <c:v>0.04</c:v>
                </c:pt>
                <c:pt idx="92">
                  <c:v>0.04</c:v>
                </c:pt>
                <c:pt idx="93">
                  <c:v>0.04</c:v>
                </c:pt>
                <c:pt idx="94">
                  <c:v>0.04</c:v>
                </c:pt>
                <c:pt idx="95">
                  <c:v>0.05</c:v>
                </c:pt>
                <c:pt idx="96">
                  <c:v>0.05</c:v>
                </c:pt>
                <c:pt idx="97">
                  <c:v>0.05</c:v>
                </c:pt>
                <c:pt idx="98">
                  <c:v>0.05</c:v>
                </c:pt>
                <c:pt idx="99">
                  <c:v>0.05</c:v>
                </c:pt>
                <c:pt idx="100">
                  <c:v>0.06</c:v>
                </c:pt>
                <c:pt idx="101">
                  <c:v>0.06</c:v>
                </c:pt>
                <c:pt idx="102">
                  <c:v>0.06</c:v>
                </c:pt>
                <c:pt idx="103">
                  <c:v>0.06</c:v>
                </c:pt>
                <c:pt idx="104">
                  <c:v>7.0000000000000007E-2</c:v>
                </c:pt>
                <c:pt idx="105">
                  <c:v>7.0000000000000007E-2</c:v>
                </c:pt>
                <c:pt idx="106">
                  <c:v>0.09</c:v>
                </c:pt>
                <c:pt idx="107">
                  <c:v>0.1</c:v>
                </c:pt>
                <c:pt idx="108">
                  <c:v>0.1</c:v>
                </c:pt>
                <c:pt idx="109">
                  <c:v>0.11</c:v>
                </c:pt>
                <c:pt idx="110">
                  <c:v>0.11</c:v>
                </c:pt>
                <c:pt idx="111">
                  <c:v>0.14000000000000001</c:v>
                </c:pt>
                <c:pt idx="112">
                  <c:v>0.15</c:v>
                </c:pt>
                <c:pt idx="113">
                  <c:v>0.15</c:v>
                </c:pt>
                <c:pt idx="114">
                  <c:v>0.16</c:v>
                </c:pt>
                <c:pt idx="115">
                  <c:v>0.18</c:v>
                </c:pt>
                <c:pt idx="116">
                  <c:v>0.22</c:v>
                </c:pt>
                <c:pt idx="117">
                  <c:v>0.23</c:v>
                </c:pt>
                <c:pt idx="118">
                  <c:v>0.26</c:v>
                </c:pt>
                <c:pt idx="119">
                  <c:v>0.23</c:v>
                </c:pt>
                <c:pt idx="120">
                  <c:v>0.41</c:v>
                </c:pt>
                <c:pt idx="121">
                  <c:v>0.77</c:v>
                </c:pt>
                <c:pt idx="122">
                  <c:v>0.28999999999999998</c:v>
                </c:pt>
                <c:pt idx="123">
                  <c:v>0.21</c:v>
                </c:pt>
                <c:pt idx="124">
                  <c:v>0.26</c:v>
                </c:pt>
                <c:pt idx="125">
                  <c:v>0.24</c:v>
                </c:pt>
                <c:pt idx="126">
                  <c:v>0.2</c:v>
                </c:pt>
                <c:pt idx="127">
                  <c:v>0.19</c:v>
                </c:pt>
                <c:pt idx="128">
                  <c:v>0.18</c:v>
                </c:pt>
                <c:pt idx="129">
                  <c:v>0.17</c:v>
                </c:pt>
                <c:pt idx="130">
                  <c:v>0.16</c:v>
                </c:pt>
                <c:pt idx="131">
                  <c:v>0.14000000000000001</c:v>
                </c:pt>
                <c:pt idx="132">
                  <c:v>0.13</c:v>
                </c:pt>
                <c:pt idx="133">
                  <c:v>0.13</c:v>
                </c:pt>
                <c:pt idx="134">
                  <c:v>0.12</c:v>
                </c:pt>
                <c:pt idx="135">
                  <c:v>0.12</c:v>
                </c:pt>
                <c:pt idx="136">
                  <c:v>0.09</c:v>
                </c:pt>
                <c:pt idx="137">
                  <c:v>0.08</c:v>
                </c:pt>
                <c:pt idx="138">
                  <c:v>0.08</c:v>
                </c:pt>
                <c:pt idx="139">
                  <c:v>0.08</c:v>
                </c:pt>
                <c:pt idx="140">
                  <c:v>0.08</c:v>
                </c:pt>
                <c:pt idx="141">
                  <c:v>7.0000000000000007E-2</c:v>
                </c:pt>
                <c:pt idx="142">
                  <c:v>7.0000000000000007E-2</c:v>
                </c:pt>
                <c:pt idx="143">
                  <c:v>7.0000000000000007E-2</c:v>
                </c:pt>
                <c:pt idx="144">
                  <c:v>7.0000000000000007E-2</c:v>
                </c:pt>
                <c:pt idx="145">
                  <c:v>7.0000000000000007E-2</c:v>
                </c:pt>
                <c:pt idx="146">
                  <c:v>7.0000000000000007E-2</c:v>
                </c:pt>
                <c:pt idx="147">
                  <c:v>0.06</c:v>
                </c:pt>
                <c:pt idx="148">
                  <c:v>0.06</c:v>
                </c:pt>
                <c:pt idx="149">
                  <c:v>0.06</c:v>
                </c:pt>
                <c:pt idx="150">
                  <c:v>0.06</c:v>
                </c:pt>
                <c:pt idx="151">
                  <c:v>0.04</c:v>
                </c:pt>
                <c:pt idx="152">
                  <c:v>0.04</c:v>
                </c:pt>
                <c:pt idx="153">
                  <c:v>0.04</c:v>
                </c:pt>
                <c:pt idx="154">
                  <c:v>0.04</c:v>
                </c:pt>
                <c:pt idx="155">
                  <c:v>0.04</c:v>
                </c:pt>
                <c:pt idx="156">
                  <c:v>0.04</c:v>
                </c:pt>
                <c:pt idx="157">
                  <c:v>0.04</c:v>
                </c:pt>
                <c:pt idx="158">
                  <c:v>0.04</c:v>
                </c:pt>
                <c:pt idx="159">
                  <c:v>0.04</c:v>
                </c:pt>
                <c:pt idx="160">
                  <c:v>0.04</c:v>
                </c:pt>
                <c:pt idx="161">
                  <c:v>0.04</c:v>
                </c:pt>
                <c:pt idx="162">
                  <c:v>0.04</c:v>
                </c:pt>
                <c:pt idx="163">
                  <c:v>0.04</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0.02</c:v>
                </c:pt>
                <c:pt idx="91">
                  <c:v>0.02</c:v>
                </c:pt>
                <c:pt idx="92">
                  <c:v>0.02</c:v>
                </c:pt>
                <c:pt idx="93">
                  <c:v>0.02</c:v>
                </c:pt>
                <c:pt idx="94">
                  <c:v>0.02</c:v>
                </c:pt>
                <c:pt idx="95">
                  <c:v>0.02</c:v>
                </c:pt>
                <c:pt idx="96">
                  <c:v>0.03</c:v>
                </c:pt>
                <c:pt idx="97">
                  <c:v>0.03</c:v>
                </c:pt>
                <c:pt idx="98">
                  <c:v>0.03</c:v>
                </c:pt>
                <c:pt idx="99">
                  <c:v>0.03</c:v>
                </c:pt>
                <c:pt idx="100">
                  <c:v>0.03</c:v>
                </c:pt>
                <c:pt idx="101">
                  <c:v>0.03</c:v>
                </c:pt>
                <c:pt idx="102">
                  <c:v>0.03</c:v>
                </c:pt>
                <c:pt idx="103">
                  <c:v>0.04</c:v>
                </c:pt>
                <c:pt idx="104">
                  <c:v>0.04</c:v>
                </c:pt>
                <c:pt idx="105">
                  <c:v>0.04</c:v>
                </c:pt>
                <c:pt idx="106">
                  <c:v>0.06</c:v>
                </c:pt>
                <c:pt idx="107">
                  <c:v>0.06</c:v>
                </c:pt>
                <c:pt idx="108">
                  <c:v>0.06</c:v>
                </c:pt>
                <c:pt idx="109">
                  <c:v>7.0000000000000007E-2</c:v>
                </c:pt>
                <c:pt idx="110">
                  <c:v>7.0000000000000007E-2</c:v>
                </c:pt>
                <c:pt idx="111">
                  <c:v>0.09</c:v>
                </c:pt>
                <c:pt idx="112">
                  <c:v>0.09</c:v>
                </c:pt>
                <c:pt idx="113">
                  <c:v>0.1</c:v>
                </c:pt>
                <c:pt idx="114">
                  <c:v>0.11</c:v>
                </c:pt>
                <c:pt idx="115">
                  <c:v>0.12</c:v>
                </c:pt>
                <c:pt idx="116">
                  <c:v>0.15</c:v>
                </c:pt>
                <c:pt idx="117">
                  <c:v>0.16</c:v>
                </c:pt>
                <c:pt idx="118">
                  <c:v>0.18</c:v>
                </c:pt>
                <c:pt idx="119">
                  <c:v>0.16</c:v>
                </c:pt>
                <c:pt idx="120">
                  <c:v>0.31</c:v>
                </c:pt>
                <c:pt idx="121">
                  <c:v>0.56999999999999995</c:v>
                </c:pt>
                <c:pt idx="122">
                  <c:v>0.22</c:v>
                </c:pt>
                <c:pt idx="123">
                  <c:v>0.15</c:v>
                </c:pt>
                <c:pt idx="124">
                  <c:v>0.19</c:v>
                </c:pt>
                <c:pt idx="125">
                  <c:v>0.18</c:v>
                </c:pt>
                <c:pt idx="126">
                  <c:v>0.14000000000000001</c:v>
                </c:pt>
                <c:pt idx="127">
                  <c:v>0.13</c:v>
                </c:pt>
                <c:pt idx="128">
                  <c:v>0.12</c:v>
                </c:pt>
                <c:pt idx="129">
                  <c:v>0.12</c:v>
                </c:pt>
                <c:pt idx="130">
                  <c:v>0.11</c:v>
                </c:pt>
                <c:pt idx="131">
                  <c:v>0.09</c:v>
                </c:pt>
                <c:pt idx="132">
                  <c:v>0.09</c:v>
                </c:pt>
                <c:pt idx="133">
                  <c:v>0.08</c:v>
                </c:pt>
                <c:pt idx="134">
                  <c:v>0.08</c:v>
                </c:pt>
                <c:pt idx="135">
                  <c:v>0.08</c:v>
                </c:pt>
                <c:pt idx="136">
                  <c:v>0.06</c:v>
                </c:pt>
                <c:pt idx="137">
                  <c:v>0.06</c:v>
                </c:pt>
                <c:pt idx="138">
                  <c:v>0.05</c:v>
                </c:pt>
                <c:pt idx="139">
                  <c:v>0.05</c:v>
                </c:pt>
                <c:pt idx="140">
                  <c:v>0.05</c:v>
                </c:pt>
                <c:pt idx="141">
                  <c:v>0.05</c:v>
                </c:pt>
                <c:pt idx="142">
                  <c:v>0.05</c:v>
                </c:pt>
                <c:pt idx="143">
                  <c:v>0.05</c:v>
                </c:pt>
                <c:pt idx="144">
                  <c:v>0.05</c:v>
                </c:pt>
                <c:pt idx="145">
                  <c:v>0.04</c:v>
                </c:pt>
                <c:pt idx="146">
                  <c:v>0.04</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0.02</c:v>
                </c:pt>
                <c:pt idx="93">
                  <c:v>0.02</c:v>
                </c:pt>
                <c:pt idx="94">
                  <c:v>0.02</c:v>
                </c:pt>
                <c:pt idx="95">
                  <c:v>0.02</c:v>
                </c:pt>
                <c:pt idx="96">
                  <c:v>0.02</c:v>
                </c:pt>
                <c:pt idx="97">
                  <c:v>0.02</c:v>
                </c:pt>
                <c:pt idx="98">
                  <c:v>0.02</c:v>
                </c:pt>
                <c:pt idx="99">
                  <c:v>0.02</c:v>
                </c:pt>
                <c:pt idx="100">
                  <c:v>0.02</c:v>
                </c:pt>
                <c:pt idx="101">
                  <c:v>0.02</c:v>
                </c:pt>
                <c:pt idx="102">
                  <c:v>0.03</c:v>
                </c:pt>
                <c:pt idx="103">
                  <c:v>0.03</c:v>
                </c:pt>
                <c:pt idx="104">
                  <c:v>0.03</c:v>
                </c:pt>
                <c:pt idx="105">
                  <c:v>0.03</c:v>
                </c:pt>
                <c:pt idx="106">
                  <c:v>0.04</c:v>
                </c:pt>
                <c:pt idx="107">
                  <c:v>0.04</c:v>
                </c:pt>
                <c:pt idx="108">
                  <c:v>0.05</c:v>
                </c:pt>
                <c:pt idx="109">
                  <c:v>0.05</c:v>
                </c:pt>
                <c:pt idx="110">
                  <c:v>0.05</c:v>
                </c:pt>
                <c:pt idx="111">
                  <c:v>7.0000000000000007E-2</c:v>
                </c:pt>
                <c:pt idx="112">
                  <c:v>7.0000000000000007E-2</c:v>
                </c:pt>
                <c:pt idx="113">
                  <c:v>0.08</c:v>
                </c:pt>
                <c:pt idx="114">
                  <c:v>0.08</c:v>
                </c:pt>
                <c:pt idx="115">
                  <c:v>0.09</c:v>
                </c:pt>
                <c:pt idx="116">
                  <c:v>0.13</c:v>
                </c:pt>
                <c:pt idx="117">
                  <c:v>0.14000000000000001</c:v>
                </c:pt>
                <c:pt idx="118">
                  <c:v>0.16</c:v>
                </c:pt>
                <c:pt idx="119">
                  <c:v>0.14000000000000001</c:v>
                </c:pt>
                <c:pt idx="120">
                  <c:v>0.26</c:v>
                </c:pt>
                <c:pt idx="121">
                  <c:v>0.49</c:v>
                </c:pt>
                <c:pt idx="122">
                  <c:v>0.19</c:v>
                </c:pt>
                <c:pt idx="123">
                  <c:v>0.13</c:v>
                </c:pt>
                <c:pt idx="124">
                  <c:v>0.17</c:v>
                </c:pt>
                <c:pt idx="125">
                  <c:v>0.15</c:v>
                </c:pt>
                <c:pt idx="126">
                  <c:v>0.12</c:v>
                </c:pt>
                <c:pt idx="127">
                  <c:v>0.11</c:v>
                </c:pt>
                <c:pt idx="128">
                  <c:v>0.1</c:v>
                </c:pt>
                <c:pt idx="129">
                  <c:v>0.1</c:v>
                </c:pt>
                <c:pt idx="130">
                  <c:v>0.09</c:v>
                </c:pt>
                <c:pt idx="131">
                  <c:v>0.08</c:v>
                </c:pt>
                <c:pt idx="132">
                  <c:v>7.0000000000000007E-2</c:v>
                </c:pt>
                <c:pt idx="133">
                  <c:v>7.0000000000000007E-2</c:v>
                </c:pt>
                <c:pt idx="134">
                  <c:v>7.0000000000000007E-2</c:v>
                </c:pt>
                <c:pt idx="135">
                  <c:v>0.06</c:v>
                </c:pt>
                <c:pt idx="136">
                  <c:v>0.05</c:v>
                </c:pt>
                <c:pt idx="137">
                  <c:v>0.05</c:v>
                </c:pt>
                <c:pt idx="138">
                  <c:v>0.04</c:v>
                </c:pt>
                <c:pt idx="139">
                  <c:v>0.04</c:v>
                </c:pt>
                <c:pt idx="140">
                  <c:v>0.04</c:v>
                </c:pt>
                <c:pt idx="141">
                  <c:v>0.04</c:v>
                </c:pt>
                <c:pt idx="142">
                  <c:v>0.04</c:v>
                </c:pt>
                <c:pt idx="143">
                  <c:v>0.04</c:v>
                </c:pt>
                <c:pt idx="144">
                  <c:v>0.04</c:v>
                </c:pt>
                <c:pt idx="145">
                  <c:v>0.04</c:v>
                </c:pt>
                <c:pt idx="146">
                  <c:v>0.04</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0.02</c:v>
                </c:pt>
                <c:pt idx="99">
                  <c:v>0.02</c:v>
                </c:pt>
                <c:pt idx="100">
                  <c:v>0.02</c:v>
                </c:pt>
                <c:pt idx="101">
                  <c:v>0.02</c:v>
                </c:pt>
                <c:pt idx="102">
                  <c:v>0.02</c:v>
                </c:pt>
                <c:pt idx="103">
                  <c:v>0.02</c:v>
                </c:pt>
                <c:pt idx="104">
                  <c:v>0.02</c:v>
                </c:pt>
                <c:pt idx="105">
                  <c:v>0.02</c:v>
                </c:pt>
                <c:pt idx="106">
                  <c:v>0.03</c:v>
                </c:pt>
                <c:pt idx="107">
                  <c:v>0.03</c:v>
                </c:pt>
                <c:pt idx="108">
                  <c:v>0.04</c:v>
                </c:pt>
                <c:pt idx="109">
                  <c:v>0.04</c:v>
                </c:pt>
                <c:pt idx="110">
                  <c:v>0.04</c:v>
                </c:pt>
                <c:pt idx="111">
                  <c:v>0.05</c:v>
                </c:pt>
                <c:pt idx="112">
                  <c:v>0.06</c:v>
                </c:pt>
                <c:pt idx="113">
                  <c:v>0.06</c:v>
                </c:pt>
                <c:pt idx="114">
                  <c:v>7.0000000000000007E-2</c:v>
                </c:pt>
                <c:pt idx="115">
                  <c:v>7.0000000000000007E-2</c:v>
                </c:pt>
                <c:pt idx="116">
                  <c:v>0.1</c:v>
                </c:pt>
                <c:pt idx="117">
                  <c:v>0.12</c:v>
                </c:pt>
                <c:pt idx="118">
                  <c:v>0.13</c:v>
                </c:pt>
                <c:pt idx="119">
                  <c:v>0.12</c:v>
                </c:pt>
                <c:pt idx="120">
                  <c:v>0.22</c:v>
                </c:pt>
                <c:pt idx="121">
                  <c:v>0.42</c:v>
                </c:pt>
                <c:pt idx="122">
                  <c:v>0.16</c:v>
                </c:pt>
                <c:pt idx="123">
                  <c:v>0.11</c:v>
                </c:pt>
                <c:pt idx="124">
                  <c:v>0.14000000000000001</c:v>
                </c:pt>
                <c:pt idx="125">
                  <c:v>0.13</c:v>
                </c:pt>
                <c:pt idx="126">
                  <c:v>0.1</c:v>
                </c:pt>
                <c:pt idx="127">
                  <c:v>0.09</c:v>
                </c:pt>
                <c:pt idx="128">
                  <c:v>0.08</c:v>
                </c:pt>
                <c:pt idx="129">
                  <c:v>0.08</c:v>
                </c:pt>
                <c:pt idx="130">
                  <c:v>0.08</c:v>
                </c:pt>
                <c:pt idx="131">
                  <c:v>0.06</c:v>
                </c:pt>
                <c:pt idx="132">
                  <c:v>0.06</c:v>
                </c:pt>
                <c:pt idx="133">
                  <c:v>0.06</c:v>
                </c:pt>
                <c:pt idx="134">
                  <c:v>0.05</c:v>
                </c:pt>
                <c:pt idx="135">
                  <c:v>0.05</c:v>
                </c:pt>
                <c:pt idx="136">
                  <c:v>0.04</c:v>
                </c:pt>
                <c:pt idx="137">
                  <c:v>0.04</c:v>
                </c:pt>
                <c:pt idx="138">
                  <c:v>0.04</c:v>
                </c:pt>
                <c:pt idx="139">
                  <c:v>0.04</c:v>
                </c:pt>
                <c:pt idx="140">
                  <c:v>0.03</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0.03</c:v>
                </c:pt>
                <c:pt idx="111">
                  <c:v>0.03</c:v>
                </c:pt>
                <c:pt idx="112">
                  <c:v>0.04</c:v>
                </c:pt>
                <c:pt idx="113">
                  <c:v>0.04</c:v>
                </c:pt>
                <c:pt idx="114">
                  <c:v>0.05</c:v>
                </c:pt>
                <c:pt idx="115">
                  <c:v>0.05</c:v>
                </c:pt>
                <c:pt idx="116">
                  <c:v>0.08</c:v>
                </c:pt>
                <c:pt idx="117">
                  <c:v>0.08</c:v>
                </c:pt>
                <c:pt idx="118">
                  <c:v>0.1</c:v>
                </c:pt>
                <c:pt idx="119">
                  <c:v>0.09</c:v>
                </c:pt>
                <c:pt idx="120">
                  <c:v>0.17</c:v>
                </c:pt>
                <c:pt idx="121">
                  <c:v>0.32</c:v>
                </c:pt>
                <c:pt idx="122">
                  <c:v>0.13</c:v>
                </c:pt>
                <c:pt idx="123">
                  <c:v>0.09</c:v>
                </c:pt>
                <c:pt idx="124">
                  <c:v>0.11</c:v>
                </c:pt>
                <c:pt idx="125">
                  <c:v>0.1</c:v>
                </c:pt>
                <c:pt idx="126">
                  <c:v>7.0000000000000007E-2</c:v>
                </c:pt>
                <c:pt idx="127">
                  <c:v>7.0000000000000007E-2</c:v>
                </c:pt>
                <c:pt idx="128">
                  <c:v>0.06</c:v>
                </c:pt>
                <c:pt idx="129">
                  <c:v>0.06</c:v>
                </c:pt>
                <c:pt idx="130">
                  <c:v>0.06</c:v>
                </c:pt>
                <c:pt idx="131">
                  <c:v>0.04</c:v>
                </c:pt>
                <c:pt idx="132">
                  <c:v>0.04</c:v>
                </c:pt>
                <c:pt idx="133">
                  <c:v>0.04</c:v>
                </c:pt>
                <c:pt idx="134">
                  <c:v>0.04</c:v>
                </c:pt>
                <c:pt idx="135">
                  <c:v>0.04</c:v>
                </c:pt>
                <c:pt idx="136">
                  <c:v>0.03</c:v>
                </c:pt>
                <c:pt idx="137">
                  <c:v>0.03</c:v>
                </c:pt>
                <c:pt idx="138">
                  <c:v>0.03</c:v>
                </c:pt>
                <c:pt idx="139">
                  <c:v>0.03</c:v>
                </c:pt>
                <c:pt idx="140">
                  <c:v>0.03</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'Leon 5 Precip'!$A$3:$A$243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'Leon 5 Precip'!$H$3:$H$243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0.03</c:v>
                </c:pt>
                <c:pt idx="110">
                  <c:v>0.03</c:v>
                </c:pt>
                <c:pt idx="111">
                  <c:v>0.04</c:v>
                </c:pt>
                <c:pt idx="112">
                  <c:v>0.04</c:v>
                </c:pt>
                <c:pt idx="113">
                  <c:v>0.04</c:v>
                </c:pt>
                <c:pt idx="114">
                  <c:v>0.05</c:v>
                </c:pt>
                <c:pt idx="115">
                  <c:v>0.06</c:v>
                </c:pt>
                <c:pt idx="116">
                  <c:v>7.0000000000000007E-2</c:v>
                </c:pt>
                <c:pt idx="117">
                  <c:v>0.08</c:v>
                </c:pt>
                <c:pt idx="118">
                  <c:v>0.09</c:v>
                </c:pt>
                <c:pt idx="119">
                  <c:v>0.08</c:v>
                </c:pt>
                <c:pt idx="120">
                  <c:v>0.17</c:v>
                </c:pt>
                <c:pt idx="121">
                  <c:v>0.32</c:v>
                </c:pt>
                <c:pt idx="122">
                  <c:v>0.13</c:v>
                </c:pt>
                <c:pt idx="123">
                  <c:v>0.09</c:v>
                </c:pt>
                <c:pt idx="124">
                  <c:v>0.11</c:v>
                </c:pt>
                <c:pt idx="125">
                  <c:v>0.11</c:v>
                </c:pt>
                <c:pt idx="126">
                  <c:v>0.09</c:v>
                </c:pt>
                <c:pt idx="127">
                  <c:v>0.08</c:v>
                </c:pt>
                <c:pt idx="128">
                  <c:v>0.08</c:v>
                </c:pt>
                <c:pt idx="129">
                  <c:v>7.0000000000000007E-2</c:v>
                </c:pt>
                <c:pt idx="130">
                  <c:v>7.0000000000000007E-2</c:v>
                </c:pt>
                <c:pt idx="131">
                  <c:v>0.06</c:v>
                </c:pt>
                <c:pt idx="132">
                  <c:v>0.06</c:v>
                </c:pt>
                <c:pt idx="133">
                  <c:v>0.05</c:v>
                </c:pt>
                <c:pt idx="134">
                  <c:v>0.05</c:v>
                </c:pt>
                <c:pt idx="135">
                  <c:v>0.05</c:v>
                </c:pt>
                <c:pt idx="136">
                  <c:v>0.04</c:v>
                </c:pt>
                <c:pt idx="137">
                  <c:v>0.04</c:v>
                </c:pt>
                <c:pt idx="138">
                  <c:v>0.04</c:v>
                </c:pt>
                <c:pt idx="139">
                  <c:v>0.03</c:v>
                </c:pt>
                <c:pt idx="140">
                  <c:v>0.03</c:v>
                </c:pt>
                <c:pt idx="141">
                  <c:v>0.03</c:v>
                </c:pt>
                <c:pt idx="142">
                  <c:v>0.03</c:v>
                </c:pt>
                <c:pt idx="143">
                  <c:v>0.03</c:v>
                </c:pt>
                <c:pt idx="144">
                  <c:v>0.03</c:v>
                </c:pt>
                <c:pt idx="145">
                  <c:v>0.03</c:v>
                </c:pt>
                <c:pt idx="146">
                  <c:v>0.03</c:v>
                </c:pt>
                <c:pt idx="147">
                  <c:v>0.03</c:v>
                </c:pt>
                <c:pt idx="148">
                  <c:v>0.03</c:v>
                </c:pt>
                <c:pt idx="149">
                  <c:v>0.03</c:v>
                </c:pt>
                <c:pt idx="150">
                  <c:v>0.03</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0.02</c:v>
                </c:pt>
                <c:pt idx="179">
                  <c:v>0.02</c:v>
                </c:pt>
                <c:pt idx="180">
                  <c:v>0.02</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ser>
        <c:dLbls>
          <c:showLegendKey val="0"/>
          <c:showVal val="0"/>
          <c:showCatName val="0"/>
          <c:showSerName val="0"/>
          <c:showPercent val="0"/>
          <c:showBubbleSize val="0"/>
        </c:dLbls>
        <c:axId val="80902400"/>
        <c:axId val="80920960"/>
      </c:scatterChart>
      <c:valAx>
        <c:axId val="80902400"/>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80920960"/>
        <c:crosses val="autoZero"/>
        <c:crossBetween val="midCat"/>
        <c:majorUnit val="0.1"/>
        <c:minorUnit val="2.0000000000000004E-2"/>
      </c:valAx>
      <c:valAx>
        <c:axId val="80920960"/>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80902400"/>
        <c:crosses val="autoZero"/>
        <c:crossBetween val="midCat"/>
      </c:valAx>
      <c:spPr>
        <a:ln>
          <a:solidFill>
            <a:schemeClr val="tx1"/>
          </a:solidFill>
        </a:ln>
      </c:spPr>
    </c:plotArea>
    <c:legend>
      <c:legendPos val="r"/>
      <c:layout>
        <c:manualLayout>
          <c:xMode val="edge"/>
          <c:yMode val="edge"/>
          <c:x val="0.61766555914614718"/>
          <c:y val="3.4729793391210712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10 Percent Annual Chance</c:v>
          </c:tx>
          <c:spPr>
            <a:ln>
              <a:solidFill>
                <a:srgbClr val="33CC33"/>
              </a:solidFill>
            </a:ln>
          </c:spPr>
          <c:marker>
            <c:symbol val="none"/>
          </c:marker>
          <c:xVal>
            <c:numRef>
              <c:f>'Leon 1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1 Hydrograph'!$B$3:$B$279</c:f>
              <c:numCache>
                <c:formatCode>General</c:formatCode>
                <c:ptCount val="277"/>
                <c:pt idx="0">
                  <c:v>1163.51</c:v>
                </c:pt>
                <c:pt idx="1">
                  <c:v>1163.51</c:v>
                </c:pt>
                <c:pt idx="2">
                  <c:v>1163.51</c:v>
                </c:pt>
                <c:pt idx="3">
                  <c:v>1163.51</c:v>
                </c:pt>
                <c:pt idx="4">
                  <c:v>1163.51</c:v>
                </c:pt>
                <c:pt idx="5">
                  <c:v>1163.51</c:v>
                </c:pt>
                <c:pt idx="6">
                  <c:v>1163.51</c:v>
                </c:pt>
                <c:pt idx="7">
                  <c:v>1163.51</c:v>
                </c:pt>
                <c:pt idx="8">
                  <c:v>1163.51</c:v>
                </c:pt>
                <c:pt idx="9">
                  <c:v>1163.51</c:v>
                </c:pt>
                <c:pt idx="10">
                  <c:v>1163.7</c:v>
                </c:pt>
                <c:pt idx="11">
                  <c:v>1164.1300000000001</c:v>
                </c:pt>
                <c:pt idx="12">
                  <c:v>1166.26</c:v>
                </c:pt>
                <c:pt idx="13">
                  <c:v>1168.68</c:v>
                </c:pt>
                <c:pt idx="14">
                  <c:v>1170.8900000000001</c:v>
                </c:pt>
                <c:pt idx="15">
                  <c:v>1171.82</c:v>
                </c:pt>
                <c:pt idx="16">
                  <c:v>1172.49</c:v>
                </c:pt>
                <c:pt idx="17">
                  <c:v>1173.07</c:v>
                </c:pt>
                <c:pt idx="18">
                  <c:v>1173.51</c:v>
                </c:pt>
                <c:pt idx="19">
                  <c:v>1173.83</c:v>
                </c:pt>
                <c:pt idx="20">
                  <c:v>1174.19</c:v>
                </c:pt>
                <c:pt idx="21">
                  <c:v>1174.76</c:v>
                </c:pt>
                <c:pt idx="22">
                  <c:v>1175.53</c:v>
                </c:pt>
                <c:pt idx="23">
                  <c:v>1176.3599999999999</c:v>
                </c:pt>
                <c:pt idx="24">
                  <c:v>1177.0899999999999</c:v>
                </c:pt>
                <c:pt idx="25">
                  <c:v>1177.56</c:v>
                </c:pt>
                <c:pt idx="26">
                  <c:v>1177.78</c:v>
                </c:pt>
                <c:pt idx="27">
                  <c:v>1177.79</c:v>
                </c:pt>
                <c:pt idx="28">
                  <c:v>1177.68</c:v>
                </c:pt>
                <c:pt idx="29">
                  <c:v>1177.51</c:v>
                </c:pt>
                <c:pt idx="30">
                  <c:v>1177.31</c:v>
                </c:pt>
                <c:pt idx="31">
                  <c:v>1177.1199999999999</c:v>
                </c:pt>
                <c:pt idx="32">
                  <c:v>1176.96</c:v>
                </c:pt>
                <c:pt idx="33">
                  <c:v>1176.8399999999999</c:v>
                </c:pt>
                <c:pt idx="34">
                  <c:v>1176.77</c:v>
                </c:pt>
                <c:pt idx="35">
                  <c:v>1176.74</c:v>
                </c:pt>
                <c:pt idx="36">
                  <c:v>1176.76</c:v>
                </c:pt>
                <c:pt idx="37">
                  <c:v>1176.8</c:v>
                </c:pt>
                <c:pt idx="38">
                  <c:v>1176.8599999999999</c:v>
                </c:pt>
                <c:pt idx="39">
                  <c:v>1176.9100000000001</c:v>
                </c:pt>
                <c:pt idx="40">
                  <c:v>1176.95</c:v>
                </c:pt>
                <c:pt idx="41">
                  <c:v>1176.96</c:v>
                </c:pt>
                <c:pt idx="42">
                  <c:v>1176.95</c:v>
                </c:pt>
                <c:pt idx="43">
                  <c:v>1176.92</c:v>
                </c:pt>
                <c:pt idx="44">
                  <c:v>1176.8599999999999</c:v>
                </c:pt>
                <c:pt idx="45">
                  <c:v>1176.8</c:v>
                </c:pt>
                <c:pt idx="46">
                  <c:v>1176.72</c:v>
                </c:pt>
                <c:pt idx="47">
                  <c:v>1176.6199999999999</c:v>
                </c:pt>
                <c:pt idx="48">
                  <c:v>1176.52</c:v>
                </c:pt>
                <c:pt idx="49">
                  <c:v>1176.4100000000001</c:v>
                </c:pt>
                <c:pt idx="50">
                  <c:v>1176.29</c:v>
                </c:pt>
                <c:pt idx="51">
                  <c:v>1176.17</c:v>
                </c:pt>
                <c:pt idx="52">
                  <c:v>1176.05</c:v>
                </c:pt>
                <c:pt idx="53">
                  <c:v>1175.92</c:v>
                </c:pt>
                <c:pt idx="54">
                  <c:v>1175.79</c:v>
                </c:pt>
                <c:pt idx="55">
                  <c:v>1175.6500000000001</c:v>
                </c:pt>
                <c:pt idx="56">
                  <c:v>1175.52</c:v>
                </c:pt>
                <c:pt idx="57">
                  <c:v>1175.4000000000001</c:v>
                </c:pt>
                <c:pt idx="58">
                  <c:v>1175.27</c:v>
                </c:pt>
                <c:pt idx="59">
                  <c:v>1175.1500000000001</c:v>
                </c:pt>
                <c:pt idx="60">
                  <c:v>1175.02</c:v>
                </c:pt>
                <c:pt idx="61">
                  <c:v>1174.9100000000001</c:v>
                </c:pt>
                <c:pt idx="62">
                  <c:v>1174.79</c:v>
                </c:pt>
                <c:pt idx="63">
                  <c:v>1174.68</c:v>
                </c:pt>
                <c:pt idx="64">
                  <c:v>1174.57</c:v>
                </c:pt>
                <c:pt idx="65">
                  <c:v>1174.46</c:v>
                </c:pt>
                <c:pt idx="66">
                  <c:v>1174.3499999999999</c:v>
                </c:pt>
                <c:pt idx="67">
                  <c:v>1174.25</c:v>
                </c:pt>
                <c:pt idx="68">
                  <c:v>1174.1300000000001</c:v>
                </c:pt>
                <c:pt idx="69">
                  <c:v>1174.02</c:v>
                </c:pt>
                <c:pt idx="70">
                  <c:v>1173.9000000000001</c:v>
                </c:pt>
                <c:pt idx="71">
                  <c:v>1173.78</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1"/>
          <c:order val="1"/>
          <c:tx>
            <c:v>4 Percent Annual Chance</c:v>
          </c:tx>
          <c:spPr>
            <a:ln>
              <a:solidFill>
                <a:srgbClr val="FFCC00"/>
              </a:solidFill>
            </a:ln>
          </c:spPr>
          <c:marker>
            <c:symbol val="none"/>
          </c:marker>
          <c:xVal>
            <c:numRef>
              <c:f>'Leon 1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1 Hydrograph'!$C$3:$C$279</c:f>
              <c:numCache>
                <c:formatCode>General</c:formatCode>
                <c:ptCount val="277"/>
                <c:pt idx="0">
                  <c:v>1163.51</c:v>
                </c:pt>
                <c:pt idx="1">
                  <c:v>1163.51</c:v>
                </c:pt>
                <c:pt idx="2">
                  <c:v>1163.51</c:v>
                </c:pt>
                <c:pt idx="3">
                  <c:v>1163.51</c:v>
                </c:pt>
                <c:pt idx="4">
                  <c:v>1163.51</c:v>
                </c:pt>
                <c:pt idx="5">
                  <c:v>1163.51</c:v>
                </c:pt>
                <c:pt idx="6">
                  <c:v>1163.51</c:v>
                </c:pt>
                <c:pt idx="7">
                  <c:v>1163.51</c:v>
                </c:pt>
                <c:pt idx="8">
                  <c:v>1163.51</c:v>
                </c:pt>
                <c:pt idx="9">
                  <c:v>1163.6400000000001</c:v>
                </c:pt>
                <c:pt idx="10">
                  <c:v>1163.9100000000001</c:v>
                </c:pt>
                <c:pt idx="11">
                  <c:v>1164.4000000000001</c:v>
                </c:pt>
                <c:pt idx="12">
                  <c:v>1168.23</c:v>
                </c:pt>
                <c:pt idx="13">
                  <c:v>1171.1300000000001</c:v>
                </c:pt>
                <c:pt idx="14">
                  <c:v>1172.1600000000001</c:v>
                </c:pt>
                <c:pt idx="15">
                  <c:v>1173.0899999999999</c:v>
                </c:pt>
                <c:pt idx="16">
                  <c:v>1173.8900000000001</c:v>
                </c:pt>
                <c:pt idx="17">
                  <c:v>1174.3499999999999</c:v>
                </c:pt>
                <c:pt idx="18">
                  <c:v>1174.8599999999999</c:v>
                </c:pt>
                <c:pt idx="19">
                  <c:v>1175.9100000000001</c:v>
                </c:pt>
                <c:pt idx="20">
                  <c:v>1177.3</c:v>
                </c:pt>
                <c:pt idx="21">
                  <c:v>1178.8399999999999</c:v>
                </c:pt>
                <c:pt idx="22">
                  <c:v>1179.82</c:v>
                </c:pt>
                <c:pt idx="23">
                  <c:v>1180.18</c:v>
                </c:pt>
                <c:pt idx="24">
                  <c:v>1180.17</c:v>
                </c:pt>
                <c:pt idx="25">
                  <c:v>1179.99</c:v>
                </c:pt>
                <c:pt idx="26">
                  <c:v>1179.76</c:v>
                </c:pt>
                <c:pt idx="27">
                  <c:v>1179.56</c:v>
                </c:pt>
                <c:pt idx="28">
                  <c:v>1179.43</c:v>
                </c:pt>
                <c:pt idx="29">
                  <c:v>1179.3499999999999</c:v>
                </c:pt>
                <c:pt idx="30">
                  <c:v>1179.32</c:v>
                </c:pt>
                <c:pt idx="31">
                  <c:v>1179.32</c:v>
                </c:pt>
                <c:pt idx="32">
                  <c:v>1179.32</c:v>
                </c:pt>
                <c:pt idx="33">
                  <c:v>1179.3</c:v>
                </c:pt>
                <c:pt idx="34">
                  <c:v>1179.27</c:v>
                </c:pt>
                <c:pt idx="35">
                  <c:v>1179.22</c:v>
                </c:pt>
                <c:pt idx="36">
                  <c:v>1179.1400000000001</c:v>
                </c:pt>
                <c:pt idx="37">
                  <c:v>1179.06</c:v>
                </c:pt>
                <c:pt idx="38">
                  <c:v>1178.96</c:v>
                </c:pt>
                <c:pt idx="39">
                  <c:v>1178.8499999999999</c:v>
                </c:pt>
                <c:pt idx="40">
                  <c:v>1178.73</c:v>
                </c:pt>
                <c:pt idx="41">
                  <c:v>1178.5999999999999</c:v>
                </c:pt>
                <c:pt idx="42">
                  <c:v>1178.46</c:v>
                </c:pt>
                <c:pt idx="43">
                  <c:v>1178.3</c:v>
                </c:pt>
                <c:pt idx="44">
                  <c:v>1178.1400000000001</c:v>
                </c:pt>
                <c:pt idx="45">
                  <c:v>1177.96</c:v>
                </c:pt>
                <c:pt idx="46">
                  <c:v>1177.78</c:v>
                </c:pt>
                <c:pt idx="47">
                  <c:v>1177.5999999999999</c:v>
                </c:pt>
                <c:pt idx="48">
                  <c:v>1177.4100000000001</c:v>
                </c:pt>
                <c:pt idx="49">
                  <c:v>1177.22</c:v>
                </c:pt>
                <c:pt idx="50">
                  <c:v>1177.03</c:v>
                </c:pt>
                <c:pt idx="51">
                  <c:v>1176.8499999999999</c:v>
                </c:pt>
                <c:pt idx="52">
                  <c:v>1176.68</c:v>
                </c:pt>
                <c:pt idx="53">
                  <c:v>1176.51</c:v>
                </c:pt>
                <c:pt idx="54">
                  <c:v>1176.3499999999999</c:v>
                </c:pt>
                <c:pt idx="55">
                  <c:v>1176.2</c:v>
                </c:pt>
                <c:pt idx="56">
                  <c:v>1176.05</c:v>
                </c:pt>
                <c:pt idx="57">
                  <c:v>1175.92</c:v>
                </c:pt>
                <c:pt idx="58">
                  <c:v>1175.79</c:v>
                </c:pt>
                <c:pt idx="59">
                  <c:v>1175.67</c:v>
                </c:pt>
                <c:pt idx="60">
                  <c:v>1175.57</c:v>
                </c:pt>
                <c:pt idx="61">
                  <c:v>1175.49</c:v>
                </c:pt>
                <c:pt idx="62">
                  <c:v>1175.43</c:v>
                </c:pt>
                <c:pt idx="63">
                  <c:v>1175.3900000000001</c:v>
                </c:pt>
                <c:pt idx="64">
                  <c:v>1175.3800000000001</c:v>
                </c:pt>
                <c:pt idx="65">
                  <c:v>1175.4000000000001</c:v>
                </c:pt>
                <c:pt idx="66">
                  <c:v>1175.46</c:v>
                </c:pt>
                <c:pt idx="67">
                  <c:v>1175.55</c:v>
                </c:pt>
                <c:pt idx="68">
                  <c:v>1175.6400000000001</c:v>
                </c:pt>
                <c:pt idx="69">
                  <c:v>1175.72</c:v>
                </c:pt>
                <c:pt idx="70">
                  <c:v>1175.78</c:v>
                </c:pt>
                <c:pt idx="71">
                  <c:v>1175.82</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2"/>
          <c:order val="2"/>
          <c:tx>
            <c:v>2 Percent Annual Chance</c:v>
          </c:tx>
          <c:spPr>
            <a:ln>
              <a:solidFill>
                <a:schemeClr val="tx2">
                  <a:lumMod val="60000"/>
                  <a:lumOff val="40000"/>
                </a:schemeClr>
              </a:solidFill>
            </a:ln>
          </c:spPr>
          <c:marker>
            <c:symbol val="none"/>
          </c:marker>
          <c:xVal>
            <c:numRef>
              <c:f>'Leon 1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1 Hydrograph'!$D$3:$D$279</c:f>
              <c:numCache>
                <c:formatCode>General</c:formatCode>
                <c:ptCount val="277"/>
                <c:pt idx="0">
                  <c:v>1163.51</c:v>
                </c:pt>
                <c:pt idx="1">
                  <c:v>1163.51</c:v>
                </c:pt>
                <c:pt idx="2">
                  <c:v>1163.51</c:v>
                </c:pt>
                <c:pt idx="3">
                  <c:v>1163.51</c:v>
                </c:pt>
                <c:pt idx="4">
                  <c:v>1163.51</c:v>
                </c:pt>
                <c:pt idx="5">
                  <c:v>1163.51</c:v>
                </c:pt>
                <c:pt idx="6">
                  <c:v>1163.51</c:v>
                </c:pt>
                <c:pt idx="7">
                  <c:v>1163.51</c:v>
                </c:pt>
                <c:pt idx="8">
                  <c:v>1163.53</c:v>
                </c:pt>
                <c:pt idx="9">
                  <c:v>1163.79</c:v>
                </c:pt>
                <c:pt idx="10">
                  <c:v>1164.02</c:v>
                </c:pt>
                <c:pt idx="11">
                  <c:v>1164.98</c:v>
                </c:pt>
                <c:pt idx="12">
                  <c:v>1169.97</c:v>
                </c:pt>
                <c:pt idx="13">
                  <c:v>1171.94</c:v>
                </c:pt>
                <c:pt idx="14">
                  <c:v>1173.08</c:v>
                </c:pt>
                <c:pt idx="15">
                  <c:v>1174.2</c:v>
                </c:pt>
                <c:pt idx="16">
                  <c:v>1174.79</c:v>
                </c:pt>
                <c:pt idx="17">
                  <c:v>1175.46</c:v>
                </c:pt>
                <c:pt idx="18">
                  <c:v>1177.07</c:v>
                </c:pt>
                <c:pt idx="19">
                  <c:v>1179.19</c:v>
                </c:pt>
                <c:pt idx="20">
                  <c:v>1180.99</c:v>
                </c:pt>
                <c:pt idx="21">
                  <c:v>1181.92</c:v>
                </c:pt>
                <c:pt idx="22">
                  <c:v>1182.2</c:v>
                </c:pt>
                <c:pt idx="23">
                  <c:v>1182.1199999999999</c:v>
                </c:pt>
                <c:pt idx="24">
                  <c:v>1181.8800000000001</c:v>
                </c:pt>
                <c:pt idx="25">
                  <c:v>1181.6400000000001</c:v>
                </c:pt>
                <c:pt idx="26">
                  <c:v>1181.46</c:v>
                </c:pt>
                <c:pt idx="27">
                  <c:v>1181.3499999999999</c:v>
                </c:pt>
                <c:pt idx="28">
                  <c:v>1181.29</c:v>
                </c:pt>
                <c:pt idx="29">
                  <c:v>1181.26</c:v>
                </c:pt>
                <c:pt idx="30">
                  <c:v>1181.24</c:v>
                </c:pt>
                <c:pt idx="31">
                  <c:v>1181.21</c:v>
                </c:pt>
                <c:pt idx="32">
                  <c:v>1181.1600000000001</c:v>
                </c:pt>
                <c:pt idx="33">
                  <c:v>1181.08</c:v>
                </c:pt>
                <c:pt idx="34">
                  <c:v>1180.97</c:v>
                </c:pt>
                <c:pt idx="35">
                  <c:v>1180.83</c:v>
                </c:pt>
                <c:pt idx="36">
                  <c:v>1180.67</c:v>
                </c:pt>
                <c:pt idx="37">
                  <c:v>1180.49</c:v>
                </c:pt>
                <c:pt idx="38">
                  <c:v>1180.29</c:v>
                </c:pt>
                <c:pt idx="39">
                  <c:v>1180.08</c:v>
                </c:pt>
                <c:pt idx="40">
                  <c:v>1179.8499999999999</c:v>
                </c:pt>
                <c:pt idx="41">
                  <c:v>1179.6099999999999</c:v>
                </c:pt>
                <c:pt idx="42">
                  <c:v>1179.3699999999999</c:v>
                </c:pt>
                <c:pt idx="43">
                  <c:v>1179.1199999999999</c:v>
                </c:pt>
                <c:pt idx="44">
                  <c:v>1178.8800000000001</c:v>
                </c:pt>
                <c:pt idx="45">
                  <c:v>1178.6500000000001</c:v>
                </c:pt>
                <c:pt idx="46">
                  <c:v>1178.43</c:v>
                </c:pt>
                <c:pt idx="47">
                  <c:v>1178.25</c:v>
                </c:pt>
                <c:pt idx="48">
                  <c:v>1178.1199999999999</c:v>
                </c:pt>
                <c:pt idx="49">
                  <c:v>1178.05</c:v>
                </c:pt>
                <c:pt idx="50">
                  <c:v>1178.07</c:v>
                </c:pt>
                <c:pt idx="51">
                  <c:v>1178.1500000000001</c:v>
                </c:pt>
                <c:pt idx="52">
                  <c:v>1178.27</c:v>
                </c:pt>
                <c:pt idx="53">
                  <c:v>1178.4000000000001</c:v>
                </c:pt>
                <c:pt idx="54">
                  <c:v>1178.5</c:v>
                </c:pt>
                <c:pt idx="55">
                  <c:v>1178.56</c:v>
                </c:pt>
                <c:pt idx="56">
                  <c:v>1178.58</c:v>
                </c:pt>
                <c:pt idx="57">
                  <c:v>1178.56</c:v>
                </c:pt>
                <c:pt idx="58">
                  <c:v>1178.5</c:v>
                </c:pt>
                <c:pt idx="59">
                  <c:v>1178.42</c:v>
                </c:pt>
                <c:pt idx="60">
                  <c:v>1178.31</c:v>
                </c:pt>
                <c:pt idx="61">
                  <c:v>1178.19</c:v>
                </c:pt>
                <c:pt idx="62">
                  <c:v>1178.05</c:v>
                </c:pt>
                <c:pt idx="63">
                  <c:v>1177.9000000000001</c:v>
                </c:pt>
                <c:pt idx="64">
                  <c:v>1177.76</c:v>
                </c:pt>
                <c:pt idx="65">
                  <c:v>1177.5999999999999</c:v>
                </c:pt>
                <c:pt idx="66">
                  <c:v>1177.45</c:v>
                </c:pt>
                <c:pt idx="67">
                  <c:v>1177.3</c:v>
                </c:pt>
                <c:pt idx="68">
                  <c:v>1177.1600000000001</c:v>
                </c:pt>
                <c:pt idx="69">
                  <c:v>1177.01</c:v>
                </c:pt>
                <c:pt idx="70">
                  <c:v>1176.8699999999999</c:v>
                </c:pt>
                <c:pt idx="71">
                  <c:v>1176.74</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3"/>
          <c:order val="3"/>
          <c:tx>
            <c:v>1 Percent Annual Chance</c:v>
          </c:tx>
          <c:spPr>
            <a:ln>
              <a:solidFill>
                <a:schemeClr val="tx1"/>
              </a:solidFill>
            </a:ln>
          </c:spPr>
          <c:marker>
            <c:symbol val="none"/>
          </c:marker>
          <c:xVal>
            <c:numRef>
              <c:f>'Leon 1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1 Hydrograph'!$E$3:$E$279</c:f>
              <c:numCache>
                <c:formatCode>General</c:formatCode>
                <c:ptCount val="277"/>
                <c:pt idx="0">
                  <c:v>1163.51</c:v>
                </c:pt>
                <c:pt idx="1">
                  <c:v>1163.51</c:v>
                </c:pt>
                <c:pt idx="2">
                  <c:v>1163.51</c:v>
                </c:pt>
                <c:pt idx="3">
                  <c:v>1163.51</c:v>
                </c:pt>
                <c:pt idx="4">
                  <c:v>1163.51</c:v>
                </c:pt>
                <c:pt idx="5">
                  <c:v>1163.51</c:v>
                </c:pt>
                <c:pt idx="6">
                  <c:v>1163.51</c:v>
                </c:pt>
                <c:pt idx="7">
                  <c:v>1163.51</c:v>
                </c:pt>
                <c:pt idx="8">
                  <c:v>1163.68</c:v>
                </c:pt>
                <c:pt idx="9">
                  <c:v>1163.92</c:v>
                </c:pt>
                <c:pt idx="10">
                  <c:v>1164.18</c:v>
                </c:pt>
                <c:pt idx="11">
                  <c:v>1166.06</c:v>
                </c:pt>
                <c:pt idx="12">
                  <c:v>1171.25</c:v>
                </c:pt>
                <c:pt idx="13">
                  <c:v>1172.75</c:v>
                </c:pt>
                <c:pt idx="14">
                  <c:v>1174.26</c:v>
                </c:pt>
                <c:pt idx="15">
                  <c:v>1175.18</c:v>
                </c:pt>
                <c:pt idx="16">
                  <c:v>1175.82</c:v>
                </c:pt>
                <c:pt idx="17">
                  <c:v>1177.8599999999999</c:v>
                </c:pt>
                <c:pt idx="18">
                  <c:v>1180.5899999999999</c:v>
                </c:pt>
                <c:pt idx="19">
                  <c:v>1182.74</c:v>
                </c:pt>
                <c:pt idx="20">
                  <c:v>1183.8499999999999</c:v>
                </c:pt>
                <c:pt idx="21">
                  <c:v>1184.27</c:v>
                </c:pt>
                <c:pt idx="22">
                  <c:v>1184.3</c:v>
                </c:pt>
                <c:pt idx="23">
                  <c:v>1184.1199999999999</c:v>
                </c:pt>
                <c:pt idx="24">
                  <c:v>1183.8599999999999</c:v>
                </c:pt>
                <c:pt idx="25">
                  <c:v>1183.6099999999999</c:v>
                </c:pt>
                <c:pt idx="26">
                  <c:v>1183.42</c:v>
                </c:pt>
                <c:pt idx="27">
                  <c:v>1183.28</c:v>
                </c:pt>
                <c:pt idx="28">
                  <c:v>1183.2</c:v>
                </c:pt>
                <c:pt idx="29">
                  <c:v>1183.1500000000001</c:v>
                </c:pt>
                <c:pt idx="30">
                  <c:v>1183.1099999999999</c:v>
                </c:pt>
                <c:pt idx="31">
                  <c:v>1183.05</c:v>
                </c:pt>
                <c:pt idx="32">
                  <c:v>1182.97</c:v>
                </c:pt>
                <c:pt idx="33">
                  <c:v>1182.83</c:v>
                </c:pt>
                <c:pt idx="34">
                  <c:v>1182.6400000000001</c:v>
                </c:pt>
                <c:pt idx="35">
                  <c:v>1182.4000000000001</c:v>
                </c:pt>
                <c:pt idx="36">
                  <c:v>1182.1300000000001</c:v>
                </c:pt>
                <c:pt idx="37">
                  <c:v>1181.8399999999999</c:v>
                </c:pt>
                <c:pt idx="38">
                  <c:v>1181.55</c:v>
                </c:pt>
                <c:pt idx="39">
                  <c:v>1181.29</c:v>
                </c:pt>
                <c:pt idx="40">
                  <c:v>1181.0899999999999</c:v>
                </c:pt>
                <c:pt idx="41">
                  <c:v>1180.96</c:v>
                </c:pt>
                <c:pt idx="42">
                  <c:v>1180.93</c:v>
                </c:pt>
                <c:pt idx="43">
                  <c:v>1180.99</c:v>
                </c:pt>
                <c:pt idx="44">
                  <c:v>1181.0999999999999</c:v>
                </c:pt>
                <c:pt idx="45">
                  <c:v>1181.23</c:v>
                </c:pt>
                <c:pt idx="46">
                  <c:v>1181.3399999999999</c:v>
                </c:pt>
                <c:pt idx="47">
                  <c:v>1181.4100000000001</c:v>
                </c:pt>
                <c:pt idx="48">
                  <c:v>1181.42</c:v>
                </c:pt>
                <c:pt idx="49">
                  <c:v>1181.3699999999999</c:v>
                </c:pt>
                <c:pt idx="50">
                  <c:v>1181.27</c:v>
                </c:pt>
                <c:pt idx="51">
                  <c:v>1181.1300000000001</c:v>
                </c:pt>
                <c:pt idx="52">
                  <c:v>1180.95</c:v>
                </c:pt>
                <c:pt idx="53">
                  <c:v>1180.75</c:v>
                </c:pt>
                <c:pt idx="54">
                  <c:v>1180.52</c:v>
                </c:pt>
                <c:pt idx="55">
                  <c:v>1180.28</c:v>
                </c:pt>
                <c:pt idx="56">
                  <c:v>1180.04</c:v>
                </c:pt>
                <c:pt idx="57">
                  <c:v>1179.79</c:v>
                </c:pt>
                <c:pt idx="58">
                  <c:v>1179.54</c:v>
                </c:pt>
                <c:pt idx="59">
                  <c:v>1179.29</c:v>
                </c:pt>
                <c:pt idx="60">
                  <c:v>1179.05</c:v>
                </c:pt>
                <c:pt idx="61">
                  <c:v>1178.82</c:v>
                </c:pt>
                <c:pt idx="62">
                  <c:v>1178.5899999999999</c:v>
                </c:pt>
                <c:pt idx="63">
                  <c:v>1178.3800000000001</c:v>
                </c:pt>
                <c:pt idx="64">
                  <c:v>1178.17</c:v>
                </c:pt>
                <c:pt idx="65">
                  <c:v>1177.97</c:v>
                </c:pt>
                <c:pt idx="66">
                  <c:v>1177.77</c:v>
                </c:pt>
                <c:pt idx="67">
                  <c:v>1177.5899999999999</c:v>
                </c:pt>
                <c:pt idx="68">
                  <c:v>1177.4100000000001</c:v>
                </c:pt>
                <c:pt idx="69">
                  <c:v>1177.24</c:v>
                </c:pt>
                <c:pt idx="70">
                  <c:v>1177.08</c:v>
                </c:pt>
                <c:pt idx="71">
                  <c:v>1176.92</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4"/>
          <c:order val="4"/>
          <c:tx>
            <c:v>0.2 Percent Annual Chance</c:v>
          </c:tx>
          <c:spPr>
            <a:ln>
              <a:solidFill>
                <a:schemeClr val="accent2"/>
              </a:solidFill>
            </a:ln>
          </c:spPr>
          <c:marker>
            <c:symbol val="none"/>
          </c:marker>
          <c:xVal>
            <c:numRef>
              <c:f>'Leon 1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1 Hydrograph'!$F$3:$F$279</c:f>
              <c:numCache>
                <c:formatCode>General</c:formatCode>
                <c:ptCount val="277"/>
                <c:pt idx="0">
                  <c:v>1163.51</c:v>
                </c:pt>
                <c:pt idx="1">
                  <c:v>1163.51</c:v>
                </c:pt>
                <c:pt idx="2">
                  <c:v>1163.51</c:v>
                </c:pt>
                <c:pt idx="3">
                  <c:v>1163.51</c:v>
                </c:pt>
                <c:pt idx="4">
                  <c:v>1163.51</c:v>
                </c:pt>
                <c:pt idx="5">
                  <c:v>1163.51</c:v>
                </c:pt>
                <c:pt idx="6">
                  <c:v>1163.54</c:v>
                </c:pt>
                <c:pt idx="7">
                  <c:v>1163.78</c:v>
                </c:pt>
                <c:pt idx="8">
                  <c:v>1163.96</c:v>
                </c:pt>
                <c:pt idx="9">
                  <c:v>1164.22</c:v>
                </c:pt>
                <c:pt idx="10">
                  <c:v>1165.67</c:v>
                </c:pt>
                <c:pt idx="11">
                  <c:v>1169.72</c:v>
                </c:pt>
                <c:pt idx="12">
                  <c:v>1172.9000000000001</c:v>
                </c:pt>
                <c:pt idx="13">
                  <c:v>1175.4100000000001</c:v>
                </c:pt>
                <c:pt idx="14">
                  <c:v>1176.73</c:v>
                </c:pt>
                <c:pt idx="15">
                  <c:v>1178.6300000000001</c:v>
                </c:pt>
                <c:pt idx="16">
                  <c:v>1182.75</c:v>
                </c:pt>
                <c:pt idx="17">
                  <c:v>1186.4100000000001</c:v>
                </c:pt>
                <c:pt idx="18">
                  <c:v>1188.54</c:v>
                </c:pt>
                <c:pt idx="19">
                  <c:v>1189.46</c:v>
                </c:pt>
                <c:pt idx="20">
                  <c:v>1189.69</c:v>
                </c:pt>
                <c:pt idx="21">
                  <c:v>1189.5899999999999</c:v>
                </c:pt>
                <c:pt idx="22">
                  <c:v>1189.3499999999999</c:v>
                </c:pt>
                <c:pt idx="23">
                  <c:v>1189.05</c:v>
                </c:pt>
                <c:pt idx="24">
                  <c:v>1188.73</c:v>
                </c:pt>
                <c:pt idx="25">
                  <c:v>1188.45</c:v>
                </c:pt>
                <c:pt idx="26">
                  <c:v>1188.24</c:v>
                </c:pt>
                <c:pt idx="27">
                  <c:v>1188.0899999999999</c:v>
                </c:pt>
                <c:pt idx="28">
                  <c:v>1187.98</c:v>
                </c:pt>
                <c:pt idx="29">
                  <c:v>1187.8800000000001</c:v>
                </c:pt>
                <c:pt idx="30">
                  <c:v>1187.82</c:v>
                </c:pt>
                <c:pt idx="31">
                  <c:v>1187.78</c:v>
                </c:pt>
                <c:pt idx="32">
                  <c:v>1187.79</c:v>
                </c:pt>
                <c:pt idx="33">
                  <c:v>1187.8399999999999</c:v>
                </c:pt>
                <c:pt idx="34">
                  <c:v>1187.9100000000001</c:v>
                </c:pt>
                <c:pt idx="35">
                  <c:v>1187.99</c:v>
                </c:pt>
                <c:pt idx="36">
                  <c:v>1188.05</c:v>
                </c:pt>
                <c:pt idx="37">
                  <c:v>1188.08</c:v>
                </c:pt>
                <c:pt idx="38">
                  <c:v>1188.05</c:v>
                </c:pt>
                <c:pt idx="39">
                  <c:v>1187.96</c:v>
                </c:pt>
                <c:pt idx="40">
                  <c:v>1187.8</c:v>
                </c:pt>
                <c:pt idx="41">
                  <c:v>1187.57</c:v>
                </c:pt>
                <c:pt idx="42">
                  <c:v>1187.29</c:v>
                </c:pt>
                <c:pt idx="43">
                  <c:v>1186.94</c:v>
                </c:pt>
                <c:pt idx="44">
                  <c:v>1186.56</c:v>
                </c:pt>
                <c:pt idx="45">
                  <c:v>1186.1500000000001</c:v>
                </c:pt>
                <c:pt idx="46">
                  <c:v>1185.71</c:v>
                </c:pt>
                <c:pt idx="47">
                  <c:v>1185.25</c:v>
                </c:pt>
                <c:pt idx="48">
                  <c:v>1184.78</c:v>
                </c:pt>
                <c:pt idx="49">
                  <c:v>1184.32</c:v>
                </c:pt>
                <c:pt idx="50">
                  <c:v>1183.8499999999999</c:v>
                </c:pt>
                <c:pt idx="51">
                  <c:v>1183.4000000000001</c:v>
                </c:pt>
                <c:pt idx="52">
                  <c:v>1182.95</c:v>
                </c:pt>
                <c:pt idx="53">
                  <c:v>1182.51</c:v>
                </c:pt>
                <c:pt idx="54">
                  <c:v>1182.07</c:v>
                </c:pt>
                <c:pt idx="55">
                  <c:v>1181.6500000000001</c:v>
                </c:pt>
                <c:pt idx="56">
                  <c:v>1181.24</c:v>
                </c:pt>
                <c:pt idx="57">
                  <c:v>1180.8499999999999</c:v>
                </c:pt>
                <c:pt idx="58">
                  <c:v>1180.47</c:v>
                </c:pt>
                <c:pt idx="59">
                  <c:v>1180.1199999999999</c:v>
                </c:pt>
                <c:pt idx="60">
                  <c:v>1179.79</c:v>
                </c:pt>
                <c:pt idx="61">
                  <c:v>1179.48</c:v>
                </c:pt>
                <c:pt idx="62">
                  <c:v>1179.18</c:v>
                </c:pt>
                <c:pt idx="63">
                  <c:v>1178.9100000000001</c:v>
                </c:pt>
                <c:pt idx="64">
                  <c:v>1178.6500000000001</c:v>
                </c:pt>
                <c:pt idx="65">
                  <c:v>1178.4100000000001</c:v>
                </c:pt>
                <c:pt idx="66">
                  <c:v>1178.17</c:v>
                </c:pt>
                <c:pt idx="67">
                  <c:v>1177.96</c:v>
                </c:pt>
                <c:pt idx="68">
                  <c:v>1177.75</c:v>
                </c:pt>
                <c:pt idx="69">
                  <c:v>1177.55</c:v>
                </c:pt>
                <c:pt idx="70">
                  <c:v>1177.3699999999999</c:v>
                </c:pt>
                <c:pt idx="71">
                  <c:v>1177.19</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5"/>
          <c:order val="5"/>
          <c:tx>
            <c:v>1 Percent Plus Annual Chance</c:v>
          </c:tx>
          <c:marker>
            <c:symbol val="none"/>
          </c:marker>
          <c:xVal>
            <c:numRef>
              <c:f>'Leon 1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1 Hydrograph'!$G$3:$G$74</c:f>
              <c:numCache>
                <c:formatCode>General</c:formatCode>
                <c:ptCount val="72"/>
                <c:pt idx="0">
                  <c:v>1163.51</c:v>
                </c:pt>
                <c:pt idx="1">
                  <c:v>1163.51</c:v>
                </c:pt>
                <c:pt idx="2">
                  <c:v>1163.51</c:v>
                </c:pt>
                <c:pt idx="3">
                  <c:v>1163.51</c:v>
                </c:pt>
                <c:pt idx="4">
                  <c:v>1163.51</c:v>
                </c:pt>
                <c:pt idx="5">
                  <c:v>1163.6500000000001</c:v>
                </c:pt>
                <c:pt idx="6">
                  <c:v>1163.8499999999999</c:v>
                </c:pt>
                <c:pt idx="7">
                  <c:v>1163.99</c:v>
                </c:pt>
                <c:pt idx="8">
                  <c:v>1164.18</c:v>
                </c:pt>
                <c:pt idx="9">
                  <c:v>1165.1300000000001</c:v>
                </c:pt>
                <c:pt idx="10">
                  <c:v>1167.1600000000001</c:v>
                </c:pt>
                <c:pt idx="11">
                  <c:v>1171.0899999999999</c:v>
                </c:pt>
                <c:pt idx="12">
                  <c:v>1173.6199999999999</c:v>
                </c:pt>
                <c:pt idx="13">
                  <c:v>1176.3</c:v>
                </c:pt>
                <c:pt idx="14">
                  <c:v>1177.3599999999999</c:v>
                </c:pt>
                <c:pt idx="15">
                  <c:v>1180.58</c:v>
                </c:pt>
                <c:pt idx="16">
                  <c:v>1184.97</c:v>
                </c:pt>
                <c:pt idx="17">
                  <c:v>1188.22</c:v>
                </c:pt>
                <c:pt idx="18">
                  <c:v>1189.8599999999999</c:v>
                </c:pt>
                <c:pt idx="19">
                  <c:v>1190.42</c:v>
                </c:pt>
                <c:pt idx="20">
                  <c:v>1190.4100000000001</c:v>
                </c:pt>
                <c:pt idx="21">
                  <c:v>1190.1500000000001</c:v>
                </c:pt>
                <c:pt idx="22">
                  <c:v>1189.82</c:v>
                </c:pt>
                <c:pt idx="23">
                  <c:v>1189.46</c:v>
                </c:pt>
                <c:pt idx="24">
                  <c:v>1189.1199999999999</c:v>
                </c:pt>
                <c:pt idx="25">
                  <c:v>1188.8399999999999</c:v>
                </c:pt>
                <c:pt idx="26">
                  <c:v>1188.6400000000001</c:v>
                </c:pt>
                <c:pt idx="27">
                  <c:v>1188.51</c:v>
                </c:pt>
                <c:pt idx="28">
                  <c:v>1188.43</c:v>
                </c:pt>
                <c:pt idx="29">
                  <c:v>1188.3800000000001</c:v>
                </c:pt>
                <c:pt idx="30">
                  <c:v>1188.3800000000001</c:v>
                </c:pt>
                <c:pt idx="31">
                  <c:v>1188.42</c:v>
                </c:pt>
                <c:pt idx="32">
                  <c:v>1188.5</c:v>
                </c:pt>
                <c:pt idx="33">
                  <c:v>1188.5999999999999</c:v>
                </c:pt>
                <c:pt idx="34">
                  <c:v>1188.69</c:v>
                </c:pt>
                <c:pt idx="35">
                  <c:v>1188.76</c:v>
                </c:pt>
                <c:pt idx="36">
                  <c:v>1188.77</c:v>
                </c:pt>
                <c:pt idx="37">
                  <c:v>1188.73</c:v>
                </c:pt>
                <c:pt idx="38">
                  <c:v>1188.6199999999999</c:v>
                </c:pt>
                <c:pt idx="39">
                  <c:v>1188.45</c:v>
                </c:pt>
                <c:pt idx="40">
                  <c:v>1188.21</c:v>
                </c:pt>
                <c:pt idx="41">
                  <c:v>1187.9000000000001</c:v>
                </c:pt>
                <c:pt idx="42">
                  <c:v>1187.54</c:v>
                </c:pt>
                <c:pt idx="43">
                  <c:v>1187.1400000000001</c:v>
                </c:pt>
                <c:pt idx="44">
                  <c:v>1186.7</c:v>
                </c:pt>
                <c:pt idx="45">
                  <c:v>1186.24</c:v>
                </c:pt>
                <c:pt idx="46">
                  <c:v>1185.77</c:v>
                </c:pt>
                <c:pt idx="47">
                  <c:v>1185.28</c:v>
                </c:pt>
                <c:pt idx="48">
                  <c:v>1184.79</c:v>
                </c:pt>
                <c:pt idx="49">
                  <c:v>1184.3</c:v>
                </c:pt>
                <c:pt idx="50">
                  <c:v>1183.81</c:v>
                </c:pt>
                <c:pt idx="51">
                  <c:v>1183.3399999999999</c:v>
                </c:pt>
                <c:pt idx="52">
                  <c:v>1182.8800000000001</c:v>
                </c:pt>
                <c:pt idx="53">
                  <c:v>1182.44</c:v>
                </c:pt>
                <c:pt idx="54">
                  <c:v>1181.99</c:v>
                </c:pt>
                <c:pt idx="55">
                  <c:v>1181.56</c:v>
                </c:pt>
                <c:pt idx="56">
                  <c:v>1181.1500000000001</c:v>
                </c:pt>
                <c:pt idx="57">
                  <c:v>1180.76</c:v>
                </c:pt>
                <c:pt idx="58">
                  <c:v>1180.3800000000001</c:v>
                </c:pt>
                <c:pt idx="59">
                  <c:v>1180.03</c:v>
                </c:pt>
                <c:pt idx="60">
                  <c:v>1179.71</c:v>
                </c:pt>
                <c:pt idx="61">
                  <c:v>1179.3900000000001</c:v>
                </c:pt>
                <c:pt idx="62">
                  <c:v>1179.0999999999999</c:v>
                </c:pt>
                <c:pt idx="63">
                  <c:v>1178.83</c:v>
                </c:pt>
                <c:pt idx="64">
                  <c:v>1178.57</c:v>
                </c:pt>
                <c:pt idx="65">
                  <c:v>1178.33</c:v>
                </c:pt>
                <c:pt idx="66">
                  <c:v>1178.1099999999999</c:v>
                </c:pt>
                <c:pt idx="67">
                  <c:v>1177.8900000000001</c:v>
                </c:pt>
                <c:pt idx="68">
                  <c:v>1177.69</c:v>
                </c:pt>
                <c:pt idx="69">
                  <c:v>1177.49</c:v>
                </c:pt>
                <c:pt idx="70">
                  <c:v>1177.31</c:v>
                </c:pt>
                <c:pt idx="71">
                  <c:v>1177.1300000000001</c:v>
                </c:pt>
              </c:numCache>
            </c:numRef>
          </c:yVal>
          <c:smooth val="1"/>
        </c:ser>
        <c:ser>
          <c:idx val="6"/>
          <c:order val="6"/>
          <c:tx>
            <c:v>1 Percent Minus Annual Chance</c:v>
          </c:tx>
          <c:marker>
            <c:symbol val="none"/>
          </c:marker>
          <c:xVal>
            <c:numRef>
              <c:f>'Leon 1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1 Hydrograph'!$H$3:$H$74</c:f>
              <c:numCache>
                <c:formatCode>General</c:formatCode>
                <c:ptCount val="72"/>
                <c:pt idx="0">
                  <c:v>1163.51</c:v>
                </c:pt>
                <c:pt idx="1">
                  <c:v>1163.51</c:v>
                </c:pt>
                <c:pt idx="2">
                  <c:v>1163.51</c:v>
                </c:pt>
                <c:pt idx="3">
                  <c:v>1163.51</c:v>
                </c:pt>
                <c:pt idx="4">
                  <c:v>1163.51</c:v>
                </c:pt>
                <c:pt idx="5">
                  <c:v>1163.51</c:v>
                </c:pt>
                <c:pt idx="6">
                  <c:v>1163.51</c:v>
                </c:pt>
                <c:pt idx="7">
                  <c:v>1163.51</c:v>
                </c:pt>
                <c:pt idx="8">
                  <c:v>1163.51</c:v>
                </c:pt>
                <c:pt idx="9">
                  <c:v>1163.51</c:v>
                </c:pt>
                <c:pt idx="10">
                  <c:v>1163.52</c:v>
                </c:pt>
                <c:pt idx="11">
                  <c:v>1163.99</c:v>
                </c:pt>
                <c:pt idx="12">
                  <c:v>1165.28</c:v>
                </c:pt>
                <c:pt idx="13">
                  <c:v>1167.3599999999999</c:v>
                </c:pt>
                <c:pt idx="14">
                  <c:v>1169.55</c:v>
                </c:pt>
                <c:pt idx="15">
                  <c:v>1171.33</c:v>
                </c:pt>
                <c:pt idx="16">
                  <c:v>1172</c:v>
                </c:pt>
                <c:pt idx="17">
                  <c:v>1172.6099999999999</c:v>
                </c:pt>
                <c:pt idx="18">
                  <c:v>1173.1099999999999</c:v>
                </c:pt>
                <c:pt idx="19">
                  <c:v>1173.49</c:v>
                </c:pt>
                <c:pt idx="20">
                  <c:v>1173.79</c:v>
                </c:pt>
                <c:pt idx="21">
                  <c:v>1174.1400000000001</c:v>
                </c:pt>
                <c:pt idx="22">
                  <c:v>1174.6600000000001</c:v>
                </c:pt>
                <c:pt idx="23">
                  <c:v>1175.3800000000001</c:v>
                </c:pt>
                <c:pt idx="24">
                  <c:v>1176.1500000000001</c:v>
                </c:pt>
                <c:pt idx="25">
                  <c:v>1176.82</c:v>
                </c:pt>
                <c:pt idx="26">
                  <c:v>1177.26</c:v>
                </c:pt>
                <c:pt idx="27">
                  <c:v>1177.46</c:v>
                </c:pt>
                <c:pt idx="28">
                  <c:v>1177.49</c:v>
                </c:pt>
                <c:pt idx="29">
                  <c:v>1177.4000000000001</c:v>
                </c:pt>
                <c:pt idx="30">
                  <c:v>1177.25</c:v>
                </c:pt>
                <c:pt idx="31">
                  <c:v>1177.07</c:v>
                </c:pt>
                <c:pt idx="32">
                  <c:v>1176.8900000000001</c:v>
                </c:pt>
                <c:pt idx="33">
                  <c:v>1176.73</c:v>
                </c:pt>
                <c:pt idx="34">
                  <c:v>1176.5999999999999</c:v>
                </c:pt>
                <c:pt idx="35">
                  <c:v>1176.51</c:v>
                </c:pt>
                <c:pt idx="36">
                  <c:v>1176.46</c:v>
                </c:pt>
                <c:pt idx="37">
                  <c:v>1176.46</c:v>
                </c:pt>
                <c:pt idx="38">
                  <c:v>1176.49</c:v>
                </c:pt>
                <c:pt idx="39">
                  <c:v>1176.55</c:v>
                </c:pt>
                <c:pt idx="40">
                  <c:v>1176.6099999999999</c:v>
                </c:pt>
                <c:pt idx="41">
                  <c:v>1176.6600000000001</c:v>
                </c:pt>
                <c:pt idx="42">
                  <c:v>1176.7</c:v>
                </c:pt>
                <c:pt idx="43">
                  <c:v>1176.7</c:v>
                </c:pt>
                <c:pt idx="44">
                  <c:v>1176.69</c:v>
                </c:pt>
                <c:pt idx="45">
                  <c:v>1176.6500000000001</c:v>
                </c:pt>
                <c:pt idx="46">
                  <c:v>1176.5999999999999</c:v>
                </c:pt>
                <c:pt idx="47">
                  <c:v>1176.53</c:v>
                </c:pt>
                <c:pt idx="48">
                  <c:v>1176.44</c:v>
                </c:pt>
                <c:pt idx="49">
                  <c:v>1176.3499999999999</c:v>
                </c:pt>
                <c:pt idx="50">
                  <c:v>1176.24</c:v>
                </c:pt>
                <c:pt idx="51">
                  <c:v>1176.1300000000001</c:v>
                </c:pt>
                <c:pt idx="52">
                  <c:v>1176.02</c:v>
                </c:pt>
                <c:pt idx="53">
                  <c:v>1175.9000000000001</c:v>
                </c:pt>
                <c:pt idx="54">
                  <c:v>1175.77</c:v>
                </c:pt>
                <c:pt idx="55">
                  <c:v>1175.6400000000001</c:v>
                </c:pt>
                <c:pt idx="56">
                  <c:v>1175.52</c:v>
                </c:pt>
                <c:pt idx="57">
                  <c:v>1175.3900000000001</c:v>
                </c:pt>
                <c:pt idx="58">
                  <c:v>1175.27</c:v>
                </c:pt>
                <c:pt idx="59">
                  <c:v>1175.1400000000001</c:v>
                </c:pt>
                <c:pt idx="60">
                  <c:v>1175.02</c:v>
                </c:pt>
                <c:pt idx="61">
                  <c:v>1174.9100000000001</c:v>
                </c:pt>
                <c:pt idx="62">
                  <c:v>1174.79</c:v>
                </c:pt>
                <c:pt idx="63">
                  <c:v>1174.68</c:v>
                </c:pt>
                <c:pt idx="64">
                  <c:v>1174.56</c:v>
                </c:pt>
                <c:pt idx="65">
                  <c:v>1174.46</c:v>
                </c:pt>
                <c:pt idx="66">
                  <c:v>1174.3499999999999</c:v>
                </c:pt>
                <c:pt idx="67">
                  <c:v>1174.24</c:v>
                </c:pt>
                <c:pt idx="68">
                  <c:v>1174.1300000000001</c:v>
                </c:pt>
                <c:pt idx="69">
                  <c:v>1174.01</c:v>
                </c:pt>
                <c:pt idx="70">
                  <c:v>1173.8800000000001</c:v>
                </c:pt>
                <c:pt idx="71">
                  <c:v>1173.76</c:v>
                </c:pt>
              </c:numCache>
            </c:numRef>
          </c:yVal>
          <c:smooth val="1"/>
        </c:ser>
        <c:dLbls>
          <c:showLegendKey val="0"/>
          <c:showVal val="0"/>
          <c:showCatName val="0"/>
          <c:showSerName val="0"/>
          <c:showPercent val="0"/>
          <c:showBubbleSize val="0"/>
        </c:dLbls>
        <c:axId val="80407936"/>
        <c:axId val="80528896"/>
      </c:scatterChart>
      <c:valAx>
        <c:axId val="80407936"/>
        <c:scaling>
          <c:orientation val="minMax"/>
          <c:max val="72"/>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80528896"/>
        <c:crosses val="autoZero"/>
        <c:crossBetween val="midCat"/>
        <c:majorUnit val="5"/>
        <c:minorUnit val="0.5"/>
      </c:valAx>
      <c:valAx>
        <c:axId val="80528896"/>
        <c:scaling>
          <c:orientation val="minMax"/>
          <c:min val="1163"/>
        </c:scaling>
        <c:delete val="0"/>
        <c:axPos val="l"/>
        <c:majorGridlines/>
        <c:title>
          <c:tx>
            <c:rich>
              <a:bodyPr rot="-5400000" vert="horz"/>
              <a:lstStyle/>
              <a:p>
                <a:pPr>
                  <a:defRPr/>
                </a:pPr>
                <a:r>
                  <a:rPr lang="en-US"/>
                  <a:t>Stage-TW (feet)</a:t>
                </a:r>
              </a:p>
            </c:rich>
          </c:tx>
          <c:layout>
            <c:manualLayout>
              <c:xMode val="edge"/>
              <c:yMode val="edge"/>
              <c:x val="1.0468951496669853E-2"/>
              <c:y val="0.36171568297552548"/>
            </c:manualLayout>
          </c:layout>
          <c:overlay val="0"/>
        </c:title>
        <c:numFmt formatCode="#,##0" sourceLinked="0"/>
        <c:majorTickMark val="out"/>
        <c:minorTickMark val="none"/>
        <c:tickLblPos val="nextTo"/>
        <c:crossAx val="80407936"/>
        <c:crosses val="autoZero"/>
        <c:crossBetween val="midCat"/>
      </c:valAx>
      <c:spPr>
        <a:ln>
          <a:solidFill>
            <a:schemeClr val="tx1"/>
          </a:solidFill>
        </a:ln>
      </c:spPr>
    </c:plotArea>
    <c:legend>
      <c:legendPos val="r"/>
      <c:layout>
        <c:manualLayout>
          <c:xMode val="edge"/>
          <c:yMode val="edge"/>
          <c:x val="0.71462288328618395"/>
          <c:y val="0.5712757712351173"/>
          <c:w val="0.25015776886479402"/>
          <c:h val="0.29075730343489675"/>
        </c:manualLayout>
      </c:layout>
      <c:overlay val="1"/>
      <c:spPr>
        <a:solidFill>
          <a:schemeClr val="bg1"/>
        </a:solidFill>
        <a:ln w="19050">
          <a:solidFill>
            <a:sysClr val="windowText" lastClr="000000"/>
          </a:solidFill>
        </a:ln>
      </c:spPr>
      <c:txPr>
        <a:bodyPr/>
        <a:lstStyle/>
        <a:p>
          <a:pPr>
            <a:defRPr sz="600"/>
          </a:pPr>
          <a:endParaRPr lang="en-US"/>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10 Percent Annual Chance</c:v>
          </c:tx>
          <c:spPr>
            <a:ln>
              <a:solidFill>
                <a:srgbClr val="33CC33"/>
              </a:solidFill>
            </a:ln>
          </c:spPr>
          <c:marker>
            <c:symbol val="none"/>
          </c:marker>
          <c:xVal>
            <c:numRef>
              <c:f>'Leon 2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2 Hydrograph'!$B$3:$B$279</c:f>
              <c:numCache>
                <c:formatCode>General</c:formatCode>
                <c:ptCount val="277"/>
                <c:pt idx="0">
                  <c:v>1118.5899999999999</c:v>
                </c:pt>
                <c:pt idx="1">
                  <c:v>1118.5899999999999</c:v>
                </c:pt>
                <c:pt idx="2">
                  <c:v>1118.5899999999999</c:v>
                </c:pt>
                <c:pt idx="3">
                  <c:v>1118.5899999999999</c:v>
                </c:pt>
                <c:pt idx="4">
                  <c:v>1118.5899999999999</c:v>
                </c:pt>
                <c:pt idx="5">
                  <c:v>1118.5899999999999</c:v>
                </c:pt>
                <c:pt idx="6">
                  <c:v>1118.5899999999999</c:v>
                </c:pt>
                <c:pt idx="7">
                  <c:v>1118.5899999999999</c:v>
                </c:pt>
                <c:pt idx="8">
                  <c:v>1118.5899999999999</c:v>
                </c:pt>
                <c:pt idx="9">
                  <c:v>1118.5899999999999</c:v>
                </c:pt>
                <c:pt idx="10">
                  <c:v>1118.67</c:v>
                </c:pt>
                <c:pt idx="11">
                  <c:v>1119.06</c:v>
                </c:pt>
                <c:pt idx="12">
                  <c:v>1119.8800000000001</c:v>
                </c:pt>
                <c:pt idx="13">
                  <c:v>1120.1400000000001</c:v>
                </c:pt>
                <c:pt idx="14">
                  <c:v>1120.54</c:v>
                </c:pt>
                <c:pt idx="15">
                  <c:v>1121.3499999999999</c:v>
                </c:pt>
                <c:pt idx="16">
                  <c:v>1121.8800000000001</c:v>
                </c:pt>
                <c:pt idx="17">
                  <c:v>1122.18</c:v>
                </c:pt>
                <c:pt idx="18">
                  <c:v>1122.3599999999999</c:v>
                </c:pt>
                <c:pt idx="19">
                  <c:v>1122.43</c:v>
                </c:pt>
                <c:pt idx="20">
                  <c:v>1122.46</c:v>
                </c:pt>
                <c:pt idx="21">
                  <c:v>1122.46</c:v>
                </c:pt>
                <c:pt idx="22">
                  <c:v>1122.42</c:v>
                </c:pt>
                <c:pt idx="23">
                  <c:v>1122.3699999999999</c:v>
                </c:pt>
                <c:pt idx="24">
                  <c:v>1122.3</c:v>
                </c:pt>
                <c:pt idx="25">
                  <c:v>1122.21</c:v>
                </c:pt>
                <c:pt idx="26">
                  <c:v>1122.1099999999999</c:v>
                </c:pt>
                <c:pt idx="27">
                  <c:v>1123.1400000000001</c:v>
                </c:pt>
                <c:pt idx="28">
                  <c:v>1127.1099999999999</c:v>
                </c:pt>
                <c:pt idx="29">
                  <c:v>1130.26</c:v>
                </c:pt>
                <c:pt idx="30">
                  <c:v>1131.51</c:v>
                </c:pt>
                <c:pt idx="31">
                  <c:v>1132.42</c:v>
                </c:pt>
                <c:pt idx="32">
                  <c:v>1132.99</c:v>
                </c:pt>
                <c:pt idx="33">
                  <c:v>1133.48</c:v>
                </c:pt>
                <c:pt idx="34">
                  <c:v>1134.03</c:v>
                </c:pt>
                <c:pt idx="35">
                  <c:v>1134.55</c:v>
                </c:pt>
                <c:pt idx="36">
                  <c:v>1134.96</c:v>
                </c:pt>
                <c:pt idx="37">
                  <c:v>1135.29</c:v>
                </c:pt>
                <c:pt idx="38">
                  <c:v>1135.56</c:v>
                </c:pt>
                <c:pt idx="39">
                  <c:v>1135.79</c:v>
                </c:pt>
                <c:pt idx="40">
                  <c:v>1135.97</c:v>
                </c:pt>
                <c:pt idx="41">
                  <c:v>1136.1300000000001</c:v>
                </c:pt>
                <c:pt idx="42">
                  <c:v>1136.26</c:v>
                </c:pt>
                <c:pt idx="43">
                  <c:v>1136.3699999999999</c:v>
                </c:pt>
                <c:pt idx="44">
                  <c:v>1136.46</c:v>
                </c:pt>
                <c:pt idx="45">
                  <c:v>1136.54</c:v>
                </c:pt>
                <c:pt idx="46">
                  <c:v>1136.6099999999999</c:v>
                </c:pt>
                <c:pt idx="47">
                  <c:v>1136.6600000000001</c:v>
                </c:pt>
                <c:pt idx="48">
                  <c:v>1136.7</c:v>
                </c:pt>
                <c:pt idx="49">
                  <c:v>1136.72</c:v>
                </c:pt>
                <c:pt idx="50">
                  <c:v>1136.74</c:v>
                </c:pt>
                <c:pt idx="51">
                  <c:v>1136.74</c:v>
                </c:pt>
                <c:pt idx="52">
                  <c:v>1136.73</c:v>
                </c:pt>
                <c:pt idx="53">
                  <c:v>1136.71</c:v>
                </c:pt>
                <c:pt idx="54">
                  <c:v>1136.68</c:v>
                </c:pt>
                <c:pt idx="55">
                  <c:v>1136.6400000000001</c:v>
                </c:pt>
                <c:pt idx="56">
                  <c:v>1136.58</c:v>
                </c:pt>
                <c:pt idx="57">
                  <c:v>1136.52</c:v>
                </c:pt>
                <c:pt idx="58">
                  <c:v>1136.44</c:v>
                </c:pt>
                <c:pt idx="59">
                  <c:v>1136.3599999999999</c:v>
                </c:pt>
                <c:pt idx="60">
                  <c:v>1136.27</c:v>
                </c:pt>
                <c:pt idx="61">
                  <c:v>1136.17</c:v>
                </c:pt>
                <c:pt idx="62">
                  <c:v>1136.07</c:v>
                </c:pt>
                <c:pt idx="63">
                  <c:v>1135.96</c:v>
                </c:pt>
                <c:pt idx="64">
                  <c:v>1135.8599999999999</c:v>
                </c:pt>
                <c:pt idx="65">
                  <c:v>1135.75</c:v>
                </c:pt>
                <c:pt idx="66">
                  <c:v>1135.6500000000001</c:v>
                </c:pt>
                <c:pt idx="67">
                  <c:v>1135.54</c:v>
                </c:pt>
                <c:pt idx="68">
                  <c:v>1135.44</c:v>
                </c:pt>
                <c:pt idx="69">
                  <c:v>1135.3399999999999</c:v>
                </c:pt>
                <c:pt idx="70">
                  <c:v>1135.23</c:v>
                </c:pt>
                <c:pt idx="71">
                  <c:v>1135.1300000000001</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1"/>
          <c:order val="1"/>
          <c:tx>
            <c:v>4 Percent Annual Chance</c:v>
          </c:tx>
          <c:spPr>
            <a:ln>
              <a:solidFill>
                <a:srgbClr val="FFCC00"/>
              </a:solidFill>
            </a:ln>
          </c:spPr>
          <c:marker>
            <c:symbol val="none"/>
          </c:marker>
          <c:xVal>
            <c:numRef>
              <c:f>'Leon 2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2 Hydrograph'!$C$3:$C$279</c:f>
              <c:numCache>
                <c:formatCode>General</c:formatCode>
                <c:ptCount val="277"/>
                <c:pt idx="0">
                  <c:v>1118.5899999999999</c:v>
                </c:pt>
                <c:pt idx="1">
                  <c:v>1118.5899999999999</c:v>
                </c:pt>
                <c:pt idx="2">
                  <c:v>1118.5899999999999</c:v>
                </c:pt>
                <c:pt idx="3">
                  <c:v>1118.5899999999999</c:v>
                </c:pt>
                <c:pt idx="4">
                  <c:v>1118.5899999999999</c:v>
                </c:pt>
                <c:pt idx="5">
                  <c:v>1118.5899999999999</c:v>
                </c:pt>
                <c:pt idx="6">
                  <c:v>1118.5899999999999</c:v>
                </c:pt>
                <c:pt idx="7">
                  <c:v>1118.5899999999999</c:v>
                </c:pt>
                <c:pt idx="8">
                  <c:v>1118.5899999999999</c:v>
                </c:pt>
                <c:pt idx="9">
                  <c:v>1118.6199999999999</c:v>
                </c:pt>
                <c:pt idx="10">
                  <c:v>1118.9100000000001</c:v>
                </c:pt>
                <c:pt idx="11">
                  <c:v>1119.3399999999999</c:v>
                </c:pt>
                <c:pt idx="12">
                  <c:v>1120.29</c:v>
                </c:pt>
                <c:pt idx="13">
                  <c:v>1120.8800000000001</c:v>
                </c:pt>
                <c:pt idx="14">
                  <c:v>1122.26</c:v>
                </c:pt>
                <c:pt idx="15">
                  <c:v>1123.07</c:v>
                </c:pt>
                <c:pt idx="16">
                  <c:v>1123.47</c:v>
                </c:pt>
                <c:pt idx="17">
                  <c:v>1123.6400000000001</c:v>
                </c:pt>
                <c:pt idx="18">
                  <c:v>1123.68</c:v>
                </c:pt>
                <c:pt idx="19">
                  <c:v>1123.6400000000001</c:v>
                </c:pt>
                <c:pt idx="20">
                  <c:v>1123.57</c:v>
                </c:pt>
                <c:pt idx="21">
                  <c:v>1123.47</c:v>
                </c:pt>
                <c:pt idx="22">
                  <c:v>1123.43</c:v>
                </c:pt>
                <c:pt idx="23">
                  <c:v>1126.2</c:v>
                </c:pt>
                <c:pt idx="24">
                  <c:v>1130.1500000000001</c:v>
                </c:pt>
                <c:pt idx="25">
                  <c:v>1131.75</c:v>
                </c:pt>
                <c:pt idx="26">
                  <c:v>1133.01</c:v>
                </c:pt>
                <c:pt idx="27">
                  <c:v>1133.8499999999999</c:v>
                </c:pt>
                <c:pt idx="28">
                  <c:v>1134.8800000000001</c:v>
                </c:pt>
                <c:pt idx="29">
                  <c:v>1135.8399999999999</c:v>
                </c:pt>
                <c:pt idx="30">
                  <c:v>1136.57</c:v>
                </c:pt>
                <c:pt idx="31">
                  <c:v>1137.1600000000001</c:v>
                </c:pt>
                <c:pt idx="32">
                  <c:v>1137.6500000000001</c:v>
                </c:pt>
                <c:pt idx="33">
                  <c:v>1138.06</c:v>
                </c:pt>
                <c:pt idx="34">
                  <c:v>1138.42</c:v>
                </c:pt>
                <c:pt idx="35">
                  <c:v>1138.71</c:v>
                </c:pt>
                <c:pt idx="36">
                  <c:v>1138.96</c:v>
                </c:pt>
                <c:pt idx="37">
                  <c:v>1139.1600000000001</c:v>
                </c:pt>
                <c:pt idx="38">
                  <c:v>1139.32</c:v>
                </c:pt>
                <c:pt idx="39">
                  <c:v>1139.45</c:v>
                </c:pt>
                <c:pt idx="40">
                  <c:v>1139.54</c:v>
                </c:pt>
                <c:pt idx="41">
                  <c:v>1139.5899999999999</c:v>
                </c:pt>
                <c:pt idx="42">
                  <c:v>1139.6099999999999</c:v>
                </c:pt>
                <c:pt idx="43">
                  <c:v>1139.6099999999999</c:v>
                </c:pt>
                <c:pt idx="44">
                  <c:v>1139.5899999999999</c:v>
                </c:pt>
                <c:pt idx="45">
                  <c:v>1139.55</c:v>
                </c:pt>
                <c:pt idx="46">
                  <c:v>1139.49</c:v>
                </c:pt>
                <c:pt idx="47">
                  <c:v>1139.42</c:v>
                </c:pt>
                <c:pt idx="48">
                  <c:v>1139.33</c:v>
                </c:pt>
                <c:pt idx="49">
                  <c:v>1139.24</c:v>
                </c:pt>
                <c:pt idx="50">
                  <c:v>1139.1300000000001</c:v>
                </c:pt>
                <c:pt idx="51">
                  <c:v>1139.02</c:v>
                </c:pt>
                <c:pt idx="52">
                  <c:v>1138.9000000000001</c:v>
                </c:pt>
                <c:pt idx="53">
                  <c:v>1138.78</c:v>
                </c:pt>
                <c:pt idx="54">
                  <c:v>1138.6400000000001</c:v>
                </c:pt>
                <c:pt idx="55">
                  <c:v>1138.51</c:v>
                </c:pt>
                <c:pt idx="56">
                  <c:v>1138.3599999999999</c:v>
                </c:pt>
                <c:pt idx="57">
                  <c:v>1138.22</c:v>
                </c:pt>
                <c:pt idx="58">
                  <c:v>1138.06</c:v>
                </c:pt>
                <c:pt idx="59">
                  <c:v>1137.9100000000001</c:v>
                </c:pt>
                <c:pt idx="60">
                  <c:v>1137.75</c:v>
                </c:pt>
                <c:pt idx="61">
                  <c:v>1137.5899999999999</c:v>
                </c:pt>
                <c:pt idx="62">
                  <c:v>1137.43</c:v>
                </c:pt>
                <c:pt idx="63">
                  <c:v>1137.27</c:v>
                </c:pt>
                <c:pt idx="64">
                  <c:v>1137.1099999999999</c:v>
                </c:pt>
                <c:pt idx="65">
                  <c:v>1136.96</c:v>
                </c:pt>
                <c:pt idx="66">
                  <c:v>1136.81</c:v>
                </c:pt>
                <c:pt idx="67">
                  <c:v>1136.67</c:v>
                </c:pt>
                <c:pt idx="68">
                  <c:v>1136.53</c:v>
                </c:pt>
                <c:pt idx="69">
                  <c:v>1136.4000000000001</c:v>
                </c:pt>
                <c:pt idx="70">
                  <c:v>1136.28</c:v>
                </c:pt>
                <c:pt idx="71">
                  <c:v>1136.17</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2"/>
          <c:order val="2"/>
          <c:tx>
            <c:v>2 Percent Annual Chance</c:v>
          </c:tx>
          <c:spPr>
            <a:ln>
              <a:solidFill>
                <a:schemeClr val="tx2">
                  <a:lumMod val="60000"/>
                  <a:lumOff val="40000"/>
                </a:schemeClr>
              </a:solidFill>
            </a:ln>
          </c:spPr>
          <c:marker>
            <c:symbol val="none"/>
          </c:marker>
          <c:xVal>
            <c:numRef>
              <c:f>'Leon 2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2 Hydrograph'!$D$3:$D$279</c:f>
              <c:numCache>
                <c:formatCode>General</c:formatCode>
                <c:ptCount val="277"/>
                <c:pt idx="0">
                  <c:v>1118.5899999999999</c:v>
                </c:pt>
                <c:pt idx="1">
                  <c:v>1118.5899999999999</c:v>
                </c:pt>
                <c:pt idx="2">
                  <c:v>1118.5899999999999</c:v>
                </c:pt>
                <c:pt idx="3">
                  <c:v>1118.5899999999999</c:v>
                </c:pt>
                <c:pt idx="4">
                  <c:v>1118.5899999999999</c:v>
                </c:pt>
                <c:pt idx="5">
                  <c:v>1118.5899999999999</c:v>
                </c:pt>
                <c:pt idx="6">
                  <c:v>1118.5899999999999</c:v>
                </c:pt>
                <c:pt idx="7">
                  <c:v>1118.5899999999999</c:v>
                </c:pt>
                <c:pt idx="8">
                  <c:v>1118.5899999999999</c:v>
                </c:pt>
                <c:pt idx="9">
                  <c:v>1118.8399999999999</c:v>
                </c:pt>
                <c:pt idx="10">
                  <c:v>1118.99</c:v>
                </c:pt>
                <c:pt idx="11">
                  <c:v>1119.6400000000001</c:v>
                </c:pt>
                <c:pt idx="12">
                  <c:v>1120.6500000000001</c:v>
                </c:pt>
                <c:pt idx="13">
                  <c:v>1122.18</c:v>
                </c:pt>
                <c:pt idx="14">
                  <c:v>1123.6500000000001</c:v>
                </c:pt>
                <c:pt idx="15">
                  <c:v>1124.28</c:v>
                </c:pt>
                <c:pt idx="16">
                  <c:v>1124.54</c:v>
                </c:pt>
                <c:pt idx="17">
                  <c:v>1124.58</c:v>
                </c:pt>
                <c:pt idx="18">
                  <c:v>1124.5</c:v>
                </c:pt>
                <c:pt idx="19">
                  <c:v>1124.3699999999999</c:v>
                </c:pt>
                <c:pt idx="20">
                  <c:v>1125.43</c:v>
                </c:pt>
                <c:pt idx="21">
                  <c:v>1128.94</c:v>
                </c:pt>
                <c:pt idx="22">
                  <c:v>1131.07</c:v>
                </c:pt>
                <c:pt idx="23">
                  <c:v>1132.76</c:v>
                </c:pt>
                <c:pt idx="24">
                  <c:v>1133.95</c:v>
                </c:pt>
                <c:pt idx="25">
                  <c:v>1135.44</c:v>
                </c:pt>
                <c:pt idx="26">
                  <c:v>1136.9100000000001</c:v>
                </c:pt>
                <c:pt idx="27">
                  <c:v>1138</c:v>
                </c:pt>
                <c:pt idx="28">
                  <c:v>1138.82</c:v>
                </c:pt>
                <c:pt idx="29">
                  <c:v>1139.48</c:v>
                </c:pt>
                <c:pt idx="30">
                  <c:v>1140.03</c:v>
                </c:pt>
                <c:pt idx="31">
                  <c:v>1140.49</c:v>
                </c:pt>
                <c:pt idx="32">
                  <c:v>1141.1400000000001</c:v>
                </c:pt>
                <c:pt idx="33">
                  <c:v>1141.7</c:v>
                </c:pt>
                <c:pt idx="34">
                  <c:v>1142.0899999999999</c:v>
                </c:pt>
                <c:pt idx="35">
                  <c:v>1142.3499999999999</c:v>
                </c:pt>
                <c:pt idx="36">
                  <c:v>1142.51</c:v>
                </c:pt>
                <c:pt idx="37">
                  <c:v>1142.5899999999999</c:v>
                </c:pt>
                <c:pt idx="38">
                  <c:v>1142.5999999999999</c:v>
                </c:pt>
                <c:pt idx="39">
                  <c:v>1142.54</c:v>
                </c:pt>
                <c:pt idx="40">
                  <c:v>1142.43</c:v>
                </c:pt>
                <c:pt idx="41">
                  <c:v>1142.27</c:v>
                </c:pt>
                <c:pt idx="42">
                  <c:v>1142.06</c:v>
                </c:pt>
                <c:pt idx="43">
                  <c:v>1141.82</c:v>
                </c:pt>
                <c:pt idx="44">
                  <c:v>1141.55</c:v>
                </c:pt>
                <c:pt idx="45">
                  <c:v>1141.27</c:v>
                </c:pt>
                <c:pt idx="46">
                  <c:v>1140.98</c:v>
                </c:pt>
                <c:pt idx="47">
                  <c:v>1140.69</c:v>
                </c:pt>
                <c:pt idx="48">
                  <c:v>1140.51</c:v>
                </c:pt>
                <c:pt idx="49">
                  <c:v>1140.3699999999999</c:v>
                </c:pt>
                <c:pt idx="50">
                  <c:v>1140.22</c:v>
                </c:pt>
                <c:pt idx="51">
                  <c:v>1140.07</c:v>
                </c:pt>
                <c:pt idx="52">
                  <c:v>1139.92</c:v>
                </c:pt>
                <c:pt idx="53">
                  <c:v>1139.78</c:v>
                </c:pt>
                <c:pt idx="54">
                  <c:v>1139.6500000000001</c:v>
                </c:pt>
                <c:pt idx="55">
                  <c:v>1139.52</c:v>
                </c:pt>
                <c:pt idx="56">
                  <c:v>1139.4000000000001</c:v>
                </c:pt>
                <c:pt idx="57">
                  <c:v>1139.29</c:v>
                </c:pt>
                <c:pt idx="58">
                  <c:v>1139.17</c:v>
                </c:pt>
                <c:pt idx="59">
                  <c:v>1139.06</c:v>
                </c:pt>
                <c:pt idx="60">
                  <c:v>1138.94</c:v>
                </c:pt>
                <c:pt idx="61">
                  <c:v>1138.82</c:v>
                </c:pt>
                <c:pt idx="62">
                  <c:v>1138.7</c:v>
                </c:pt>
                <c:pt idx="63">
                  <c:v>1138.57</c:v>
                </c:pt>
                <c:pt idx="64">
                  <c:v>1138.44</c:v>
                </c:pt>
                <c:pt idx="65">
                  <c:v>1138.31</c:v>
                </c:pt>
                <c:pt idx="66">
                  <c:v>1138.18</c:v>
                </c:pt>
                <c:pt idx="67">
                  <c:v>1138.05</c:v>
                </c:pt>
                <c:pt idx="68">
                  <c:v>1137.92</c:v>
                </c:pt>
                <c:pt idx="69">
                  <c:v>1137.79</c:v>
                </c:pt>
                <c:pt idx="70">
                  <c:v>1137.6500000000001</c:v>
                </c:pt>
                <c:pt idx="71">
                  <c:v>1137.52</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3"/>
          <c:order val="3"/>
          <c:tx>
            <c:v>1 Percent Annual Chance</c:v>
          </c:tx>
          <c:spPr>
            <a:ln>
              <a:solidFill>
                <a:schemeClr val="tx1"/>
              </a:solidFill>
            </a:ln>
          </c:spPr>
          <c:marker>
            <c:symbol val="none"/>
          </c:marker>
          <c:xVal>
            <c:numRef>
              <c:f>'Leon 2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2 Hydrograph'!$E$3:$E$279</c:f>
              <c:numCache>
                <c:formatCode>General</c:formatCode>
                <c:ptCount val="277"/>
                <c:pt idx="0">
                  <c:v>1118.5899999999999</c:v>
                </c:pt>
                <c:pt idx="1">
                  <c:v>1118.5899999999999</c:v>
                </c:pt>
                <c:pt idx="2">
                  <c:v>1118.5899999999999</c:v>
                </c:pt>
                <c:pt idx="3">
                  <c:v>1118.5899999999999</c:v>
                </c:pt>
                <c:pt idx="4">
                  <c:v>1118.5899999999999</c:v>
                </c:pt>
                <c:pt idx="5">
                  <c:v>1118.5899999999999</c:v>
                </c:pt>
                <c:pt idx="6">
                  <c:v>1118.5899999999999</c:v>
                </c:pt>
                <c:pt idx="7">
                  <c:v>1118.5899999999999</c:v>
                </c:pt>
                <c:pt idx="8">
                  <c:v>1118.6600000000001</c:v>
                </c:pt>
                <c:pt idx="9">
                  <c:v>1118.92</c:v>
                </c:pt>
                <c:pt idx="10">
                  <c:v>1119.1300000000001</c:v>
                </c:pt>
                <c:pt idx="11">
                  <c:v>1119.94</c:v>
                </c:pt>
                <c:pt idx="12">
                  <c:v>1121.18</c:v>
                </c:pt>
                <c:pt idx="13">
                  <c:v>1123.71</c:v>
                </c:pt>
                <c:pt idx="14">
                  <c:v>1125.07</c:v>
                </c:pt>
                <c:pt idx="15">
                  <c:v>1125.51</c:v>
                </c:pt>
                <c:pt idx="16">
                  <c:v>1125.56</c:v>
                </c:pt>
                <c:pt idx="17">
                  <c:v>1125.48</c:v>
                </c:pt>
                <c:pt idx="18">
                  <c:v>1126.98</c:v>
                </c:pt>
                <c:pt idx="19">
                  <c:v>1129.68</c:v>
                </c:pt>
                <c:pt idx="20">
                  <c:v>1131.26</c:v>
                </c:pt>
                <c:pt idx="21">
                  <c:v>1132.95</c:v>
                </c:pt>
                <c:pt idx="22">
                  <c:v>1134.3499999999999</c:v>
                </c:pt>
                <c:pt idx="23">
                  <c:v>1136.45</c:v>
                </c:pt>
                <c:pt idx="24">
                  <c:v>1138.3699999999999</c:v>
                </c:pt>
                <c:pt idx="25">
                  <c:v>1139.78</c:v>
                </c:pt>
                <c:pt idx="26">
                  <c:v>1141.2</c:v>
                </c:pt>
                <c:pt idx="27">
                  <c:v>1142.6099999999999</c:v>
                </c:pt>
                <c:pt idx="28">
                  <c:v>1143.52</c:v>
                </c:pt>
                <c:pt idx="29">
                  <c:v>1144.1199999999999</c:v>
                </c:pt>
                <c:pt idx="30">
                  <c:v>1144.52</c:v>
                </c:pt>
                <c:pt idx="31">
                  <c:v>1144.7</c:v>
                </c:pt>
                <c:pt idx="32">
                  <c:v>1144.78</c:v>
                </c:pt>
                <c:pt idx="33">
                  <c:v>1144.8399999999999</c:v>
                </c:pt>
                <c:pt idx="34">
                  <c:v>1144.8699999999999</c:v>
                </c:pt>
                <c:pt idx="35">
                  <c:v>1144.8900000000001</c:v>
                </c:pt>
                <c:pt idx="36">
                  <c:v>1144.8900000000001</c:v>
                </c:pt>
                <c:pt idx="37">
                  <c:v>1144.8699999999999</c:v>
                </c:pt>
                <c:pt idx="38">
                  <c:v>1144.8399999999999</c:v>
                </c:pt>
                <c:pt idx="39">
                  <c:v>1144.78</c:v>
                </c:pt>
                <c:pt idx="40">
                  <c:v>1144.71</c:v>
                </c:pt>
                <c:pt idx="41">
                  <c:v>1144.56</c:v>
                </c:pt>
                <c:pt idx="42">
                  <c:v>1144.28</c:v>
                </c:pt>
                <c:pt idx="43">
                  <c:v>1143.96</c:v>
                </c:pt>
                <c:pt idx="44">
                  <c:v>1143.6400000000001</c:v>
                </c:pt>
                <c:pt idx="45">
                  <c:v>1143.32</c:v>
                </c:pt>
                <c:pt idx="46">
                  <c:v>1143.02</c:v>
                </c:pt>
                <c:pt idx="47">
                  <c:v>1142.74</c:v>
                </c:pt>
                <c:pt idx="48">
                  <c:v>1142.49</c:v>
                </c:pt>
                <c:pt idx="49">
                  <c:v>1142.26</c:v>
                </c:pt>
                <c:pt idx="50">
                  <c:v>1142.04</c:v>
                </c:pt>
                <c:pt idx="51">
                  <c:v>1141.8399999999999</c:v>
                </c:pt>
                <c:pt idx="52">
                  <c:v>1141.6300000000001</c:v>
                </c:pt>
                <c:pt idx="53">
                  <c:v>1141.43</c:v>
                </c:pt>
                <c:pt idx="54">
                  <c:v>1141.21</c:v>
                </c:pt>
                <c:pt idx="55">
                  <c:v>1140.99</c:v>
                </c:pt>
                <c:pt idx="56">
                  <c:v>1140.76</c:v>
                </c:pt>
                <c:pt idx="57">
                  <c:v>1140.58</c:v>
                </c:pt>
                <c:pt idx="58">
                  <c:v>1140.46</c:v>
                </c:pt>
                <c:pt idx="59">
                  <c:v>1140.32</c:v>
                </c:pt>
                <c:pt idx="60">
                  <c:v>1140.18</c:v>
                </c:pt>
                <c:pt idx="61">
                  <c:v>1140.02</c:v>
                </c:pt>
                <c:pt idx="62">
                  <c:v>1139.8599999999999</c:v>
                </c:pt>
                <c:pt idx="63">
                  <c:v>1139.69</c:v>
                </c:pt>
                <c:pt idx="64">
                  <c:v>1139.51</c:v>
                </c:pt>
                <c:pt idx="65">
                  <c:v>1139.3399999999999</c:v>
                </c:pt>
                <c:pt idx="66">
                  <c:v>1139.1600000000001</c:v>
                </c:pt>
                <c:pt idx="67">
                  <c:v>1138.99</c:v>
                </c:pt>
                <c:pt idx="68">
                  <c:v>1138.81</c:v>
                </c:pt>
                <c:pt idx="69">
                  <c:v>1138.6400000000001</c:v>
                </c:pt>
                <c:pt idx="70">
                  <c:v>1138.47</c:v>
                </c:pt>
                <c:pt idx="71">
                  <c:v>1138.3</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4"/>
          <c:order val="4"/>
          <c:tx>
            <c:v>0.2 Percent Annual Chance</c:v>
          </c:tx>
          <c:spPr>
            <a:ln>
              <a:solidFill>
                <a:schemeClr val="accent2"/>
              </a:solidFill>
            </a:ln>
          </c:spPr>
          <c:marker>
            <c:symbol val="none"/>
          </c:marker>
          <c:xVal>
            <c:numRef>
              <c:f>'Leon 2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2 Hydrograph'!$F$3:$F$279</c:f>
              <c:numCache>
                <c:formatCode>General</c:formatCode>
                <c:ptCount val="277"/>
                <c:pt idx="0">
                  <c:v>1118.5899999999999</c:v>
                </c:pt>
                <c:pt idx="1">
                  <c:v>1118.5899999999999</c:v>
                </c:pt>
                <c:pt idx="2">
                  <c:v>1118.5899999999999</c:v>
                </c:pt>
                <c:pt idx="3">
                  <c:v>1118.5899999999999</c:v>
                </c:pt>
                <c:pt idx="4">
                  <c:v>1118.5899999999999</c:v>
                </c:pt>
                <c:pt idx="5">
                  <c:v>1118.5899999999999</c:v>
                </c:pt>
                <c:pt idx="6">
                  <c:v>1118.5899999999999</c:v>
                </c:pt>
                <c:pt idx="7">
                  <c:v>1118.74</c:v>
                </c:pt>
                <c:pt idx="8">
                  <c:v>1118.93</c:v>
                </c:pt>
                <c:pt idx="9">
                  <c:v>1119.1500000000001</c:v>
                </c:pt>
                <c:pt idx="10">
                  <c:v>1119.71</c:v>
                </c:pt>
                <c:pt idx="11">
                  <c:v>1120.5999999999999</c:v>
                </c:pt>
                <c:pt idx="12">
                  <c:v>1124.2</c:v>
                </c:pt>
                <c:pt idx="13">
                  <c:v>1127.1099999999999</c:v>
                </c:pt>
                <c:pt idx="14">
                  <c:v>1127.68</c:v>
                </c:pt>
                <c:pt idx="15">
                  <c:v>1128.8800000000001</c:v>
                </c:pt>
                <c:pt idx="16">
                  <c:v>1131.05</c:v>
                </c:pt>
                <c:pt idx="17">
                  <c:v>1132.3499999999999</c:v>
                </c:pt>
                <c:pt idx="18">
                  <c:v>1133.77</c:v>
                </c:pt>
                <c:pt idx="19">
                  <c:v>1136.1300000000001</c:v>
                </c:pt>
                <c:pt idx="20">
                  <c:v>1139.6500000000001</c:v>
                </c:pt>
                <c:pt idx="21">
                  <c:v>1143.78</c:v>
                </c:pt>
                <c:pt idx="22">
                  <c:v>1145.1400000000001</c:v>
                </c:pt>
                <c:pt idx="23">
                  <c:v>1145.73</c:v>
                </c:pt>
                <c:pt idx="24">
                  <c:v>1146.1400000000001</c:v>
                </c:pt>
                <c:pt idx="25">
                  <c:v>1146.46</c:v>
                </c:pt>
                <c:pt idx="26">
                  <c:v>1146.72</c:v>
                </c:pt>
                <c:pt idx="27">
                  <c:v>1146.9100000000001</c:v>
                </c:pt>
                <c:pt idx="28">
                  <c:v>1147.06</c:v>
                </c:pt>
                <c:pt idx="29">
                  <c:v>1147.18</c:v>
                </c:pt>
                <c:pt idx="30">
                  <c:v>1147.26</c:v>
                </c:pt>
                <c:pt idx="31">
                  <c:v>1147.32</c:v>
                </c:pt>
                <c:pt idx="32">
                  <c:v>1147.3599999999999</c:v>
                </c:pt>
                <c:pt idx="33">
                  <c:v>1147.3800000000001</c:v>
                </c:pt>
                <c:pt idx="34">
                  <c:v>1147.3900000000001</c:v>
                </c:pt>
                <c:pt idx="35">
                  <c:v>1147.3800000000001</c:v>
                </c:pt>
                <c:pt idx="36">
                  <c:v>1147.3699999999999</c:v>
                </c:pt>
                <c:pt idx="37">
                  <c:v>1147.3599999999999</c:v>
                </c:pt>
                <c:pt idx="38">
                  <c:v>1147.3399999999999</c:v>
                </c:pt>
                <c:pt idx="39">
                  <c:v>1147.32</c:v>
                </c:pt>
                <c:pt idx="40">
                  <c:v>1147.28</c:v>
                </c:pt>
                <c:pt idx="41">
                  <c:v>1147.25</c:v>
                </c:pt>
                <c:pt idx="42">
                  <c:v>1147.2</c:v>
                </c:pt>
                <c:pt idx="43">
                  <c:v>1147.1400000000001</c:v>
                </c:pt>
                <c:pt idx="44">
                  <c:v>1147.08</c:v>
                </c:pt>
                <c:pt idx="45">
                  <c:v>1147.01</c:v>
                </c:pt>
                <c:pt idx="46">
                  <c:v>1146.93</c:v>
                </c:pt>
                <c:pt idx="47">
                  <c:v>1146.8399999999999</c:v>
                </c:pt>
                <c:pt idx="48">
                  <c:v>1146.75</c:v>
                </c:pt>
                <c:pt idx="49">
                  <c:v>1146.6500000000001</c:v>
                </c:pt>
                <c:pt idx="50">
                  <c:v>1146.54</c:v>
                </c:pt>
                <c:pt idx="51">
                  <c:v>1146.43</c:v>
                </c:pt>
                <c:pt idx="52">
                  <c:v>1146.31</c:v>
                </c:pt>
                <c:pt idx="53">
                  <c:v>1146.18</c:v>
                </c:pt>
                <c:pt idx="54">
                  <c:v>1146.04</c:v>
                </c:pt>
                <c:pt idx="55">
                  <c:v>1145.9000000000001</c:v>
                </c:pt>
                <c:pt idx="56">
                  <c:v>1145.76</c:v>
                </c:pt>
                <c:pt idx="57">
                  <c:v>1145.5999999999999</c:v>
                </c:pt>
                <c:pt idx="58">
                  <c:v>1145.44</c:v>
                </c:pt>
                <c:pt idx="59">
                  <c:v>1145.27</c:v>
                </c:pt>
                <c:pt idx="60">
                  <c:v>1145.0899999999999</c:v>
                </c:pt>
                <c:pt idx="61">
                  <c:v>1144.9000000000001</c:v>
                </c:pt>
                <c:pt idx="62">
                  <c:v>1144.69</c:v>
                </c:pt>
                <c:pt idx="63">
                  <c:v>1144.1600000000001</c:v>
                </c:pt>
                <c:pt idx="64">
                  <c:v>1143.49</c:v>
                </c:pt>
                <c:pt idx="65">
                  <c:v>1142.79</c:v>
                </c:pt>
                <c:pt idx="66">
                  <c:v>1142.0999999999999</c:v>
                </c:pt>
                <c:pt idx="67">
                  <c:v>1141.42</c:v>
                </c:pt>
                <c:pt idx="68">
                  <c:v>1140.79</c:v>
                </c:pt>
                <c:pt idx="69">
                  <c:v>1140.43</c:v>
                </c:pt>
                <c:pt idx="70">
                  <c:v>1140.1500000000001</c:v>
                </c:pt>
                <c:pt idx="71">
                  <c:v>1139.8900000000001</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5"/>
          <c:order val="5"/>
          <c:tx>
            <c:v>1 Percent Plus Annual Chance</c:v>
          </c:tx>
          <c:marker>
            <c:symbol val="none"/>
          </c:marker>
          <c:xVal>
            <c:numRef>
              <c:f>'Leon 2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2 Hydrograph'!$G$3:$G$74</c:f>
              <c:numCache>
                <c:formatCode>General</c:formatCode>
                <c:ptCount val="72"/>
                <c:pt idx="0">
                  <c:v>1118.5899999999999</c:v>
                </c:pt>
                <c:pt idx="1">
                  <c:v>1118.5899999999999</c:v>
                </c:pt>
                <c:pt idx="2">
                  <c:v>1118.5899999999999</c:v>
                </c:pt>
                <c:pt idx="3">
                  <c:v>1118.5899999999999</c:v>
                </c:pt>
                <c:pt idx="4">
                  <c:v>1118.5899999999999</c:v>
                </c:pt>
                <c:pt idx="5">
                  <c:v>1118.6300000000001</c:v>
                </c:pt>
                <c:pt idx="6">
                  <c:v>1118.8699999999999</c:v>
                </c:pt>
                <c:pt idx="7">
                  <c:v>1118.97</c:v>
                </c:pt>
                <c:pt idx="8">
                  <c:v>1119.1600000000001</c:v>
                </c:pt>
                <c:pt idx="9">
                  <c:v>1119.54</c:v>
                </c:pt>
                <c:pt idx="10">
                  <c:v>1120.01</c:v>
                </c:pt>
                <c:pt idx="11">
                  <c:v>1121.02</c:v>
                </c:pt>
                <c:pt idx="12">
                  <c:v>1125.5999999999999</c:v>
                </c:pt>
                <c:pt idx="13">
                  <c:v>1127.81</c:v>
                </c:pt>
                <c:pt idx="14">
                  <c:v>1128.19</c:v>
                </c:pt>
                <c:pt idx="15">
                  <c:v>1130.56</c:v>
                </c:pt>
                <c:pt idx="16">
                  <c:v>1132.04</c:v>
                </c:pt>
                <c:pt idx="17">
                  <c:v>1133.3</c:v>
                </c:pt>
                <c:pt idx="18">
                  <c:v>1135.1300000000001</c:v>
                </c:pt>
                <c:pt idx="19">
                  <c:v>1138.5899999999999</c:v>
                </c:pt>
                <c:pt idx="20">
                  <c:v>1143.1600000000001</c:v>
                </c:pt>
                <c:pt idx="21">
                  <c:v>1145.08</c:v>
                </c:pt>
                <c:pt idx="22">
                  <c:v>1145.78</c:v>
                </c:pt>
                <c:pt idx="23">
                  <c:v>1146.26</c:v>
                </c:pt>
                <c:pt idx="24">
                  <c:v>1146.6199999999999</c:v>
                </c:pt>
                <c:pt idx="25">
                  <c:v>1146.8900000000001</c:v>
                </c:pt>
                <c:pt idx="26">
                  <c:v>1147.1099999999999</c:v>
                </c:pt>
                <c:pt idx="27">
                  <c:v>1147.27</c:v>
                </c:pt>
                <c:pt idx="28">
                  <c:v>1147.3900000000001</c:v>
                </c:pt>
                <c:pt idx="29">
                  <c:v>1147.48</c:v>
                </c:pt>
                <c:pt idx="30">
                  <c:v>1147.54</c:v>
                </c:pt>
                <c:pt idx="31">
                  <c:v>1147.58</c:v>
                </c:pt>
                <c:pt idx="32">
                  <c:v>1147.5999999999999</c:v>
                </c:pt>
                <c:pt idx="33">
                  <c:v>1147.6099999999999</c:v>
                </c:pt>
                <c:pt idx="34">
                  <c:v>1147.6099999999999</c:v>
                </c:pt>
                <c:pt idx="35">
                  <c:v>1147.5999999999999</c:v>
                </c:pt>
                <c:pt idx="36">
                  <c:v>1147.5899999999999</c:v>
                </c:pt>
                <c:pt idx="37">
                  <c:v>1147.57</c:v>
                </c:pt>
                <c:pt idx="38">
                  <c:v>1147.55</c:v>
                </c:pt>
                <c:pt idx="39">
                  <c:v>1147.52</c:v>
                </c:pt>
                <c:pt idx="40">
                  <c:v>1147.48</c:v>
                </c:pt>
                <c:pt idx="41">
                  <c:v>1147.43</c:v>
                </c:pt>
                <c:pt idx="42">
                  <c:v>1147.3800000000001</c:v>
                </c:pt>
                <c:pt idx="43">
                  <c:v>1147.31</c:v>
                </c:pt>
                <c:pt idx="44">
                  <c:v>1147.24</c:v>
                </c:pt>
                <c:pt idx="45">
                  <c:v>1147.1600000000001</c:v>
                </c:pt>
                <c:pt idx="46">
                  <c:v>1147.07</c:v>
                </c:pt>
                <c:pt idx="47">
                  <c:v>1146.98</c:v>
                </c:pt>
                <c:pt idx="48">
                  <c:v>1146.8699999999999</c:v>
                </c:pt>
                <c:pt idx="49">
                  <c:v>1146.76</c:v>
                </c:pt>
                <c:pt idx="50">
                  <c:v>1146.6500000000001</c:v>
                </c:pt>
                <c:pt idx="51">
                  <c:v>1146.53</c:v>
                </c:pt>
                <c:pt idx="52">
                  <c:v>1146.4000000000001</c:v>
                </c:pt>
                <c:pt idx="53">
                  <c:v>1146.27</c:v>
                </c:pt>
                <c:pt idx="54">
                  <c:v>1146.1300000000001</c:v>
                </c:pt>
                <c:pt idx="55">
                  <c:v>1145.98</c:v>
                </c:pt>
                <c:pt idx="56">
                  <c:v>1145.83</c:v>
                </c:pt>
                <c:pt idx="57">
                  <c:v>1145.67</c:v>
                </c:pt>
                <c:pt idx="58">
                  <c:v>1145.51</c:v>
                </c:pt>
                <c:pt idx="59">
                  <c:v>1145.33</c:v>
                </c:pt>
                <c:pt idx="60">
                  <c:v>1145.1500000000001</c:v>
                </c:pt>
                <c:pt idx="61">
                  <c:v>1144.96</c:v>
                </c:pt>
                <c:pt idx="62">
                  <c:v>1144.76</c:v>
                </c:pt>
                <c:pt idx="63">
                  <c:v>1144.3499999999999</c:v>
                </c:pt>
                <c:pt idx="64">
                  <c:v>1143.68</c:v>
                </c:pt>
                <c:pt idx="65">
                  <c:v>1142.98</c:v>
                </c:pt>
                <c:pt idx="66">
                  <c:v>1142.27</c:v>
                </c:pt>
                <c:pt idx="67">
                  <c:v>1141.57</c:v>
                </c:pt>
                <c:pt idx="68">
                  <c:v>1140.9100000000001</c:v>
                </c:pt>
                <c:pt idx="69">
                  <c:v>1140.49</c:v>
                </c:pt>
                <c:pt idx="70">
                  <c:v>1140.2</c:v>
                </c:pt>
                <c:pt idx="71">
                  <c:v>1139.94</c:v>
                </c:pt>
              </c:numCache>
            </c:numRef>
          </c:yVal>
          <c:smooth val="1"/>
        </c:ser>
        <c:ser>
          <c:idx val="6"/>
          <c:order val="6"/>
          <c:tx>
            <c:v>1 Percent Minus Annual Chance</c:v>
          </c:tx>
          <c:marker>
            <c:symbol val="none"/>
          </c:marker>
          <c:xVal>
            <c:numRef>
              <c:f>'Leon 2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2 Hydrograph'!$H$3:$H$74</c:f>
              <c:numCache>
                <c:formatCode>General</c:formatCode>
                <c:ptCount val="72"/>
                <c:pt idx="0">
                  <c:v>1118.5899999999999</c:v>
                </c:pt>
                <c:pt idx="1">
                  <c:v>1118.5899999999999</c:v>
                </c:pt>
                <c:pt idx="2">
                  <c:v>1118.5899999999999</c:v>
                </c:pt>
                <c:pt idx="3">
                  <c:v>1118.5899999999999</c:v>
                </c:pt>
                <c:pt idx="4">
                  <c:v>1118.5899999999999</c:v>
                </c:pt>
                <c:pt idx="5">
                  <c:v>1118.5899999999999</c:v>
                </c:pt>
                <c:pt idx="6">
                  <c:v>1118.5899999999999</c:v>
                </c:pt>
                <c:pt idx="7">
                  <c:v>1118.5899999999999</c:v>
                </c:pt>
                <c:pt idx="8">
                  <c:v>1118.5899999999999</c:v>
                </c:pt>
                <c:pt idx="9">
                  <c:v>1118.5899999999999</c:v>
                </c:pt>
                <c:pt idx="10">
                  <c:v>1118.5899999999999</c:v>
                </c:pt>
                <c:pt idx="11">
                  <c:v>1118.99</c:v>
                </c:pt>
                <c:pt idx="12">
                  <c:v>1119.67</c:v>
                </c:pt>
                <c:pt idx="13">
                  <c:v>1119.98</c:v>
                </c:pt>
                <c:pt idx="14">
                  <c:v>1120.22</c:v>
                </c:pt>
                <c:pt idx="15">
                  <c:v>1120.81</c:v>
                </c:pt>
                <c:pt idx="16">
                  <c:v>1121.49</c:v>
                </c:pt>
                <c:pt idx="17">
                  <c:v>1121.9000000000001</c:v>
                </c:pt>
                <c:pt idx="18">
                  <c:v>1122.1500000000001</c:v>
                </c:pt>
                <c:pt idx="19">
                  <c:v>1122.31</c:v>
                </c:pt>
                <c:pt idx="20">
                  <c:v>1122.3699999999999</c:v>
                </c:pt>
                <c:pt idx="21">
                  <c:v>1122.4000000000001</c:v>
                </c:pt>
                <c:pt idx="22">
                  <c:v>1122.4000000000001</c:v>
                </c:pt>
                <c:pt idx="23">
                  <c:v>1122.3499999999999</c:v>
                </c:pt>
                <c:pt idx="24">
                  <c:v>1122.29</c:v>
                </c:pt>
                <c:pt idx="25">
                  <c:v>1122.21</c:v>
                </c:pt>
                <c:pt idx="26">
                  <c:v>1122.1199999999999</c:v>
                </c:pt>
                <c:pt idx="27">
                  <c:v>1122.02</c:v>
                </c:pt>
                <c:pt idx="28">
                  <c:v>1123.03</c:v>
                </c:pt>
                <c:pt idx="29">
                  <c:v>1126.8399999999999</c:v>
                </c:pt>
                <c:pt idx="30">
                  <c:v>1130.1300000000001</c:v>
                </c:pt>
                <c:pt idx="31">
                  <c:v>1131.3399999999999</c:v>
                </c:pt>
                <c:pt idx="32">
                  <c:v>1132.25</c:v>
                </c:pt>
                <c:pt idx="33">
                  <c:v>1132.83</c:v>
                </c:pt>
                <c:pt idx="34">
                  <c:v>1133.29</c:v>
                </c:pt>
                <c:pt idx="35">
                  <c:v>1133.8</c:v>
                </c:pt>
                <c:pt idx="36">
                  <c:v>1134.31</c:v>
                </c:pt>
                <c:pt idx="37">
                  <c:v>1134.72</c:v>
                </c:pt>
                <c:pt idx="38">
                  <c:v>1135.05</c:v>
                </c:pt>
                <c:pt idx="39">
                  <c:v>1135.31</c:v>
                </c:pt>
                <c:pt idx="40">
                  <c:v>1135.52</c:v>
                </c:pt>
                <c:pt idx="41">
                  <c:v>1135.7</c:v>
                </c:pt>
                <c:pt idx="42">
                  <c:v>1135.8499999999999</c:v>
                </c:pt>
                <c:pt idx="43">
                  <c:v>1135.98</c:v>
                </c:pt>
                <c:pt idx="44">
                  <c:v>1136.08</c:v>
                </c:pt>
                <c:pt idx="45">
                  <c:v>1136.17</c:v>
                </c:pt>
                <c:pt idx="46">
                  <c:v>1136.25</c:v>
                </c:pt>
                <c:pt idx="47">
                  <c:v>1136.32</c:v>
                </c:pt>
                <c:pt idx="48">
                  <c:v>1136.3699999999999</c:v>
                </c:pt>
                <c:pt idx="49">
                  <c:v>1136.42</c:v>
                </c:pt>
                <c:pt idx="50">
                  <c:v>1136.45</c:v>
                </c:pt>
                <c:pt idx="51">
                  <c:v>1136.47</c:v>
                </c:pt>
                <c:pt idx="52">
                  <c:v>1136.48</c:v>
                </c:pt>
                <c:pt idx="53">
                  <c:v>1136.47</c:v>
                </c:pt>
                <c:pt idx="54">
                  <c:v>1136.45</c:v>
                </c:pt>
                <c:pt idx="55">
                  <c:v>1136.43</c:v>
                </c:pt>
                <c:pt idx="56">
                  <c:v>1136.3900000000001</c:v>
                </c:pt>
                <c:pt idx="57">
                  <c:v>1136.3399999999999</c:v>
                </c:pt>
                <c:pt idx="58">
                  <c:v>1136.28</c:v>
                </c:pt>
                <c:pt idx="59">
                  <c:v>1136.21</c:v>
                </c:pt>
                <c:pt idx="60">
                  <c:v>1136.1199999999999</c:v>
                </c:pt>
                <c:pt idx="61">
                  <c:v>1136.04</c:v>
                </c:pt>
                <c:pt idx="62">
                  <c:v>1135.94</c:v>
                </c:pt>
                <c:pt idx="63">
                  <c:v>1135.8499999999999</c:v>
                </c:pt>
                <c:pt idx="64">
                  <c:v>1135.75</c:v>
                </c:pt>
                <c:pt idx="65">
                  <c:v>1135.6500000000001</c:v>
                </c:pt>
                <c:pt idx="66">
                  <c:v>1135.55</c:v>
                </c:pt>
                <c:pt idx="67">
                  <c:v>1135.45</c:v>
                </c:pt>
                <c:pt idx="68">
                  <c:v>1135.3499999999999</c:v>
                </c:pt>
                <c:pt idx="69">
                  <c:v>1135.25</c:v>
                </c:pt>
                <c:pt idx="70">
                  <c:v>1135.1500000000001</c:v>
                </c:pt>
                <c:pt idx="71">
                  <c:v>1135.06</c:v>
                </c:pt>
              </c:numCache>
            </c:numRef>
          </c:yVal>
          <c:smooth val="1"/>
        </c:ser>
        <c:dLbls>
          <c:showLegendKey val="0"/>
          <c:showVal val="0"/>
          <c:showCatName val="0"/>
          <c:showSerName val="0"/>
          <c:showPercent val="0"/>
          <c:showBubbleSize val="0"/>
        </c:dLbls>
        <c:axId val="81224448"/>
        <c:axId val="81226368"/>
      </c:scatterChart>
      <c:valAx>
        <c:axId val="81224448"/>
        <c:scaling>
          <c:orientation val="minMax"/>
          <c:max val="72"/>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81226368"/>
        <c:crosses val="autoZero"/>
        <c:crossBetween val="midCat"/>
        <c:majorUnit val="5"/>
        <c:minorUnit val="0.5"/>
      </c:valAx>
      <c:valAx>
        <c:axId val="81226368"/>
        <c:scaling>
          <c:orientation val="minMax"/>
          <c:min val="1118"/>
        </c:scaling>
        <c:delete val="0"/>
        <c:axPos val="l"/>
        <c:majorGridlines/>
        <c:title>
          <c:tx>
            <c:rich>
              <a:bodyPr rot="-5400000" vert="horz"/>
              <a:lstStyle/>
              <a:p>
                <a:pPr>
                  <a:defRPr/>
                </a:pPr>
                <a:r>
                  <a:rPr lang="en-US"/>
                  <a:t>Stage-TW (feet)</a:t>
                </a:r>
              </a:p>
            </c:rich>
          </c:tx>
          <c:layout>
            <c:manualLayout>
              <c:xMode val="edge"/>
              <c:yMode val="edge"/>
              <c:x val="1.0468951496669853E-2"/>
              <c:y val="0.36171568297552548"/>
            </c:manualLayout>
          </c:layout>
          <c:overlay val="0"/>
        </c:title>
        <c:numFmt formatCode="#,##0" sourceLinked="0"/>
        <c:majorTickMark val="out"/>
        <c:minorTickMark val="none"/>
        <c:tickLblPos val="nextTo"/>
        <c:crossAx val="81224448"/>
        <c:crosses val="autoZero"/>
        <c:crossBetween val="midCat"/>
      </c:valAx>
      <c:spPr>
        <a:ln>
          <a:solidFill>
            <a:schemeClr val="tx1"/>
          </a:solidFill>
        </a:ln>
      </c:spPr>
    </c:plotArea>
    <c:legend>
      <c:legendPos val="r"/>
      <c:layout>
        <c:manualLayout>
          <c:xMode val="edge"/>
          <c:yMode val="edge"/>
          <c:x val="0.72644542249636346"/>
          <c:y val="0.52875014728559055"/>
          <c:w val="0.23662349622372481"/>
          <c:h val="0.32141349310855044"/>
        </c:manualLayout>
      </c:layout>
      <c:overlay val="1"/>
      <c:spPr>
        <a:solidFill>
          <a:schemeClr val="bg1"/>
        </a:solidFill>
        <a:ln w="19050">
          <a:solidFill>
            <a:sysClr val="windowText" lastClr="000000"/>
          </a:solidFill>
        </a:ln>
      </c:spPr>
      <c:txPr>
        <a:bodyPr/>
        <a:lstStyle/>
        <a:p>
          <a:pPr>
            <a:defRPr sz="600"/>
          </a:pPr>
          <a:endParaRPr lang="en-US"/>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10 Percent Annual Chance</c:v>
          </c:tx>
          <c:spPr>
            <a:ln>
              <a:solidFill>
                <a:srgbClr val="33CC33"/>
              </a:solidFill>
            </a:ln>
          </c:spPr>
          <c:marker>
            <c:symbol val="none"/>
          </c:marker>
          <c:xVal>
            <c:numRef>
              <c:f>'Leon 3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3 Hydrograph'!$B$3:$B$279</c:f>
              <c:numCache>
                <c:formatCode>General</c:formatCode>
                <c:ptCount val="277"/>
                <c:pt idx="0">
                  <c:v>983.4</c:v>
                </c:pt>
                <c:pt idx="1">
                  <c:v>983.4</c:v>
                </c:pt>
                <c:pt idx="2">
                  <c:v>983.4</c:v>
                </c:pt>
                <c:pt idx="3">
                  <c:v>983.4</c:v>
                </c:pt>
                <c:pt idx="4">
                  <c:v>983.4</c:v>
                </c:pt>
                <c:pt idx="5">
                  <c:v>983.4</c:v>
                </c:pt>
                <c:pt idx="6">
                  <c:v>983.4</c:v>
                </c:pt>
                <c:pt idx="7">
                  <c:v>983.4</c:v>
                </c:pt>
                <c:pt idx="8">
                  <c:v>983.4</c:v>
                </c:pt>
                <c:pt idx="9">
                  <c:v>983.48</c:v>
                </c:pt>
                <c:pt idx="10">
                  <c:v>983.76</c:v>
                </c:pt>
                <c:pt idx="11">
                  <c:v>984.19</c:v>
                </c:pt>
                <c:pt idx="12">
                  <c:v>987.14</c:v>
                </c:pt>
                <c:pt idx="13">
                  <c:v>990.61</c:v>
                </c:pt>
                <c:pt idx="14">
                  <c:v>996.32</c:v>
                </c:pt>
                <c:pt idx="15">
                  <c:v>1005.11</c:v>
                </c:pt>
                <c:pt idx="16">
                  <c:v>1007.36</c:v>
                </c:pt>
                <c:pt idx="17">
                  <c:v>1008.15</c:v>
                </c:pt>
                <c:pt idx="18">
                  <c:v>1008.39</c:v>
                </c:pt>
                <c:pt idx="19">
                  <c:v>1008.39</c:v>
                </c:pt>
                <c:pt idx="20">
                  <c:v>1008.3</c:v>
                </c:pt>
                <c:pt idx="21">
                  <c:v>1008.19</c:v>
                </c:pt>
                <c:pt idx="22">
                  <c:v>1008.16</c:v>
                </c:pt>
                <c:pt idx="23">
                  <c:v>1008.19</c:v>
                </c:pt>
                <c:pt idx="24">
                  <c:v>1008.32</c:v>
                </c:pt>
                <c:pt idx="25">
                  <c:v>1008.47</c:v>
                </c:pt>
                <c:pt idx="26">
                  <c:v>1008.58</c:v>
                </c:pt>
                <c:pt idx="27">
                  <c:v>1008.63</c:v>
                </c:pt>
                <c:pt idx="28">
                  <c:v>1008.63</c:v>
                </c:pt>
                <c:pt idx="29">
                  <c:v>1008.66</c:v>
                </c:pt>
                <c:pt idx="30">
                  <c:v>1008.79</c:v>
                </c:pt>
                <c:pt idx="31">
                  <c:v>1009.08</c:v>
                </c:pt>
                <c:pt idx="32">
                  <c:v>1009.41</c:v>
                </c:pt>
                <c:pt idx="33">
                  <c:v>1009.65</c:v>
                </c:pt>
                <c:pt idx="34">
                  <c:v>1009.78</c:v>
                </c:pt>
                <c:pt idx="35">
                  <c:v>1009.83</c:v>
                </c:pt>
                <c:pt idx="36">
                  <c:v>1009.82</c:v>
                </c:pt>
                <c:pt idx="37">
                  <c:v>1009.77</c:v>
                </c:pt>
                <c:pt idx="38">
                  <c:v>1009.69</c:v>
                </c:pt>
                <c:pt idx="39">
                  <c:v>1009.59</c:v>
                </c:pt>
                <c:pt idx="40">
                  <c:v>1009.48</c:v>
                </c:pt>
                <c:pt idx="41">
                  <c:v>1009.36</c:v>
                </c:pt>
                <c:pt idx="42">
                  <c:v>1009.24</c:v>
                </c:pt>
                <c:pt idx="43">
                  <c:v>1009.11</c:v>
                </c:pt>
                <c:pt idx="44">
                  <c:v>1008.98</c:v>
                </c:pt>
                <c:pt idx="45">
                  <c:v>1008.86</c:v>
                </c:pt>
                <c:pt idx="46">
                  <c:v>1008.74</c:v>
                </c:pt>
                <c:pt idx="47">
                  <c:v>1008.62</c:v>
                </c:pt>
                <c:pt idx="48">
                  <c:v>1008.5</c:v>
                </c:pt>
                <c:pt idx="49">
                  <c:v>1008.39</c:v>
                </c:pt>
                <c:pt idx="50">
                  <c:v>1008.29</c:v>
                </c:pt>
                <c:pt idx="51">
                  <c:v>1008.19</c:v>
                </c:pt>
                <c:pt idx="52">
                  <c:v>1008.08</c:v>
                </c:pt>
                <c:pt idx="53">
                  <c:v>1007.99</c:v>
                </c:pt>
                <c:pt idx="54">
                  <c:v>1007.94</c:v>
                </c:pt>
                <c:pt idx="55">
                  <c:v>1007.95</c:v>
                </c:pt>
                <c:pt idx="56">
                  <c:v>1008.17</c:v>
                </c:pt>
                <c:pt idx="57">
                  <c:v>1008.72</c:v>
                </c:pt>
                <c:pt idx="58">
                  <c:v>1009.32</c:v>
                </c:pt>
                <c:pt idx="59">
                  <c:v>1009.77</c:v>
                </c:pt>
                <c:pt idx="60">
                  <c:v>1010.06</c:v>
                </c:pt>
                <c:pt idx="61">
                  <c:v>1010.23</c:v>
                </c:pt>
                <c:pt idx="62">
                  <c:v>1010.34</c:v>
                </c:pt>
                <c:pt idx="63">
                  <c:v>1010.41</c:v>
                </c:pt>
                <c:pt idx="64">
                  <c:v>1010.46</c:v>
                </c:pt>
                <c:pt idx="65">
                  <c:v>1010.49</c:v>
                </c:pt>
                <c:pt idx="66">
                  <c:v>1010.51</c:v>
                </c:pt>
                <c:pt idx="67">
                  <c:v>1010.52</c:v>
                </c:pt>
                <c:pt idx="68">
                  <c:v>1010.52</c:v>
                </c:pt>
                <c:pt idx="69">
                  <c:v>1010.51</c:v>
                </c:pt>
                <c:pt idx="70">
                  <c:v>1010.5</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1"/>
          <c:order val="1"/>
          <c:tx>
            <c:v>4 Percent Annual Chance</c:v>
          </c:tx>
          <c:spPr>
            <a:ln>
              <a:solidFill>
                <a:srgbClr val="FFCC00"/>
              </a:solidFill>
            </a:ln>
          </c:spPr>
          <c:marker>
            <c:symbol val="none"/>
          </c:marker>
          <c:xVal>
            <c:numRef>
              <c:f>'Leon 3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3 Hydrograph'!$C$3:$C$279</c:f>
              <c:numCache>
                <c:formatCode>General</c:formatCode>
                <c:ptCount val="277"/>
                <c:pt idx="0">
                  <c:v>983.4</c:v>
                </c:pt>
                <c:pt idx="1">
                  <c:v>983.4</c:v>
                </c:pt>
                <c:pt idx="2">
                  <c:v>983.4</c:v>
                </c:pt>
                <c:pt idx="3">
                  <c:v>983.4</c:v>
                </c:pt>
                <c:pt idx="4">
                  <c:v>983.4</c:v>
                </c:pt>
                <c:pt idx="5">
                  <c:v>983.4</c:v>
                </c:pt>
                <c:pt idx="6">
                  <c:v>983.4</c:v>
                </c:pt>
                <c:pt idx="7">
                  <c:v>983.4</c:v>
                </c:pt>
                <c:pt idx="8">
                  <c:v>983.45</c:v>
                </c:pt>
                <c:pt idx="9">
                  <c:v>983.67</c:v>
                </c:pt>
                <c:pt idx="10">
                  <c:v>983.89</c:v>
                </c:pt>
                <c:pt idx="11">
                  <c:v>984.56</c:v>
                </c:pt>
                <c:pt idx="12">
                  <c:v>989.66</c:v>
                </c:pt>
                <c:pt idx="13">
                  <c:v>994.22</c:v>
                </c:pt>
                <c:pt idx="14">
                  <c:v>1005.28</c:v>
                </c:pt>
                <c:pt idx="15">
                  <c:v>1008.17</c:v>
                </c:pt>
                <c:pt idx="16">
                  <c:v>1009.15</c:v>
                </c:pt>
                <c:pt idx="17">
                  <c:v>1009.36</c:v>
                </c:pt>
                <c:pt idx="18">
                  <c:v>1009.32</c:v>
                </c:pt>
                <c:pt idx="19">
                  <c:v>1009.23</c:v>
                </c:pt>
                <c:pt idx="20">
                  <c:v>1009.2</c:v>
                </c:pt>
                <c:pt idx="21">
                  <c:v>1009.25</c:v>
                </c:pt>
                <c:pt idx="22">
                  <c:v>1009.35</c:v>
                </c:pt>
                <c:pt idx="23">
                  <c:v>1009.5</c:v>
                </c:pt>
                <c:pt idx="24">
                  <c:v>1009.67</c:v>
                </c:pt>
                <c:pt idx="25">
                  <c:v>1009.85</c:v>
                </c:pt>
                <c:pt idx="26">
                  <c:v>1010.11</c:v>
                </c:pt>
                <c:pt idx="27">
                  <c:v>1010.58</c:v>
                </c:pt>
                <c:pt idx="28">
                  <c:v>1011.1</c:v>
                </c:pt>
                <c:pt idx="29">
                  <c:v>1011.44</c:v>
                </c:pt>
                <c:pt idx="30">
                  <c:v>1011.57</c:v>
                </c:pt>
                <c:pt idx="31">
                  <c:v>1011.56</c:v>
                </c:pt>
                <c:pt idx="32">
                  <c:v>1011.48</c:v>
                </c:pt>
                <c:pt idx="33">
                  <c:v>1011.35</c:v>
                </c:pt>
                <c:pt idx="34">
                  <c:v>1011.2</c:v>
                </c:pt>
                <c:pt idx="35">
                  <c:v>1011.02</c:v>
                </c:pt>
                <c:pt idx="36">
                  <c:v>1010.84</c:v>
                </c:pt>
                <c:pt idx="37">
                  <c:v>1010.65</c:v>
                </c:pt>
                <c:pt idx="38">
                  <c:v>1010.46</c:v>
                </c:pt>
                <c:pt idx="39">
                  <c:v>1010.28</c:v>
                </c:pt>
                <c:pt idx="40">
                  <c:v>1010.09</c:v>
                </c:pt>
                <c:pt idx="41">
                  <c:v>1009.92</c:v>
                </c:pt>
                <c:pt idx="42">
                  <c:v>1009.76</c:v>
                </c:pt>
                <c:pt idx="43">
                  <c:v>1009.63</c:v>
                </c:pt>
                <c:pt idx="44">
                  <c:v>1009.58</c:v>
                </c:pt>
                <c:pt idx="45">
                  <c:v>1009.69</c:v>
                </c:pt>
                <c:pt idx="46">
                  <c:v>1010</c:v>
                </c:pt>
                <c:pt idx="47">
                  <c:v>1010.44</c:v>
                </c:pt>
                <c:pt idx="48">
                  <c:v>1010.87</c:v>
                </c:pt>
                <c:pt idx="49">
                  <c:v>1011.22</c:v>
                </c:pt>
                <c:pt idx="50">
                  <c:v>1011.48</c:v>
                </c:pt>
                <c:pt idx="51">
                  <c:v>1011.66</c:v>
                </c:pt>
                <c:pt idx="52">
                  <c:v>1011.79</c:v>
                </c:pt>
                <c:pt idx="53">
                  <c:v>1011.89</c:v>
                </c:pt>
                <c:pt idx="54">
                  <c:v>1011.96</c:v>
                </c:pt>
                <c:pt idx="55">
                  <c:v>1012.01</c:v>
                </c:pt>
                <c:pt idx="56">
                  <c:v>1012.04</c:v>
                </c:pt>
                <c:pt idx="57">
                  <c:v>1012.06</c:v>
                </c:pt>
                <c:pt idx="58">
                  <c:v>1012.06</c:v>
                </c:pt>
                <c:pt idx="59">
                  <c:v>1012.05</c:v>
                </c:pt>
                <c:pt idx="60">
                  <c:v>1012.03</c:v>
                </c:pt>
                <c:pt idx="61">
                  <c:v>1012.01</c:v>
                </c:pt>
                <c:pt idx="62">
                  <c:v>1011.97</c:v>
                </c:pt>
                <c:pt idx="63">
                  <c:v>1011.94</c:v>
                </c:pt>
                <c:pt idx="64">
                  <c:v>1011.89</c:v>
                </c:pt>
                <c:pt idx="65">
                  <c:v>1011.84</c:v>
                </c:pt>
                <c:pt idx="66">
                  <c:v>1011.79</c:v>
                </c:pt>
                <c:pt idx="67">
                  <c:v>1011.73</c:v>
                </c:pt>
                <c:pt idx="68">
                  <c:v>1011.67</c:v>
                </c:pt>
                <c:pt idx="69">
                  <c:v>1011.61</c:v>
                </c:pt>
                <c:pt idx="70">
                  <c:v>1011.55</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2"/>
          <c:order val="2"/>
          <c:tx>
            <c:v>2 Percent Annual Chance</c:v>
          </c:tx>
          <c:spPr>
            <a:ln>
              <a:solidFill>
                <a:schemeClr val="tx2">
                  <a:lumMod val="60000"/>
                  <a:lumOff val="40000"/>
                </a:schemeClr>
              </a:solidFill>
            </a:ln>
          </c:spPr>
          <c:marker>
            <c:symbol val="none"/>
          </c:marker>
          <c:xVal>
            <c:numRef>
              <c:f>'Leon 3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3 Hydrograph'!$D$3:$D$279</c:f>
              <c:numCache>
                <c:formatCode>General</c:formatCode>
                <c:ptCount val="277"/>
                <c:pt idx="0">
                  <c:v>983.4</c:v>
                </c:pt>
                <c:pt idx="1">
                  <c:v>983.4</c:v>
                </c:pt>
                <c:pt idx="2">
                  <c:v>983.4</c:v>
                </c:pt>
                <c:pt idx="3">
                  <c:v>983.4</c:v>
                </c:pt>
                <c:pt idx="4">
                  <c:v>983.4</c:v>
                </c:pt>
                <c:pt idx="5">
                  <c:v>983.4</c:v>
                </c:pt>
                <c:pt idx="6">
                  <c:v>983.4</c:v>
                </c:pt>
                <c:pt idx="7">
                  <c:v>983.41</c:v>
                </c:pt>
                <c:pt idx="8">
                  <c:v>983.63</c:v>
                </c:pt>
                <c:pt idx="9">
                  <c:v>983.81</c:v>
                </c:pt>
                <c:pt idx="10">
                  <c:v>983.97</c:v>
                </c:pt>
                <c:pt idx="11">
                  <c:v>985.92</c:v>
                </c:pt>
                <c:pt idx="12">
                  <c:v>992.95</c:v>
                </c:pt>
                <c:pt idx="13">
                  <c:v>1002.88</c:v>
                </c:pt>
                <c:pt idx="14">
                  <c:v>1008.02</c:v>
                </c:pt>
                <c:pt idx="15">
                  <c:v>1009.45</c:v>
                </c:pt>
                <c:pt idx="16">
                  <c:v>1010.11</c:v>
                </c:pt>
                <c:pt idx="17">
                  <c:v>1010.25</c:v>
                </c:pt>
                <c:pt idx="18">
                  <c:v>1010.13</c:v>
                </c:pt>
                <c:pt idx="19">
                  <c:v>1010.01</c:v>
                </c:pt>
                <c:pt idx="20">
                  <c:v>1010</c:v>
                </c:pt>
                <c:pt idx="21">
                  <c:v>1010.17</c:v>
                </c:pt>
                <c:pt idx="22">
                  <c:v>1010.45</c:v>
                </c:pt>
                <c:pt idx="23">
                  <c:v>1010.71</c:v>
                </c:pt>
                <c:pt idx="24">
                  <c:v>1011.02</c:v>
                </c:pt>
                <c:pt idx="25">
                  <c:v>1011.62</c:v>
                </c:pt>
                <c:pt idx="26">
                  <c:v>1012.23</c:v>
                </c:pt>
                <c:pt idx="27">
                  <c:v>1012.58</c:v>
                </c:pt>
                <c:pt idx="28">
                  <c:v>1012.77</c:v>
                </c:pt>
                <c:pt idx="29">
                  <c:v>1012.78</c:v>
                </c:pt>
                <c:pt idx="30">
                  <c:v>1012.67</c:v>
                </c:pt>
                <c:pt idx="31">
                  <c:v>1012.48</c:v>
                </c:pt>
                <c:pt idx="32">
                  <c:v>1012.26</c:v>
                </c:pt>
                <c:pt idx="33">
                  <c:v>1012.02</c:v>
                </c:pt>
                <c:pt idx="34">
                  <c:v>1011.78</c:v>
                </c:pt>
                <c:pt idx="35">
                  <c:v>1011.53</c:v>
                </c:pt>
                <c:pt idx="36">
                  <c:v>1011.29</c:v>
                </c:pt>
                <c:pt idx="37">
                  <c:v>1011.09</c:v>
                </c:pt>
                <c:pt idx="38">
                  <c:v>1010.94</c:v>
                </c:pt>
                <c:pt idx="39">
                  <c:v>1010.91</c:v>
                </c:pt>
                <c:pt idx="40">
                  <c:v>1011.03</c:v>
                </c:pt>
                <c:pt idx="41">
                  <c:v>1011.31</c:v>
                </c:pt>
                <c:pt idx="42">
                  <c:v>1011.69</c:v>
                </c:pt>
                <c:pt idx="43">
                  <c:v>1012.06</c:v>
                </c:pt>
                <c:pt idx="44">
                  <c:v>1012.39</c:v>
                </c:pt>
                <c:pt idx="45">
                  <c:v>1012.71</c:v>
                </c:pt>
                <c:pt idx="46">
                  <c:v>1012.97</c:v>
                </c:pt>
                <c:pt idx="47">
                  <c:v>1013.16</c:v>
                </c:pt>
                <c:pt idx="48">
                  <c:v>1013.3</c:v>
                </c:pt>
                <c:pt idx="49">
                  <c:v>1013.39</c:v>
                </c:pt>
                <c:pt idx="50">
                  <c:v>1013.44</c:v>
                </c:pt>
                <c:pt idx="51">
                  <c:v>1013.45</c:v>
                </c:pt>
                <c:pt idx="52">
                  <c:v>1013.44</c:v>
                </c:pt>
                <c:pt idx="53">
                  <c:v>1013.41</c:v>
                </c:pt>
                <c:pt idx="54">
                  <c:v>1013.36</c:v>
                </c:pt>
                <c:pt idx="55">
                  <c:v>1013.29</c:v>
                </c:pt>
                <c:pt idx="56">
                  <c:v>1013.21</c:v>
                </c:pt>
                <c:pt idx="57">
                  <c:v>1013.12</c:v>
                </c:pt>
                <c:pt idx="58">
                  <c:v>1013.02</c:v>
                </c:pt>
                <c:pt idx="59">
                  <c:v>1012.92</c:v>
                </c:pt>
                <c:pt idx="60">
                  <c:v>1012.83</c:v>
                </c:pt>
                <c:pt idx="61">
                  <c:v>1012.74</c:v>
                </c:pt>
                <c:pt idx="62">
                  <c:v>1012.65</c:v>
                </c:pt>
                <c:pt idx="63">
                  <c:v>1012.56</c:v>
                </c:pt>
                <c:pt idx="64">
                  <c:v>1012.48</c:v>
                </c:pt>
                <c:pt idx="65">
                  <c:v>1012.4</c:v>
                </c:pt>
                <c:pt idx="66">
                  <c:v>1012.33</c:v>
                </c:pt>
                <c:pt idx="67">
                  <c:v>1012.26</c:v>
                </c:pt>
                <c:pt idx="68">
                  <c:v>1012.19</c:v>
                </c:pt>
                <c:pt idx="69">
                  <c:v>1012.12</c:v>
                </c:pt>
                <c:pt idx="70">
                  <c:v>1012.06</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3"/>
          <c:order val="3"/>
          <c:tx>
            <c:v>1 Percent Annual Chance</c:v>
          </c:tx>
          <c:spPr>
            <a:ln>
              <a:solidFill>
                <a:schemeClr val="tx1"/>
              </a:solidFill>
            </a:ln>
          </c:spPr>
          <c:marker>
            <c:symbol val="none"/>
          </c:marker>
          <c:xVal>
            <c:numRef>
              <c:f>'Leon 3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3 Hydrograph'!$E$3:$E$279</c:f>
              <c:numCache>
                <c:formatCode>General</c:formatCode>
                <c:ptCount val="277"/>
                <c:pt idx="0">
                  <c:v>983.4</c:v>
                </c:pt>
                <c:pt idx="1">
                  <c:v>983.4</c:v>
                </c:pt>
                <c:pt idx="2">
                  <c:v>983.4</c:v>
                </c:pt>
                <c:pt idx="3">
                  <c:v>983.4</c:v>
                </c:pt>
                <c:pt idx="4">
                  <c:v>983.4</c:v>
                </c:pt>
                <c:pt idx="5">
                  <c:v>983.4</c:v>
                </c:pt>
                <c:pt idx="6">
                  <c:v>983.4</c:v>
                </c:pt>
                <c:pt idx="7">
                  <c:v>983.55</c:v>
                </c:pt>
                <c:pt idx="8">
                  <c:v>983.73</c:v>
                </c:pt>
                <c:pt idx="9">
                  <c:v>983.88</c:v>
                </c:pt>
                <c:pt idx="10">
                  <c:v>984.06</c:v>
                </c:pt>
                <c:pt idx="11">
                  <c:v>987.31</c:v>
                </c:pt>
                <c:pt idx="12">
                  <c:v>994.88</c:v>
                </c:pt>
                <c:pt idx="13">
                  <c:v>1006.65</c:v>
                </c:pt>
                <c:pt idx="14">
                  <c:v>1008.86</c:v>
                </c:pt>
                <c:pt idx="15">
                  <c:v>1010.49</c:v>
                </c:pt>
                <c:pt idx="16">
                  <c:v>1011.14</c:v>
                </c:pt>
                <c:pt idx="17">
                  <c:v>1011.09</c:v>
                </c:pt>
                <c:pt idx="18">
                  <c:v>1010.84</c:v>
                </c:pt>
                <c:pt idx="19">
                  <c:v>1010.77</c:v>
                </c:pt>
                <c:pt idx="20">
                  <c:v>1011.07</c:v>
                </c:pt>
                <c:pt idx="21">
                  <c:v>1011.46</c:v>
                </c:pt>
                <c:pt idx="22">
                  <c:v>1011.73</c:v>
                </c:pt>
                <c:pt idx="23">
                  <c:v>1012.18</c:v>
                </c:pt>
                <c:pt idx="24">
                  <c:v>1012.85</c:v>
                </c:pt>
                <c:pt idx="25">
                  <c:v>1013.49</c:v>
                </c:pt>
                <c:pt idx="26">
                  <c:v>1013.83</c:v>
                </c:pt>
                <c:pt idx="27">
                  <c:v>1013.93</c:v>
                </c:pt>
                <c:pt idx="28">
                  <c:v>1013.86</c:v>
                </c:pt>
                <c:pt idx="29">
                  <c:v>1013.7</c:v>
                </c:pt>
                <c:pt idx="30">
                  <c:v>1013.46</c:v>
                </c:pt>
                <c:pt idx="31">
                  <c:v>1013.17</c:v>
                </c:pt>
                <c:pt idx="32">
                  <c:v>1012.9</c:v>
                </c:pt>
                <c:pt idx="33">
                  <c:v>1012.64</c:v>
                </c:pt>
                <c:pt idx="34">
                  <c:v>1012.44</c:v>
                </c:pt>
                <c:pt idx="35">
                  <c:v>1012.34</c:v>
                </c:pt>
                <c:pt idx="36">
                  <c:v>1012.4</c:v>
                </c:pt>
                <c:pt idx="37">
                  <c:v>1012.63</c:v>
                </c:pt>
                <c:pt idx="38">
                  <c:v>1012.99</c:v>
                </c:pt>
                <c:pt idx="39">
                  <c:v>1013.38</c:v>
                </c:pt>
                <c:pt idx="40">
                  <c:v>1013.74</c:v>
                </c:pt>
                <c:pt idx="41">
                  <c:v>1014.03</c:v>
                </c:pt>
                <c:pt idx="42">
                  <c:v>1014.25</c:v>
                </c:pt>
                <c:pt idx="43">
                  <c:v>1014.41</c:v>
                </c:pt>
                <c:pt idx="44">
                  <c:v>1014.54</c:v>
                </c:pt>
                <c:pt idx="45">
                  <c:v>1014.62</c:v>
                </c:pt>
                <c:pt idx="46">
                  <c:v>1014.67</c:v>
                </c:pt>
                <c:pt idx="47">
                  <c:v>1014.69</c:v>
                </c:pt>
                <c:pt idx="48">
                  <c:v>1014.69</c:v>
                </c:pt>
                <c:pt idx="49">
                  <c:v>1014.68</c:v>
                </c:pt>
                <c:pt idx="50">
                  <c:v>1014.65</c:v>
                </c:pt>
                <c:pt idx="51">
                  <c:v>1014.6</c:v>
                </c:pt>
                <c:pt idx="52">
                  <c:v>1014.54</c:v>
                </c:pt>
                <c:pt idx="53">
                  <c:v>1014.46</c:v>
                </c:pt>
                <c:pt idx="54">
                  <c:v>1014.37</c:v>
                </c:pt>
                <c:pt idx="55">
                  <c:v>1014.27</c:v>
                </c:pt>
                <c:pt idx="56">
                  <c:v>1014.16</c:v>
                </c:pt>
                <c:pt idx="57">
                  <c:v>1014.05</c:v>
                </c:pt>
                <c:pt idx="58">
                  <c:v>1013.93</c:v>
                </c:pt>
                <c:pt idx="59">
                  <c:v>1013.82</c:v>
                </c:pt>
                <c:pt idx="60">
                  <c:v>1013.7</c:v>
                </c:pt>
                <c:pt idx="61">
                  <c:v>1013.6</c:v>
                </c:pt>
                <c:pt idx="62">
                  <c:v>1013.49</c:v>
                </c:pt>
                <c:pt idx="63">
                  <c:v>1013.39</c:v>
                </c:pt>
                <c:pt idx="64">
                  <c:v>1013.29</c:v>
                </c:pt>
                <c:pt idx="65">
                  <c:v>1013.19</c:v>
                </c:pt>
                <c:pt idx="66">
                  <c:v>1013.09</c:v>
                </c:pt>
                <c:pt idx="67">
                  <c:v>1012.99</c:v>
                </c:pt>
                <c:pt idx="68">
                  <c:v>1012.9</c:v>
                </c:pt>
                <c:pt idx="69">
                  <c:v>1012.81</c:v>
                </c:pt>
                <c:pt idx="70">
                  <c:v>1012.72</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4"/>
          <c:order val="4"/>
          <c:tx>
            <c:v>0.2 Percent Annual Chance</c:v>
          </c:tx>
          <c:spPr>
            <a:ln>
              <a:solidFill>
                <a:schemeClr val="accent2"/>
              </a:solidFill>
            </a:ln>
          </c:spPr>
          <c:marker>
            <c:symbol val="none"/>
          </c:marker>
          <c:xVal>
            <c:numRef>
              <c:f>'Leon 3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3 Hydrograph'!$F$3:$F$279</c:f>
              <c:numCache>
                <c:formatCode>General</c:formatCode>
                <c:ptCount val="277"/>
                <c:pt idx="0">
                  <c:v>983.4</c:v>
                </c:pt>
                <c:pt idx="1">
                  <c:v>983.4</c:v>
                </c:pt>
                <c:pt idx="2">
                  <c:v>983.4</c:v>
                </c:pt>
                <c:pt idx="3">
                  <c:v>983.4</c:v>
                </c:pt>
                <c:pt idx="4">
                  <c:v>983.4</c:v>
                </c:pt>
                <c:pt idx="5">
                  <c:v>983.4</c:v>
                </c:pt>
                <c:pt idx="6">
                  <c:v>983.61</c:v>
                </c:pt>
                <c:pt idx="7">
                  <c:v>983.77</c:v>
                </c:pt>
                <c:pt idx="8">
                  <c:v>983.9</c:v>
                </c:pt>
                <c:pt idx="9">
                  <c:v>984.05</c:v>
                </c:pt>
                <c:pt idx="10">
                  <c:v>985.59</c:v>
                </c:pt>
                <c:pt idx="11">
                  <c:v>992.09</c:v>
                </c:pt>
                <c:pt idx="12">
                  <c:v>1004.74</c:v>
                </c:pt>
                <c:pt idx="13">
                  <c:v>1008.89</c:v>
                </c:pt>
                <c:pt idx="14">
                  <c:v>1012.14</c:v>
                </c:pt>
                <c:pt idx="15">
                  <c:v>1013.17</c:v>
                </c:pt>
                <c:pt idx="16">
                  <c:v>1012.97</c:v>
                </c:pt>
                <c:pt idx="17">
                  <c:v>1012.98</c:v>
                </c:pt>
                <c:pt idx="18">
                  <c:v>1013.58</c:v>
                </c:pt>
                <c:pt idx="19">
                  <c:v>1013.93</c:v>
                </c:pt>
                <c:pt idx="20">
                  <c:v>1014.15</c:v>
                </c:pt>
                <c:pt idx="21">
                  <c:v>1014.77</c:v>
                </c:pt>
                <c:pt idx="22">
                  <c:v>1015.62</c:v>
                </c:pt>
                <c:pt idx="23">
                  <c:v>1016.28</c:v>
                </c:pt>
                <c:pt idx="24">
                  <c:v>1016.6</c:v>
                </c:pt>
                <c:pt idx="25">
                  <c:v>1016.61</c:v>
                </c:pt>
                <c:pt idx="26">
                  <c:v>1016.43</c:v>
                </c:pt>
                <c:pt idx="27">
                  <c:v>1016.16</c:v>
                </c:pt>
                <c:pt idx="28">
                  <c:v>1015.87</c:v>
                </c:pt>
                <c:pt idx="29">
                  <c:v>1015.65</c:v>
                </c:pt>
                <c:pt idx="30">
                  <c:v>1015.54</c:v>
                </c:pt>
                <c:pt idx="31">
                  <c:v>1015.55</c:v>
                </c:pt>
                <c:pt idx="32">
                  <c:v>1015.64</c:v>
                </c:pt>
                <c:pt idx="33">
                  <c:v>1015.78</c:v>
                </c:pt>
                <c:pt idx="34">
                  <c:v>1015.92</c:v>
                </c:pt>
                <c:pt idx="35">
                  <c:v>1016.02</c:v>
                </c:pt>
                <c:pt idx="36">
                  <c:v>1016.1</c:v>
                </c:pt>
                <c:pt idx="37">
                  <c:v>1016.14</c:v>
                </c:pt>
                <c:pt idx="38">
                  <c:v>1016.15</c:v>
                </c:pt>
                <c:pt idx="39">
                  <c:v>1016.16</c:v>
                </c:pt>
                <c:pt idx="40">
                  <c:v>1016.15</c:v>
                </c:pt>
                <c:pt idx="41">
                  <c:v>1016.13</c:v>
                </c:pt>
                <c:pt idx="42">
                  <c:v>1016.12</c:v>
                </c:pt>
                <c:pt idx="43">
                  <c:v>1016.1</c:v>
                </c:pt>
                <c:pt idx="44">
                  <c:v>1016.07</c:v>
                </c:pt>
                <c:pt idx="45">
                  <c:v>1016.05</c:v>
                </c:pt>
                <c:pt idx="46">
                  <c:v>1016.03</c:v>
                </c:pt>
                <c:pt idx="47">
                  <c:v>1016</c:v>
                </c:pt>
                <c:pt idx="48">
                  <c:v>1015.98</c:v>
                </c:pt>
                <c:pt idx="49">
                  <c:v>1015.95</c:v>
                </c:pt>
                <c:pt idx="50">
                  <c:v>1015.93</c:v>
                </c:pt>
                <c:pt idx="51">
                  <c:v>1015.9</c:v>
                </c:pt>
                <c:pt idx="52">
                  <c:v>1015.87</c:v>
                </c:pt>
                <c:pt idx="53">
                  <c:v>1015.84</c:v>
                </c:pt>
                <c:pt idx="54">
                  <c:v>1015.8</c:v>
                </c:pt>
                <c:pt idx="55">
                  <c:v>1015.76</c:v>
                </c:pt>
                <c:pt idx="56">
                  <c:v>1015.72</c:v>
                </c:pt>
                <c:pt idx="57">
                  <c:v>1015.68</c:v>
                </c:pt>
                <c:pt idx="58">
                  <c:v>1015.64</c:v>
                </c:pt>
                <c:pt idx="59">
                  <c:v>1015.59</c:v>
                </c:pt>
                <c:pt idx="60">
                  <c:v>1015.54</c:v>
                </c:pt>
                <c:pt idx="61">
                  <c:v>1015.49</c:v>
                </c:pt>
                <c:pt idx="62">
                  <c:v>1015.43</c:v>
                </c:pt>
                <c:pt idx="63">
                  <c:v>1015.38</c:v>
                </c:pt>
                <c:pt idx="64">
                  <c:v>1015.32</c:v>
                </c:pt>
                <c:pt idx="65">
                  <c:v>1015.25</c:v>
                </c:pt>
                <c:pt idx="66">
                  <c:v>1015.19</c:v>
                </c:pt>
                <c:pt idx="67">
                  <c:v>1015.12</c:v>
                </c:pt>
                <c:pt idx="68">
                  <c:v>1015.05</c:v>
                </c:pt>
                <c:pt idx="69">
                  <c:v>1014.97</c:v>
                </c:pt>
                <c:pt idx="70">
                  <c:v>1014.89</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5"/>
          <c:order val="5"/>
          <c:tx>
            <c:v>1 Percent Plus Annual Chance</c:v>
          </c:tx>
          <c:marker>
            <c:symbol val="none"/>
          </c:marker>
          <c:xVal>
            <c:numRef>
              <c:f>'Leon 3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3 Hydrograph'!$G$3:$G$74</c:f>
              <c:numCache>
                <c:formatCode>General</c:formatCode>
                <c:ptCount val="72"/>
                <c:pt idx="0">
                  <c:v>983.4</c:v>
                </c:pt>
                <c:pt idx="1">
                  <c:v>983.4</c:v>
                </c:pt>
                <c:pt idx="2">
                  <c:v>983.4</c:v>
                </c:pt>
                <c:pt idx="3">
                  <c:v>983.4</c:v>
                </c:pt>
                <c:pt idx="4">
                  <c:v>983.55</c:v>
                </c:pt>
                <c:pt idx="5">
                  <c:v>983.7</c:v>
                </c:pt>
                <c:pt idx="6">
                  <c:v>983.83</c:v>
                </c:pt>
                <c:pt idx="7">
                  <c:v>983.91</c:v>
                </c:pt>
                <c:pt idx="8">
                  <c:v>984.05</c:v>
                </c:pt>
                <c:pt idx="9">
                  <c:v>984.95</c:v>
                </c:pt>
                <c:pt idx="10">
                  <c:v>988.76</c:v>
                </c:pt>
                <c:pt idx="11">
                  <c:v>995.77</c:v>
                </c:pt>
                <c:pt idx="12">
                  <c:v>1007.98</c:v>
                </c:pt>
                <c:pt idx="13">
                  <c:v>1010.37</c:v>
                </c:pt>
                <c:pt idx="14">
                  <c:v>1013.4</c:v>
                </c:pt>
                <c:pt idx="15">
                  <c:v>1013.54</c:v>
                </c:pt>
                <c:pt idx="16">
                  <c:v>1013.26</c:v>
                </c:pt>
                <c:pt idx="17">
                  <c:v>1013.71</c:v>
                </c:pt>
                <c:pt idx="18">
                  <c:v>1014.19</c:v>
                </c:pt>
                <c:pt idx="19">
                  <c:v>1014.36</c:v>
                </c:pt>
                <c:pt idx="20">
                  <c:v>1014.82</c:v>
                </c:pt>
                <c:pt idx="21">
                  <c:v>1015.68</c:v>
                </c:pt>
                <c:pt idx="22">
                  <c:v>1016.47</c:v>
                </c:pt>
                <c:pt idx="23">
                  <c:v>1016.91</c:v>
                </c:pt>
                <c:pt idx="24">
                  <c:v>1016.99</c:v>
                </c:pt>
                <c:pt idx="25">
                  <c:v>1016.84</c:v>
                </c:pt>
                <c:pt idx="26">
                  <c:v>1016.56</c:v>
                </c:pt>
                <c:pt idx="27">
                  <c:v>1016.25</c:v>
                </c:pt>
                <c:pt idx="28">
                  <c:v>1016</c:v>
                </c:pt>
                <c:pt idx="29">
                  <c:v>1015.86</c:v>
                </c:pt>
                <c:pt idx="30">
                  <c:v>1015.84</c:v>
                </c:pt>
                <c:pt idx="31">
                  <c:v>1015.91</c:v>
                </c:pt>
                <c:pt idx="32">
                  <c:v>1016.02</c:v>
                </c:pt>
                <c:pt idx="33">
                  <c:v>1016.13</c:v>
                </c:pt>
                <c:pt idx="34">
                  <c:v>1016.23</c:v>
                </c:pt>
                <c:pt idx="35">
                  <c:v>1016.29</c:v>
                </c:pt>
                <c:pt idx="36">
                  <c:v>1016.33</c:v>
                </c:pt>
                <c:pt idx="37">
                  <c:v>1016.33</c:v>
                </c:pt>
                <c:pt idx="38">
                  <c:v>1016.33</c:v>
                </c:pt>
                <c:pt idx="39">
                  <c:v>1016.31</c:v>
                </c:pt>
                <c:pt idx="40">
                  <c:v>1016.29</c:v>
                </c:pt>
                <c:pt idx="41">
                  <c:v>1016.27</c:v>
                </c:pt>
                <c:pt idx="42">
                  <c:v>1016.24</c:v>
                </c:pt>
                <c:pt idx="43">
                  <c:v>1016.21</c:v>
                </c:pt>
                <c:pt idx="44">
                  <c:v>1016.19</c:v>
                </c:pt>
                <c:pt idx="45">
                  <c:v>1016.16</c:v>
                </c:pt>
                <c:pt idx="46">
                  <c:v>1016.13</c:v>
                </c:pt>
                <c:pt idx="47">
                  <c:v>1016.11</c:v>
                </c:pt>
                <c:pt idx="48">
                  <c:v>1016.08</c:v>
                </c:pt>
                <c:pt idx="49">
                  <c:v>1016.05</c:v>
                </c:pt>
                <c:pt idx="50">
                  <c:v>1016.02</c:v>
                </c:pt>
                <c:pt idx="51">
                  <c:v>1015.99</c:v>
                </c:pt>
                <c:pt idx="52">
                  <c:v>1015.95</c:v>
                </c:pt>
                <c:pt idx="53">
                  <c:v>1015.92</c:v>
                </c:pt>
                <c:pt idx="54">
                  <c:v>1015.88</c:v>
                </c:pt>
                <c:pt idx="55">
                  <c:v>1015.84</c:v>
                </c:pt>
                <c:pt idx="56">
                  <c:v>1015.79</c:v>
                </c:pt>
                <c:pt idx="57">
                  <c:v>1015.75</c:v>
                </c:pt>
                <c:pt idx="58">
                  <c:v>1015.7</c:v>
                </c:pt>
                <c:pt idx="59">
                  <c:v>1015.65</c:v>
                </c:pt>
                <c:pt idx="60">
                  <c:v>1015.59</c:v>
                </c:pt>
                <c:pt idx="61">
                  <c:v>1015.54</c:v>
                </c:pt>
                <c:pt idx="62">
                  <c:v>1015.48</c:v>
                </c:pt>
                <c:pt idx="63">
                  <c:v>1015.42</c:v>
                </c:pt>
                <c:pt idx="64">
                  <c:v>1015.35</c:v>
                </c:pt>
                <c:pt idx="65">
                  <c:v>1015.29</c:v>
                </c:pt>
                <c:pt idx="66">
                  <c:v>1015.22</c:v>
                </c:pt>
                <c:pt idx="67">
                  <c:v>1015.15</c:v>
                </c:pt>
                <c:pt idx="68">
                  <c:v>1015.08</c:v>
                </c:pt>
                <c:pt idx="69">
                  <c:v>1015</c:v>
                </c:pt>
                <c:pt idx="70">
                  <c:v>1014.91</c:v>
                </c:pt>
              </c:numCache>
            </c:numRef>
          </c:yVal>
          <c:smooth val="1"/>
        </c:ser>
        <c:ser>
          <c:idx val="6"/>
          <c:order val="6"/>
          <c:tx>
            <c:v>1 Percent Minus Annual Chance</c:v>
          </c:tx>
          <c:marker>
            <c:symbol val="none"/>
          </c:marker>
          <c:xVal>
            <c:numRef>
              <c:f>'Leon 3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3 Hydrograph'!$H$3:$H$74</c:f>
              <c:numCache>
                <c:formatCode>General</c:formatCode>
                <c:ptCount val="72"/>
                <c:pt idx="0">
                  <c:v>983.4</c:v>
                </c:pt>
                <c:pt idx="1">
                  <c:v>983.4</c:v>
                </c:pt>
                <c:pt idx="2">
                  <c:v>983.4</c:v>
                </c:pt>
                <c:pt idx="3">
                  <c:v>983.4</c:v>
                </c:pt>
                <c:pt idx="4">
                  <c:v>983.4</c:v>
                </c:pt>
                <c:pt idx="5">
                  <c:v>983.4</c:v>
                </c:pt>
                <c:pt idx="6">
                  <c:v>983.4</c:v>
                </c:pt>
                <c:pt idx="7">
                  <c:v>983.4</c:v>
                </c:pt>
                <c:pt idx="8">
                  <c:v>983.4</c:v>
                </c:pt>
                <c:pt idx="9">
                  <c:v>983.4</c:v>
                </c:pt>
                <c:pt idx="10">
                  <c:v>983.52</c:v>
                </c:pt>
                <c:pt idx="11">
                  <c:v>983.94</c:v>
                </c:pt>
                <c:pt idx="12">
                  <c:v>984.64</c:v>
                </c:pt>
                <c:pt idx="13">
                  <c:v>988</c:v>
                </c:pt>
                <c:pt idx="14">
                  <c:v>990.54</c:v>
                </c:pt>
                <c:pt idx="15">
                  <c:v>997.9</c:v>
                </c:pt>
                <c:pt idx="16">
                  <c:v>1005.1</c:v>
                </c:pt>
                <c:pt idx="17">
                  <c:v>1007.04</c:v>
                </c:pt>
                <c:pt idx="18">
                  <c:v>1007.87</c:v>
                </c:pt>
                <c:pt idx="19">
                  <c:v>1008.17</c:v>
                </c:pt>
                <c:pt idx="20">
                  <c:v>1008.25</c:v>
                </c:pt>
                <c:pt idx="21">
                  <c:v>1008.21</c:v>
                </c:pt>
                <c:pt idx="22">
                  <c:v>1008.13</c:v>
                </c:pt>
                <c:pt idx="23">
                  <c:v>1008.09</c:v>
                </c:pt>
                <c:pt idx="24">
                  <c:v>1008.11</c:v>
                </c:pt>
                <c:pt idx="25">
                  <c:v>1008.2</c:v>
                </c:pt>
                <c:pt idx="26">
                  <c:v>1008.33</c:v>
                </c:pt>
                <c:pt idx="27">
                  <c:v>1008.44</c:v>
                </c:pt>
                <c:pt idx="28">
                  <c:v>1008.5</c:v>
                </c:pt>
                <c:pt idx="29">
                  <c:v>1008.51</c:v>
                </c:pt>
                <c:pt idx="30">
                  <c:v>1008.51</c:v>
                </c:pt>
                <c:pt idx="31">
                  <c:v>1008.57</c:v>
                </c:pt>
                <c:pt idx="32">
                  <c:v>1008.76</c:v>
                </c:pt>
                <c:pt idx="33">
                  <c:v>1009.05</c:v>
                </c:pt>
                <c:pt idx="34">
                  <c:v>1009.33</c:v>
                </c:pt>
                <c:pt idx="35">
                  <c:v>1009.51</c:v>
                </c:pt>
                <c:pt idx="36">
                  <c:v>1009.61</c:v>
                </c:pt>
                <c:pt idx="37">
                  <c:v>1009.64</c:v>
                </c:pt>
                <c:pt idx="38">
                  <c:v>1009.62</c:v>
                </c:pt>
                <c:pt idx="39">
                  <c:v>1009.56</c:v>
                </c:pt>
                <c:pt idx="40">
                  <c:v>1009.49</c:v>
                </c:pt>
                <c:pt idx="41">
                  <c:v>1009.39</c:v>
                </c:pt>
                <c:pt idx="42">
                  <c:v>1009.29</c:v>
                </c:pt>
                <c:pt idx="43">
                  <c:v>1009.17</c:v>
                </c:pt>
                <c:pt idx="44">
                  <c:v>1009.05</c:v>
                </c:pt>
                <c:pt idx="45">
                  <c:v>1008.93</c:v>
                </c:pt>
                <c:pt idx="46">
                  <c:v>1008.81</c:v>
                </c:pt>
                <c:pt idx="47">
                  <c:v>1008.7</c:v>
                </c:pt>
                <c:pt idx="48">
                  <c:v>1008.58</c:v>
                </c:pt>
                <c:pt idx="49">
                  <c:v>1008.47</c:v>
                </c:pt>
                <c:pt idx="50">
                  <c:v>1008.36</c:v>
                </c:pt>
                <c:pt idx="51">
                  <c:v>1008.25</c:v>
                </c:pt>
                <c:pt idx="52">
                  <c:v>1008.16</c:v>
                </c:pt>
                <c:pt idx="53">
                  <c:v>1008.04</c:v>
                </c:pt>
                <c:pt idx="54">
                  <c:v>1007.96</c:v>
                </c:pt>
                <c:pt idx="55">
                  <c:v>1007.89</c:v>
                </c:pt>
                <c:pt idx="56">
                  <c:v>1007.84</c:v>
                </c:pt>
                <c:pt idx="57">
                  <c:v>1007.8</c:v>
                </c:pt>
                <c:pt idx="58">
                  <c:v>1007.94</c:v>
                </c:pt>
                <c:pt idx="59">
                  <c:v>1008.43</c:v>
                </c:pt>
                <c:pt idx="60">
                  <c:v>1009.07</c:v>
                </c:pt>
                <c:pt idx="61">
                  <c:v>1009.56</c:v>
                </c:pt>
                <c:pt idx="62">
                  <c:v>1009.88</c:v>
                </c:pt>
                <c:pt idx="63">
                  <c:v>1010.06</c:v>
                </c:pt>
                <c:pt idx="64">
                  <c:v>1010.18</c:v>
                </c:pt>
                <c:pt idx="65">
                  <c:v>1010.25</c:v>
                </c:pt>
                <c:pt idx="66">
                  <c:v>1010.3</c:v>
                </c:pt>
                <c:pt idx="67">
                  <c:v>1010.33</c:v>
                </c:pt>
                <c:pt idx="68">
                  <c:v>1010.35</c:v>
                </c:pt>
                <c:pt idx="69">
                  <c:v>1010.36</c:v>
                </c:pt>
                <c:pt idx="70">
                  <c:v>1010.36</c:v>
                </c:pt>
              </c:numCache>
            </c:numRef>
          </c:yVal>
          <c:smooth val="1"/>
        </c:ser>
        <c:dLbls>
          <c:showLegendKey val="0"/>
          <c:showVal val="0"/>
          <c:showCatName val="0"/>
          <c:showSerName val="0"/>
          <c:showPercent val="0"/>
          <c:showBubbleSize val="0"/>
        </c:dLbls>
        <c:axId val="81291136"/>
        <c:axId val="81297408"/>
      </c:scatterChart>
      <c:valAx>
        <c:axId val="81291136"/>
        <c:scaling>
          <c:orientation val="minMax"/>
          <c:max val="72"/>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81297408"/>
        <c:crosses val="autoZero"/>
        <c:crossBetween val="midCat"/>
        <c:majorUnit val="5"/>
        <c:minorUnit val="0.5"/>
      </c:valAx>
      <c:valAx>
        <c:axId val="81297408"/>
        <c:scaling>
          <c:orientation val="minMax"/>
          <c:min val="983"/>
        </c:scaling>
        <c:delete val="0"/>
        <c:axPos val="l"/>
        <c:majorGridlines/>
        <c:title>
          <c:tx>
            <c:rich>
              <a:bodyPr rot="-5400000" vert="horz"/>
              <a:lstStyle/>
              <a:p>
                <a:pPr>
                  <a:defRPr/>
                </a:pPr>
                <a:r>
                  <a:rPr lang="en-US"/>
                  <a:t>Stage-TW</a:t>
                </a:r>
                <a:r>
                  <a:rPr lang="en-US" baseline="0"/>
                  <a:t> (feet)</a:t>
                </a:r>
                <a:endParaRPr lang="en-US"/>
              </a:p>
            </c:rich>
          </c:tx>
          <c:layout>
            <c:manualLayout>
              <c:xMode val="edge"/>
              <c:yMode val="edge"/>
              <c:x val="1.0468951496669853E-2"/>
              <c:y val="0.36171568297552548"/>
            </c:manualLayout>
          </c:layout>
          <c:overlay val="0"/>
        </c:title>
        <c:numFmt formatCode="#,##0" sourceLinked="0"/>
        <c:majorTickMark val="out"/>
        <c:minorTickMark val="none"/>
        <c:tickLblPos val="nextTo"/>
        <c:crossAx val="81291136"/>
        <c:crosses val="autoZero"/>
        <c:crossBetween val="midCat"/>
      </c:valAx>
      <c:spPr>
        <a:ln>
          <a:solidFill>
            <a:schemeClr val="tx1"/>
          </a:solidFill>
        </a:ln>
      </c:spPr>
    </c:plotArea>
    <c:legend>
      <c:legendPos val="r"/>
      <c:layout>
        <c:manualLayout>
          <c:xMode val="edge"/>
          <c:yMode val="edge"/>
          <c:x val="0.7212060364625148"/>
          <c:y val="0.49287988966667351"/>
          <c:w val="0.24159632557247437"/>
          <c:h val="0.35434639818958802"/>
        </c:manualLayout>
      </c:layout>
      <c:overlay val="1"/>
      <c:spPr>
        <a:solidFill>
          <a:schemeClr val="bg1"/>
        </a:solidFill>
        <a:ln w="19050">
          <a:solidFill>
            <a:sysClr val="windowText" lastClr="000000"/>
          </a:solidFill>
        </a:ln>
      </c:spPr>
      <c:txPr>
        <a:bodyPr/>
        <a:lstStyle/>
        <a:p>
          <a:pPr>
            <a:defRPr sz="600"/>
          </a:pPr>
          <a:endParaRPr lang="en-US"/>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v>10 Percent Annual Chance</c:v>
          </c:tx>
          <c:spPr>
            <a:ln>
              <a:solidFill>
                <a:srgbClr val="33CC33"/>
              </a:solidFill>
            </a:ln>
          </c:spPr>
          <c:marker>
            <c:symbol val="none"/>
          </c:marker>
          <c:xVal>
            <c:numRef>
              <c:f>'Leon 4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4 Hydrograph'!$B$3:$B$279</c:f>
              <c:numCache>
                <c:formatCode>General</c:formatCode>
                <c:ptCount val="277"/>
                <c:pt idx="0">
                  <c:v>614.53</c:v>
                </c:pt>
                <c:pt idx="1">
                  <c:v>614.53</c:v>
                </c:pt>
                <c:pt idx="2">
                  <c:v>614.53</c:v>
                </c:pt>
                <c:pt idx="3">
                  <c:v>614.53</c:v>
                </c:pt>
                <c:pt idx="4">
                  <c:v>614.53</c:v>
                </c:pt>
                <c:pt idx="5">
                  <c:v>614.53</c:v>
                </c:pt>
                <c:pt idx="6">
                  <c:v>614.6</c:v>
                </c:pt>
                <c:pt idx="7">
                  <c:v>614.64</c:v>
                </c:pt>
                <c:pt idx="8">
                  <c:v>614.69000000000005</c:v>
                </c:pt>
                <c:pt idx="9">
                  <c:v>614.75</c:v>
                </c:pt>
                <c:pt idx="10">
                  <c:v>614.86</c:v>
                </c:pt>
                <c:pt idx="11">
                  <c:v>618.02</c:v>
                </c:pt>
                <c:pt idx="12">
                  <c:v>625.41999999999996</c:v>
                </c:pt>
                <c:pt idx="13">
                  <c:v>629.24</c:v>
                </c:pt>
                <c:pt idx="14">
                  <c:v>630.96</c:v>
                </c:pt>
                <c:pt idx="15">
                  <c:v>631.75</c:v>
                </c:pt>
                <c:pt idx="16">
                  <c:v>632</c:v>
                </c:pt>
                <c:pt idx="17">
                  <c:v>632.07000000000005</c:v>
                </c:pt>
                <c:pt idx="18">
                  <c:v>632.13</c:v>
                </c:pt>
                <c:pt idx="19">
                  <c:v>632.17999999999995</c:v>
                </c:pt>
                <c:pt idx="20">
                  <c:v>632.27</c:v>
                </c:pt>
                <c:pt idx="21">
                  <c:v>632.37</c:v>
                </c:pt>
                <c:pt idx="22">
                  <c:v>632.5</c:v>
                </c:pt>
                <c:pt idx="23">
                  <c:v>632.59</c:v>
                </c:pt>
                <c:pt idx="24">
                  <c:v>632.6</c:v>
                </c:pt>
                <c:pt idx="25">
                  <c:v>632.57000000000005</c:v>
                </c:pt>
                <c:pt idx="26">
                  <c:v>632.53</c:v>
                </c:pt>
                <c:pt idx="27">
                  <c:v>632.49</c:v>
                </c:pt>
                <c:pt idx="28">
                  <c:v>632.46</c:v>
                </c:pt>
                <c:pt idx="29">
                  <c:v>632.41999999999996</c:v>
                </c:pt>
                <c:pt idx="30">
                  <c:v>632.39</c:v>
                </c:pt>
                <c:pt idx="31">
                  <c:v>632.36</c:v>
                </c:pt>
                <c:pt idx="32">
                  <c:v>632.34</c:v>
                </c:pt>
                <c:pt idx="33">
                  <c:v>632.30999999999995</c:v>
                </c:pt>
                <c:pt idx="34">
                  <c:v>632.29</c:v>
                </c:pt>
                <c:pt idx="35">
                  <c:v>632.28</c:v>
                </c:pt>
                <c:pt idx="36">
                  <c:v>632.27</c:v>
                </c:pt>
                <c:pt idx="37">
                  <c:v>632.27</c:v>
                </c:pt>
                <c:pt idx="38">
                  <c:v>632.28</c:v>
                </c:pt>
                <c:pt idx="39">
                  <c:v>632.29999999999995</c:v>
                </c:pt>
                <c:pt idx="40">
                  <c:v>632.33000000000004</c:v>
                </c:pt>
                <c:pt idx="41">
                  <c:v>632.39</c:v>
                </c:pt>
                <c:pt idx="42">
                  <c:v>632.46</c:v>
                </c:pt>
                <c:pt idx="43">
                  <c:v>632.53</c:v>
                </c:pt>
                <c:pt idx="44">
                  <c:v>632.59</c:v>
                </c:pt>
                <c:pt idx="45">
                  <c:v>632.62</c:v>
                </c:pt>
                <c:pt idx="46">
                  <c:v>632.63</c:v>
                </c:pt>
                <c:pt idx="47">
                  <c:v>632.62</c:v>
                </c:pt>
                <c:pt idx="48">
                  <c:v>632.59</c:v>
                </c:pt>
                <c:pt idx="49">
                  <c:v>632.54999999999995</c:v>
                </c:pt>
                <c:pt idx="50">
                  <c:v>632.51</c:v>
                </c:pt>
                <c:pt idx="51">
                  <c:v>632.47</c:v>
                </c:pt>
                <c:pt idx="52">
                  <c:v>632.42999999999995</c:v>
                </c:pt>
                <c:pt idx="53">
                  <c:v>632.39</c:v>
                </c:pt>
                <c:pt idx="54">
                  <c:v>632.35</c:v>
                </c:pt>
                <c:pt idx="55">
                  <c:v>632.30999999999995</c:v>
                </c:pt>
                <c:pt idx="56">
                  <c:v>632.27</c:v>
                </c:pt>
                <c:pt idx="57">
                  <c:v>632.24</c:v>
                </c:pt>
                <c:pt idx="58">
                  <c:v>632.22</c:v>
                </c:pt>
                <c:pt idx="59">
                  <c:v>632.19000000000005</c:v>
                </c:pt>
                <c:pt idx="60">
                  <c:v>632.16999999999996</c:v>
                </c:pt>
                <c:pt idx="61">
                  <c:v>632.16</c:v>
                </c:pt>
                <c:pt idx="62">
                  <c:v>632.15</c:v>
                </c:pt>
                <c:pt idx="63">
                  <c:v>632.15</c:v>
                </c:pt>
                <c:pt idx="64">
                  <c:v>632.14</c:v>
                </c:pt>
                <c:pt idx="65">
                  <c:v>632.15</c:v>
                </c:pt>
                <c:pt idx="66">
                  <c:v>632.15</c:v>
                </c:pt>
                <c:pt idx="67">
                  <c:v>632.16</c:v>
                </c:pt>
                <c:pt idx="68">
                  <c:v>632.17999999999995</c:v>
                </c:pt>
                <c:pt idx="69">
                  <c:v>632.20000000000005</c:v>
                </c:pt>
                <c:pt idx="70">
                  <c:v>632.21</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1"/>
          <c:order val="1"/>
          <c:tx>
            <c:v>4 Percent Annual Chance</c:v>
          </c:tx>
          <c:spPr>
            <a:ln>
              <a:solidFill>
                <a:srgbClr val="FFCC00"/>
              </a:solidFill>
            </a:ln>
          </c:spPr>
          <c:marker>
            <c:symbol val="none"/>
          </c:marker>
          <c:xVal>
            <c:numRef>
              <c:f>'Leon 4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4 Hydrograph'!$C$3:$C$279</c:f>
              <c:numCache>
                <c:formatCode>General</c:formatCode>
                <c:ptCount val="277"/>
                <c:pt idx="0">
                  <c:v>614.53</c:v>
                </c:pt>
                <c:pt idx="1">
                  <c:v>614.53</c:v>
                </c:pt>
                <c:pt idx="2">
                  <c:v>614.53</c:v>
                </c:pt>
                <c:pt idx="3">
                  <c:v>614.53</c:v>
                </c:pt>
                <c:pt idx="4">
                  <c:v>614.53</c:v>
                </c:pt>
                <c:pt idx="5">
                  <c:v>614.6</c:v>
                </c:pt>
                <c:pt idx="6">
                  <c:v>614.64</c:v>
                </c:pt>
                <c:pt idx="7">
                  <c:v>614.69000000000005</c:v>
                </c:pt>
                <c:pt idx="8">
                  <c:v>614.74</c:v>
                </c:pt>
                <c:pt idx="9">
                  <c:v>614.80999999999995</c:v>
                </c:pt>
                <c:pt idx="10">
                  <c:v>614.98</c:v>
                </c:pt>
                <c:pt idx="11">
                  <c:v>620.21</c:v>
                </c:pt>
                <c:pt idx="12">
                  <c:v>628.76</c:v>
                </c:pt>
                <c:pt idx="13">
                  <c:v>630.87</c:v>
                </c:pt>
                <c:pt idx="14">
                  <c:v>631.83000000000004</c:v>
                </c:pt>
                <c:pt idx="15">
                  <c:v>632.14</c:v>
                </c:pt>
                <c:pt idx="16">
                  <c:v>632.22</c:v>
                </c:pt>
                <c:pt idx="17">
                  <c:v>632.29999999999995</c:v>
                </c:pt>
                <c:pt idx="18">
                  <c:v>632.45000000000005</c:v>
                </c:pt>
                <c:pt idx="19">
                  <c:v>632.76</c:v>
                </c:pt>
                <c:pt idx="20">
                  <c:v>633.11</c:v>
                </c:pt>
                <c:pt idx="21">
                  <c:v>633.33000000000004</c:v>
                </c:pt>
                <c:pt idx="22">
                  <c:v>633.39</c:v>
                </c:pt>
                <c:pt idx="23">
                  <c:v>633.37</c:v>
                </c:pt>
                <c:pt idx="24">
                  <c:v>633.32000000000005</c:v>
                </c:pt>
                <c:pt idx="25">
                  <c:v>633.25</c:v>
                </c:pt>
                <c:pt idx="26">
                  <c:v>633.17999999999995</c:v>
                </c:pt>
                <c:pt idx="27">
                  <c:v>633.12</c:v>
                </c:pt>
                <c:pt idx="28">
                  <c:v>633.05999999999995</c:v>
                </c:pt>
                <c:pt idx="29">
                  <c:v>633.02</c:v>
                </c:pt>
                <c:pt idx="30">
                  <c:v>632.97</c:v>
                </c:pt>
                <c:pt idx="31">
                  <c:v>632.92999999999995</c:v>
                </c:pt>
                <c:pt idx="32">
                  <c:v>632.9</c:v>
                </c:pt>
                <c:pt idx="33">
                  <c:v>632.88</c:v>
                </c:pt>
                <c:pt idx="34">
                  <c:v>632.88</c:v>
                </c:pt>
                <c:pt idx="35">
                  <c:v>632.91</c:v>
                </c:pt>
                <c:pt idx="36">
                  <c:v>632.98</c:v>
                </c:pt>
                <c:pt idx="37">
                  <c:v>633.08000000000004</c:v>
                </c:pt>
                <c:pt idx="38">
                  <c:v>633.20000000000005</c:v>
                </c:pt>
                <c:pt idx="39">
                  <c:v>633.30999999999995</c:v>
                </c:pt>
                <c:pt idx="40">
                  <c:v>633.38</c:v>
                </c:pt>
                <c:pt idx="41">
                  <c:v>633.41</c:v>
                </c:pt>
                <c:pt idx="42">
                  <c:v>633.4</c:v>
                </c:pt>
                <c:pt idx="43">
                  <c:v>633.36</c:v>
                </c:pt>
                <c:pt idx="44">
                  <c:v>633.29999999999995</c:v>
                </c:pt>
                <c:pt idx="45">
                  <c:v>633.22</c:v>
                </c:pt>
                <c:pt idx="46">
                  <c:v>633.14</c:v>
                </c:pt>
                <c:pt idx="47">
                  <c:v>633.05999999999995</c:v>
                </c:pt>
                <c:pt idx="48">
                  <c:v>632.97</c:v>
                </c:pt>
                <c:pt idx="49">
                  <c:v>632.9</c:v>
                </c:pt>
                <c:pt idx="50">
                  <c:v>632.83000000000004</c:v>
                </c:pt>
                <c:pt idx="51">
                  <c:v>632.77</c:v>
                </c:pt>
                <c:pt idx="52">
                  <c:v>632.72</c:v>
                </c:pt>
                <c:pt idx="53">
                  <c:v>632.69000000000005</c:v>
                </c:pt>
                <c:pt idx="54">
                  <c:v>632.66999999999996</c:v>
                </c:pt>
                <c:pt idx="55">
                  <c:v>632.67999999999995</c:v>
                </c:pt>
                <c:pt idx="56">
                  <c:v>632.69000000000005</c:v>
                </c:pt>
                <c:pt idx="57">
                  <c:v>632.73</c:v>
                </c:pt>
                <c:pt idx="58">
                  <c:v>632.77</c:v>
                </c:pt>
                <c:pt idx="59">
                  <c:v>632.80999999999995</c:v>
                </c:pt>
                <c:pt idx="60">
                  <c:v>632.85</c:v>
                </c:pt>
                <c:pt idx="61">
                  <c:v>632.89</c:v>
                </c:pt>
                <c:pt idx="62">
                  <c:v>632.91</c:v>
                </c:pt>
                <c:pt idx="63">
                  <c:v>632.91999999999996</c:v>
                </c:pt>
                <c:pt idx="64">
                  <c:v>632.92999999999995</c:v>
                </c:pt>
                <c:pt idx="65">
                  <c:v>632.91999999999996</c:v>
                </c:pt>
                <c:pt idx="66">
                  <c:v>632.91</c:v>
                </c:pt>
                <c:pt idx="67">
                  <c:v>632.9</c:v>
                </c:pt>
                <c:pt idx="68">
                  <c:v>632.87</c:v>
                </c:pt>
                <c:pt idx="69">
                  <c:v>632.85</c:v>
                </c:pt>
                <c:pt idx="70">
                  <c:v>632.82000000000005</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2"/>
          <c:order val="2"/>
          <c:tx>
            <c:v>2 Percent Annual Chance</c:v>
          </c:tx>
          <c:spPr>
            <a:ln>
              <a:solidFill>
                <a:schemeClr val="tx2">
                  <a:lumMod val="60000"/>
                  <a:lumOff val="40000"/>
                </a:schemeClr>
              </a:solidFill>
            </a:ln>
          </c:spPr>
          <c:marker>
            <c:symbol val="none"/>
          </c:marker>
          <c:xVal>
            <c:numRef>
              <c:f>'Leon 4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4 Hydrograph'!$D$3:$D$279</c:f>
              <c:numCache>
                <c:formatCode>General</c:formatCode>
                <c:ptCount val="277"/>
                <c:pt idx="0">
                  <c:v>614.53</c:v>
                </c:pt>
                <c:pt idx="1">
                  <c:v>614.53</c:v>
                </c:pt>
                <c:pt idx="2">
                  <c:v>614.53</c:v>
                </c:pt>
                <c:pt idx="3">
                  <c:v>614.53</c:v>
                </c:pt>
                <c:pt idx="4">
                  <c:v>614.54</c:v>
                </c:pt>
                <c:pt idx="5">
                  <c:v>614.63</c:v>
                </c:pt>
                <c:pt idx="6">
                  <c:v>614.66999999999996</c:v>
                </c:pt>
                <c:pt idx="7">
                  <c:v>614.72</c:v>
                </c:pt>
                <c:pt idx="8">
                  <c:v>614.78</c:v>
                </c:pt>
                <c:pt idx="9">
                  <c:v>614.85</c:v>
                </c:pt>
                <c:pt idx="10">
                  <c:v>616.52</c:v>
                </c:pt>
                <c:pt idx="11">
                  <c:v>623.27</c:v>
                </c:pt>
                <c:pt idx="12">
                  <c:v>630.5</c:v>
                </c:pt>
                <c:pt idx="13">
                  <c:v>631.58000000000004</c:v>
                </c:pt>
                <c:pt idx="14">
                  <c:v>632.16999999999996</c:v>
                </c:pt>
                <c:pt idx="15">
                  <c:v>632.32000000000005</c:v>
                </c:pt>
                <c:pt idx="16">
                  <c:v>632.41999999999996</c:v>
                </c:pt>
                <c:pt idx="17">
                  <c:v>632.65</c:v>
                </c:pt>
                <c:pt idx="18">
                  <c:v>633.13</c:v>
                </c:pt>
                <c:pt idx="19">
                  <c:v>633.67999999999995</c:v>
                </c:pt>
                <c:pt idx="20">
                  <c:v>634.01</c:v>
                </c:pt>
                <c:pt idx="21">
                  <c:v>634.12</c:v>
                </c:pt>
                <c:pt idx="22">
                  <c:v>634.1</c:v>
                </c:pt>
                <c:pt idx="23">
                  <c:v>634.04</c:v>
                </c:pt>
                <c:pt idx="24">
                  <c:v>633.94000000000005</c:v>
                </c:pt>
                <c:pt idx="25">
                  <c:v>633.84</c:v>
                </c:pt>
                <c:pt idx="26">
                  <c:v>633.75</c:v>
                </c:pt>
                <c:pt idx="27">
                  <c:v>633.67999999999995</c:v>
                </c:pt>
                <c:pt idx="28">
                  <c:v>633.63</c:v>
                </c:pt>
                <c:pt idx="29">
                  <c:v>633.58000000000004</c:v>
                </c:pt>
                <c:pt idx="30">
                  <c:v>633.54</c:v>
                </c:pt>
                <c:pt idx="31">
                  <c:v>633.5</c:v>
                </c:pt>
                <c:pt idx="32">
                  <c:v>633.5</c:v>
                </c:pt>
                <c:pt idx="33">
                  <c:v>633.54999999999995</c:v>
                </c:pt>
                <c:pt idx="34">
                  <c:v>633.66</c:v>
                </c:pt>
                <c:pt idx="35">
                  <c:v>633.80999999999995</c:v>
                </c:pt>
                <c:pt idx="36">
                  <c:v>633.96</c:v>
                </c:pt>
                <c:pt idx="37">
                  <c:v>634.07000000000005</c:v>
                </c:pt>
                <c:pt idx="38">
                  <c:v>634.13</c:v>
                </c:pt>
                <c:pt idx="39">
                  <c:v>634.13</c:v>
                </c:pt>
                <c:pt idx="40">
                  <c:v>634.09</c:v>
                </c:pt>
                <c:pt idx="41">
                  <c:v>634.01</c:v>
                </c:pt>
                <c:pt idx="42">
                  <c:v>633.91</c:v>
                </c:pt>
                <c:pt idx="43">
                  <c:v>633.79999999999995</c:v>
                </c:pt>
                <c:pt idx="44">
                  <c:v>633.69000000000005</c:v>
                </c:pt>
                <c:pt idx="45">
                  <c:v>633.58000000000004</c:v>
                </c:pt>
                <c:pt idx="46">
                  <c:v>633.49</c:v>
                </c:pt>
                <c:pt idx="47">
                  <c:v>633.41</c:v>
                </c:pt>
                <c:pt idx="48">
                  <c:v>633.36</c:v>
                </c:pt>
                <c:pt idx="49">
                  <c:v>633.33000000000004</c:v>
                </c:pt>
                <c:pt idx="50">
                  <c:v>633.33000000000004</c:v>
                </c:pt>
                <c:pt idx="51">
                  <c:v>633.35</c:v>
                </c:pt>
                <c:pt idx="52">
                  <c:v>633.39</c:v>
                </c:pt>
                <c:pt idx="53">
                  <c:v>633.44000000000005</c:v>
                </c:pt>
                <c:pt idx="54">
                  <c:v>633.49</c:v>
                </c:pt>
                <c:pt idx="55">
                  <c:v>633.53</c:v>
                </c:pt>
                <c:pt idx="56">
                  <c:v>633.55999999999995</c:v>
                </c:pt>
                <c:pt idx="57">
                  <c:v>633.58000000000004</c:v>
                </c:pt>
                <c:pt idx="58">
                  <c:v>633.58000000000004</c:v>
                </c:pt>
                <c:pt idx="59">
                  <c:v>633.57000000000005</c:v>
                </c:pt>
                <c:pt idx="60">
                  <c:v>633.54999999999995</c:v>
                </c:pt>
                <c:pt idx="61">
                  <c:v>633.52</c:v>
                </c:pt>
                <c:pt idx="62">
                  <c:v>633.49</c:v>
                </c:pt>
                <c:pt idx="63">
                  <c:v>633.46</c:v>
                </c:pt>
                <c:pt idx="64">
                  <c:v>633.41999999999996</c:v>
                </c:pt>
                <c:pt idx="65">
                  <c:v>633.38</c:v>
                </c:pt>
                <c:pt idx="66">
                  <c:v>633.35</c:v>
                </c:pt>
                <c:pt idx="67">
                  <c:v>633.32000000000005</c:v>
                </c:pt>
                <c:pt idx="68">
                  <c:v>633.29999999999995</c:v>
                </c:pt>
                <c:pt idx="69">
                  <c:v>633.29</c:v>
                </c:pt>
                <c:pt idx="70">
                  <c:v>633.28</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3"/>
          <c:order val="3"/>
          <c:tx>
            <c:v>1 Percent Annual Chance</c:v>
          </c:tx>
          <c:spPr>
            <a:ln>
              <a:solidFill>
                <a:schemeClr val="tx1"/>
              </a:solidFill>
            </a:ln>
          </c:spPr>
          <c:marker>
            <c:symbol val="none"/>
          </c:marker>
          <c:xVal>
            <c:numRef>
              <c:f>'Leon 4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4 Hydrograph'!$E$3:$E$279</c:f>
              <c:numCache>
                <c:formatCode>General</c:formatCode>
                <c:ptCount val="277"/>
                <c:pt idx="0">
                  <c:v>614.53</c:v>
                </c:pt>
                <c:pt idx="1">
                  <c:v>614.53</c:v>
                </c:pt>
                <c:pt idx="2">
                  <c:v>614.53</c:v>
                </c:pt>
                <c:pt idx="3">
                  <c:v>614.53</c:v>
                </c:pt>
                <c:pt idx="4">
                  <c:v>614.61</c:v>
                </c:pt>
                <c:pt idx="5">
                  <c:v>614.65</c:v>
                </c:pt>
                <c:pt idx="6">
                  <c:v>614.70000000000005</c:v>
                </c:pt>
                <c:pt idx="7">
                  <c:v>614.76</c:v>
                </c:pt>
                <c:pt idx="8">
                  <c:v>614.82000000000005</c:v>
                </c:pt>
                <c:pt idx="9">
                  <c:v>615.17999999999995</c:v>
                </c:pt>
                <c:pt idx="10">
                  <c:v>618.03</c:v>
                </c:pt>
                <c:pt idx="11">
                  <c:v>625.96</c:v>
                </c:pt>
                <c:pt idx="12">
                  <c:v>631.20000000000005</c:v>
                </c:pt>
                <c:pt idx="13">
                  <c:v>632.08000000000004</c:v>
                </c:pt>
                <c:pt idx="14">
                  <c:v>632.41</c:v>
                </c:pt>
                <c:pt idx="15">
                  <c:v>632.55999999999995</c:v>
                </c:pt>
                <c:pt idx="16">
                  <c:v>632.77</c:v>
                </c:pt>
                <c:pt idx="17">
                  <c:v>633.33000000000004</c:v>
                </c:pt>
                <c:pt idx="18">
                  <c:v>634.15</c:v>
                </c:pt>
                <c:pt idx="19">
                  <c:v>634.72</c:v>
                </c:pt>
                <c:pt idx="20">
                  <c:v>634.96</c:v>
                </c:pt>
                <c:pt idx="21">
                  <c:v>634.99</c:v>
                </c:pt>
                <c:pt idx="22">
                  <c:v>634.91</c:v>
                </c:pt>
                <c:pt idx="23">
                  <c:v>634.79</c:v>
                </c:pt>
                <c:pt idx="24">
                  <c:v>634.66</c:v>
                </c:pt>
                <c:pt idx="25">
                  <c:v>634.54999999999995</c:v>
                </c:pt>
                <c:pt idx="26">
                  <c:v>634.45000000000005</c:v>
                </c:pt>
                <c:pt idx="27">
                  <c:v>634.38</c:v>
                </c:pt>
                <c:pt idx="28">
                  <c:v>634.32000000000005</c:v>
                </c:pt>
                <c:pt idx="29">
                  <c:v>634.28</c:v>
                </c:pt>
                <c:pt idx="30">
                  <c:v>634.27</c:v>
                </c:pt>
                <c:pt idx="31">
                  <c:v>634.32000000000005</c:v>
                </c:pt>
                <c:pt idx="32">
                  <c:v>634.45000000000005</c:v>
                </c:pt>
                <c:pt idx="33">
                  <c:v>634.62</c:v>
                </c:pt>
                <c:pt idx="34">
                  <c:v>634.79</c:v>
                </c:pt>
                <c:pt idx="35">
                  <c:v>634.91</c:v>
                </c:pt>
                <c:pt idx="36">
                  <c:v>634.97</c:v>
                </c:pt>
                <c:pt idx="37">
                  <c:v>634.96</c:v>
                </c:pt>
                <c:pt idx="38">
                  <c:v>634.9</c:v>
                </c:pt>
                <c:pt idx="39">
                  <c:v>634.79999999999995</c:v>
                </c:pt>
                <c:pt idx="40">
                  <c:v>634.67999999999995</c:v>
                </c:pt>
                <c:pt idx="41">
                  <c:v>634.54999999999995</c:v>
                </c:pt>
                <c:pt idx="42">
                  <c:v>634.42999999999995</c:v>
                </c:pt>
                <c:pt idx="43">
                  <c:v>634.33000000000004</c:v>
                </c:pt>
                <c:pt idx="44">
                  <c:v>634.25</c:v>
                </c:pt>
                <c:pt idx="45">
                  <c:v>634.21</c:v>
                </c:pt>
                <c:pt idx="46">
                  <c:v>634.20000000000005</c:v>
                </c:pt>
                <c:pt idx="47">
                  <c:v>634.22</c:v>
                </c:pt>
                <c:pt idx="48">
                  <c:v>634.25</c:v>
                </c:pt>
                <c:pt idx="49">
                  <c:v>634.29999999999995</c:v>
                </c:pt>
                <c:pt idx="50">
                  <c:v>634.34</c:v>
                </c:pt>
                <c:pt idx="51">
                  <c:v>634.37</c:v>
                </c:pt>
                <c:pt idx="52">
                  <c:v>634.39</c:v>
                </c:pt>
                <c:pt idx="53">
                  <c:v>634.4</c:v>
                </c:pt>
                <c:pt idx="54">
                  <c:v>634.39</c:v>
                </c:pt>
                <c:pt idx="55">
                  <c:v>634.36</c:v>
                </c:pt>
                <c:pt idx="56">
                  <c:v>634.33000000000004</c:v>
                </c:pt>
                <c:pt idx="57">
                  <c:v>634.29</c:v>
                </c:pt>
                <c:pt idx="58">
                  <c:v>634.25</c:v>
                </c:pt>
                <c:pt idx="59">
                  <c:v>634.21</c:v>
                </c:pt>
                <c:pt idx="60">
                  <c:v>634.16999999999996</c:v>
                </c:pt>
                <c:pt idx="61">
                  <c:v>634.14</c:v>
                </c:pt>
                <c:pt idx="62">
                  <c:v>634.11</c:v>
                </c:pt>
                <c:pt idx="63">
                  <c:v>634.1</c:v>
                </c:pt>
                <c:pt idx="64">
                  <c:v>634.09</c:v>
                </c:pt>
                <c:pt idx="65">
                  <c:v>634.09</c:v>
                </c:pt>
                <c:pt idx="66">
                  <c:v>634.11</c:v>
                </c:pt>
                <c:pt idx="67">
                  <c:v>634.13</c:v>
                </c:pt>
                <c:pt idx="68">
                  <c:v>634.15</c:v>
                </c:pt>
                <c:pt idx="69">
                  <c:v>634.16999999999996</c:v>
                </c:pt>
                <c:pt idx="70">
                  <c:v>634.17999999999995</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4"/>
          <c:order val="4"/>
          <c:tx>
            <c:v>0.2 Percent Annual Chance</c:v>
          </c:tx>
          <c:spPr>
            <a:ln>
              <a:solidFill>
                <a:schemeClr val="accent2"/>
              </a:solidFill>
            </a:ln>
          </c:spPr>
          <c:marker>
            <c:symbol val="none"/>
          </c:marker>
          <c:xVal>
            <c:numRef>
              <c:f>'Leon 4 Hydrograph'!$A$3:$A$279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numCache>
            </c:numRef>
          </c:xVal>
          <c:yVal>
            <c:numRef>
              <c:f>'Leon 4 Hydrograph'!$F$3:$F$279</c:f>
              <c:numCache>
                <c:formatCode>General</c:formatCode>
                <c:ptCount val="277"/>
                <c:pt idx="0">
                  <c:v>614.53</c:v>
                </c:pt>
                <c:pt idx="1">
                  <c:v>614.53</c:v>
                </c:pt>
                <c:pt idx="2">
                  <c:v>614.53</c:v>
                </c:pt>
                <c:pt idx="3">
                  <c:v>614.62</c:v>
                </c:pt>
                <c:pt idx="4">
                  <c:v>614.66</c:v>
                </c:pt>
                <c:pt idx="5">
                  <c:v>614.72</c:v>
                </c:pt>
                <c:pt idx="6">
                  <c:v>614.78</c:v>
                </c:pt>
                <c:pt idx="7">
                  <c:v>614.84</c:v>
                </c:pt>
                <c:pt idx="8">
                  <c:v>615.99</c:v>
                </c:pt>
                <c:pt idx="9">
                  <c:v>618.55999999999995</c:v>
                </c:pt>
                <c:pt idx="10">
                  <c:v>623.70000000000005</c:v>
                </c:pt>
                <c:pt idx="11">
                  <c:v>630.47</c:v>
                </c:pt>
                <c:pt idx="12">
                  <c:v>632.4</c:v>
                </c:pt>
                <c:pt idx="13">
                  <c:v>632.84</c:v>
                </c:pt>
                <c:pt idx="14">
                  <c:v>633.16999999999996</c:v>
                </c:pt>
                <c:pt idx="15">
                  <c:v>633.63</c:v>
                </c:pt>
                <c:pt idx="16">
                  <c:v>634.96</c:v>
                </c:pt>
                <c:pt idx="17">
                  <c:v>636.37</c:v>
                </c:pt>
                <c:pt idx="18">
                  <c:v>637.13</c:v>
                </c:pt>
                <c:pt idx="19">
                  <c:v>637.44000000000005</c:v>
                </c:pt>
                <c:pt idx="20">
                  <c:v>637.42999999999995</c:v>
                </c:pt>
                <c:pt idx="21">
                  <c:v>637.27</c:v>
                </c:pt>
                <c:pt idx="22">
                  <c:v>637.05999999999995</c:v>
                </c:pt>
                <c:pt idx="23">
                  <c:v>636.88</c:v>
                </c:pt>
                <c:pt idx="24">
                  <c:v>636.72</c:v>
                </c:pt>
                <c:pt idx="25">
                  <c:v>636.59</c:v>
                </c:pt>
                <c:pt idx="26">
                  <c:v>636.52</c:v>
                </c:pt>
                <c:pt idx="27">
                  <c:v>636.54</c:v>
                </c:pt>
                <c:pt idx="28">
                  <c:v>636.67999999999995</c:v>
                </c:pt>
                <c:pt idx="29">
                  <c:v>636.91</c:v>
                </c:pt>
                <c:pt idx="30">
                  <c:v>637.14</c:v>
                </c:pt>
                <c:pt idx="31">
                  <c:v>637.29</c:v>
                </c:pt>
                <c:pt idx="32">
                  <c:v>637.35</c:v>
                </c:pt>
                <c:pt idx="33">
                  <c:v>637.32000000000005</c:v>
                </c:pt>
                <c:pt idx="34">
                  <c:v>637.24</c:v>
                </c:pt>
                <c:pt idx="35">
                  <c:v>637.13</c:v>
                </c:pt>
                <c:pt idx="36">
                  <c:v>637.02</c:v>
                </c:pt>
                <c:pt idx="37">
                  <c:v>636.94000000000005</c:v>
                </c:pt>
                <c:pt idx="38">
                  <c:v>636.88</c:v>
                </c:pt>
                <c:pt idx="39">
                  <c:v>636.86</c:v>
                </c:pt>
                <c:pt idx="40">
                  <c:v>636.86</c:v>
                </c:pt>
                <c:pt idx="41">
                  <c:v>636.88</c:v>
                </c:pt>
                <c:pt idx="42">
                  <c:v>636.9</c:v>
                </c:pt>
                <c:pt idx="43">
                  <c:v>636.91</c:v>
                </c:pt>
                <c:pt idx="44">
                  <c:v>636.91</c:v>
                </c:pt>
                <c:pt idx="45">
                  <c:v>636.9</c:v>
                </c:pt>
                <c:pt idx="46">
                  <c:v>636.87</c:v>
                </c:pt>
                <c:pt idx="47">
                  <c:v>636.83000000000004</c:v>
                </c:pt>
                <c:pt idx="48">
                  <c:v>636.77</c:v>
                </c:pt>
                <c:pt idx="49">
                  <c:v>636.72</c:v>
                </c:pt>
                <c:pt idx="50">
                  <c:v>636.66999999999996</c:v>
                </c:pt>
                <c:pt idx="51">
                  <c:v>636.62</c:v>
                </c:pt>
                <c:pt idx="52">
                  <c:v>636.58000000000004</c:v>
                </c:pt>
                <c:pt idx="53">
                  <c:v>636.54999999999995</c:v>
                </c:pt>
                <c:pt idx="54">
                  <c:v>636.53</c:v>
                </c:pt>
                <c:pt idx="55">
                  <c:v>636.52</c:v>
                </c:pt>
                <c:pt idx="56">
                  <c:v>636.52</c:v>
                </c:pt>
                <c:pt idx="57">
                  <c:v>636.53</c:v>
                </c:pt>
                <c:pt idx="58">
                  <c:v>636.53</c:v>
                </c:pt>
                <c:pt idx="59">
                  <c:v>636.54</c:v>
                </c:pt>
                <c:pt idx="60">
                  <c:v>636.54</c:v>
                </c:pt>
                <c:pt idx="61">
                  <c:v>636.53</c:v>
                </c:pt>
                <c:pt idx="62">
                  <c:v>636.52</c:v>
                </c:pt>
                <c:pt idx="63">
                  <c:v>636.51</c:v>
                </c:pt>
                <c:pt idx="64">
                  <c:v>636.49</c:v>
                </c:pt>
                <c:pt idx="65">
                  <c:v>636.47</c:v>
                </c:pt>
                <c:pt idx="66">
                  <c:v>636.45000000000005</c:v>
                </c:pt>
                <c:pt idx="67">
                  <c:v>636.42999999999995</c:v>
                </c:pt>
                <c:pt idx="68">
                  <c:v>636.41999999999996</c:v>
                </c:pt>
                <c:pt idx="69">
                  <c:v>636.41</c:v>
                </c:pt>
                <c:pt idx="70">
                  <c:v>636.4</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5"/>
          <c:order val="5"/>
          <c:tx>
            <c:v>1 Percent Plus Annual Chance</c:v>
          </c:tx>
          <c:marker>
            <c:symbol val="none"/>
          </c:marker>
          <c:xVal>
            <c:numRef>
              <c:f>'Leon 4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4 Hydrograph'!$G$3:$G$74</c:f>
              <c:numCache>
                <c:formatCode>General</c:formatCode>
                <c:ptCount val="72"/>
                <c:pt idx="0">
                  <c:v>614.53</c:v>
                </c:pt>
                <c:pt idx="1">
                  <c:v>614.53</c:v>
                </c:pt>
                <c:pt idx="2">
                  <c:v>614.63</c:v>
                </c:pt>
                <c:pt idx="3">
                  <c:v>614.66</c:v>
                </c:pt>
                <c:pt idx="4">
                  <c:v>614.72</c:v>
                </c:pt>
                <c:pt idx="5">
                  <c:v>614.77</c:v>
                </c:pt>
                <c:pt idx="6">
                  <c:v>614.82000000000005</c:v>
                </c:pt>
                <c:pt idx="7">
                  <c:v>615.36</c:v>
                </c:pt>
                <c:pt idx="8">
                  <c:v>617.32000000000005</c:v>
                </c:pt>
                <c:pt idx="9">
                  <c:v>620.5</c:v>
                </c:pt>
                <c:pt idx="10">
                  <c:v>625.45000000000005</c:v>
                </c:pt>
                <c:pt idx="11">
                  <c:v>630.72</c:v>
                </c:pt>
                <c:pt idx="12">
                  <c:v>632.54999999999995</c:v>
                </c:pt>
                <c:pt idx="13">
                  <c:v>632.89</c:v>
                </c:pt>
                <c:pt idx="14">
                  <c:v>633.20000000000005</c:v>
                </c:pt>
                <c:pt idx="15">
                  <c:v>633.69000000000005</c:v>
                </c:pt>
                <c:pt idx="16">
                  <c:v>635.08000000000004</c:v>
                </c:pt>
                <c:pt idx="17">
                  <c:v>636.4</c:v>
                </c:pt>
                <c:pt idx="18">
                  <c:v>637.09</c:v>
                </c:pt>
                <c:pt idx="19">
                  <c:v>637.34</c:v>
                </c:pt>
                <c:pt idx="20">
                  <c:v>637.29999999999995</c:v>
                </c:pt>
                <c:pt idx="21">
                  <c:v>637.1</c:v>
                </c:pt>
                <c:pt idx="22">
                  <c:v>636.88</c:v>
                </c:pt>
                <c:pt idx="23">
                  <c:v>636.67999999999995</c:v>
                </c:pt>
                <c:pt idx="24">
                  <c:v>636.51</c:v>
                </c:pt>
                <c:pt idx="25">
                  <c:v>636.37</c:v>
                </c:pt>
                <c:pt idx="26">
                  <c:v>636.29999999999995</c:v>
                </c:pt>
                <c:pt idx="27">
                  <c:v>636.30999999999995</c:v>
                </c:pt>
                <c:pt idx="28">
                  <c:v>636.45000000000005</c:v>
                </c:pt>
                <c:pt idx="29">
                  <c:v>636.67999999999995</c:v>
                </c:pt>
                <c:pt idx="30">
                  <c:v>636.91</c:v>
                </c:pt>
                <c:pt idx="31">
                  <c:v>637.08000000000004</c:v>
                </c:pt>
                <c:pt idx="32">
                  <c:v>637.15</c:v>
                </c:pt>
                <c:pt idx="33">
                  <c:v>637.13</c:v>
                </c:pt>
                <c:pt idx="34">
                  <c:v>637.04999999999995</c:v>
                </c:pt>
                <c:pt idx="35">
                  <c:v>636.95000000000005</c:v>
                </c:pt>
                <c:pt idx="36">
                  <c:v>636.83000000000004</c:v>
                </c:pt>
                <c:pt idx="37">
                  <c:v>636.73</c:v>
                </c:pt>
                <c:pt idx="38">
                  <c:v>636.66999999999996</c:v>
                </c:pt>
                <c:pt idx="39">
                  <c:v>636.63</c:v>
                </c:pt>
                <c:pt idx="40">
                  <c:v>636.63</c:v>
                </c:pt>
                <c:pt idx="41">
                  <c:v>636.65</c:v>
                </c:pt>
                <c:pt idx="42">
                  <c:v>636.67999999999995</c:v>
                </c:pt>
                <c:pt idx="43">
                  <c:v>636.71</c:v>
                </c:pt>
                <c:pt idx="44">
                  <c:v>636.73</c:v>
                </c:pt>
                <c:pt idx="45">
                  <c:v>636.73</c:v>
                </c:pt>
                <c:pt idx="46">
                  <c:v>636.72</c:v>
                </c:pt>
                <c:pt idx="47">
                  <c:v>636.71</c:v>
                </c:pt>
                <c:pt idx="48">
                  <c:v>636.69000000000005</c:v>
                </c:pt>
                <c:pt idx="49">
                  <c:v>636.66</c:v>
                </c:pt>
                <c:pt idx="50">
                  <c:v>636.64</c:v>
                </c:pt>
                <c:pt idx="51">
                  <c:v>636.63</c:v>
                </c:pt>
                <c:pt idx="52">
                  <c:v>636.63</c:v>
                </c:pt>
                <c:pt idx="53">
                  <c:v>636.64</c:v>
                </c:pt>
                <c:pt idx="54">
                  <c:v>636.66</c:v>
                </c:pt>
                <c:pt idx="55">
                  <c:v>636.67999999999995</c:v>
                </c:pt>
                <c:pt idx="56">
                  <c:v>636.71</c:v>
                </c:pt>
                <c:pt idx="57">
                  <c:v>636.73</c:v>
                </c:pt>
                <c:pt idx="58">
                  <c:v>636.75</c:v>
                </c:pt>
                <c:pt idx="59">
                  <c:v>636.76</c:v>
                </c:pt>
                <c:pt idx="60">
                  <c:v>636.77</c:v>
                </c:pt>
                <c:pt idx="61">
                  <c:v>636.76</c:v>
                </c:pt>
                <c:pt idx="62">
                  <c:v>636.75</c:v>
                </c:pt>
                <c:pt idx="63">
                  <c:v>636.73</c:v>
                </c:pt>
                <c:pt idx="64">
                  <c:v>636.71</c:v>
                </c:pt>
                <c:pt idx="65">
                  <c:v>636.69000000000005</c:v>
                </c:pt>
                <c:pt idx="66">
                  <c:v>636.66</c:v>
                </c:pt>
                <c:pt idx="67">
                  <c:v>636.64</c:v>
                </c:pt>
                <c:pt idx="68">
                  <c:v>636.62</c:v>
                </c:pt>
                <c:pt idx="69">
                  <c:v>636.61</c:v>
                </c:pt>
                <c:pt idx="70">
                  <c:v>636.6</c:v>
                </c:pt>
              </c:numCache>
            </c:numRef>
          </c:yVal>
          <c:smooth val="1"/>
        </c:ser>
        <c:ser>
          <c:idx val="6"/>
          <c:order val="6"/>
          <c:tx>
            <c:v>1 Percent Minus Annual Chance</c:v>
          </c:tx>
          <c:marker>
            <c:symbol val="none"/>
          </c:marker>
          <c:xVal>
            <c:numRef>
              <c:f>'Leon 4 Hydrograph'!$A$3:$A$75</c:f>
              <c:numCache>
                <c:formatCode>0.00</c:formatCode>
                <c:ptCount val="73"/>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'Leon 4 Hydrograph'!$H$3:$H$74</c:f>
              <c:numCache>
                <c:formatCode>General</c:formatCode>
                <c:ptCount val="72"/>
                <c:pt idx="0">
                  <c:v>614.53</c:v>
                </c:pt>
                <c:pt idx="1">
                  <c:v>614.53</c:v>
                </c:pt>
                <c:pt idx="2">
                  <c:v>614.53</c:v>
                </c:pt>
                <c:pt idx="3">
                  <c:v>614.53</c:v>
                </c:pt>
                <c:pt idx="4">
                  <c:v>614.53</c:v>
                </c:pt>
                <c:pt idx="5">
                  <c:v>614.53</c:v>
                </c:pt>
                <c:pt idx="6">
                  <c:v>614.53</c:v>
                </c:pt>
                <c:pt idx="7">
                  <c:v>614.54999999999995</c:v>
                </c:pt>
                <c:pt idx="8">
                  <c:v>614.64</c:v>
                </c:pt>
                <c:pt idx="9">
                  <c:v>614.71</c:v>
                </c:pt>
                <c:pt idx="10">
                  <c:v>614.83000000000004</c:v>
                </c:pt>
                <c:pt idx="11">
                  <c:v>616.5</c:v>
                </c:pt>
                <c:pt idx="12">
                  <c:v>624.01</c:v>
                </c:pt>
                <c:pt idx="13">
                  <c:v>628.52</c:v>
                </c:pt>
                <c:pt idx="14">
                  <c:v>630.70000000000005</c:v>
                </c:pt>
                <c:pt idx="15">
                  <c:v>631.65</c:v>
                </c:pt>
                <c:pt idx="16">
                  <c:v>631.98</c:v>
                </c:pt>
                <c:pt idx="17">
                  <c:v>632.07000000000005</c:v>
                </c:pt>
                <c:pt idx="18">
                  <c:v>632.13</c:v>
                </c:pt>
                <c:pt idx="19">
                  <c:v>632.17999999999995</c:v>
                </c:pt>
                <c:pt idx="20">
                  <c:v>632.27</c:v>
                </c:pt>
                <c:pt idx="21">
                  <c:v>632.38</c:v>
                </c:pt>
                <c:pt idx="22">
                  <c:v>632.54</c:v>
                </c:pt>
                <c:pt idx="23">
                  <c:v>632.65</c:v>
                </c:pt>
                <c:pt idx="24">
                  <c:v>632.67999999999995</c:v>
                </c:pt>
                <c:pt idx="25">
                  <c:v>632.66</c:v>
                </c:pt>
                <c:pt idx="26">
                  <c:v>632.63</c:v>
                </c:pt>
                <c:pt idx="27">
                  <c:v>632.59</c:v>
                </c:pt>
                <c:pt idx="28">
                  <c:v>632.54999999999995</c:v>
                </c:pt>
                <c:pt idx="29">
                  <c:v>632.52</c:v>
                </c:pt>
                <c:pt idx="30">
                  <c:v>632.49</c:v>
                </c:pt>
                <c:pt idx="31">
                  <c:v>632.46</c:v>
                </c:pt>
                <c:pt idx="32">
                  <c:v>632.42999999999995</c:v>
                </c:pt>
                <c:pt idx="33">
                  <c:v>632.4</c:v>
                </c:pt>
                <c:pt idx="34">
                  <c:v>632.38</c:v>
                </c:pt>
                <c:pt idx="35">
                  <c:v>632.36</c:v>
                </c:pt>
                <c:pt idx="36">
                  <c:v>632.35</c:v>
                </c:pt>
                <c:pt idx="37">
                  <c:v>632.35</c:v>
                </c:pt>
                <c:pt idx="38">
                  <c:v>632.35</c:v>
                </c:pt>
                <c:pt idx="39">
                  <c:v>632.38</c:v>
                </c:pt>
                <c:pt idx="40">
                  <c:v>632.42999999999995</c:v>
                </c:pt>
                <c:pt idx="41">
                  <c:v>632.5</c:v>
                </c:pt>
                <c:pt idx="42">
                  <c:v>632.57000000000005</c:v>
                </c:pt>
                <c:pt idx="43">
                  <c:v>632.64</c:v>
                </c:pt>
                <c:pt idx="44">
                  <c:v>632.69000000000005</c:v>
                </c:pt>
                <c:pt idx="45">
                  <c:v>632.72</c:v>
                </c:pt>
                <c:pt idx="46">
                  <c:v>632.72</c:v>
                </c:pt>
                <c:pt idx="47">
                  <c:v>632.70000000000005</c:v>
                </c:pt>
                <c:pt idx="48">
                  <c:v>632.66999999999996</c:v>
                </c:pt>
                <c:pt idx="49">
                  <c:v>632.63</c:v>
                </c:pt>
                <c:pt idx="50">
                  <c:v>632.59</c:v>
                </c:pt>
                <c:pt idx="51">
                  <c:v>632.54</c:v>
                </c:pt>
                <c:pt idx="52">
                  <c:v>632.49</c:v>
                </c:pt>
                <c:pt idx="53">
                  <c:v>632.44000000000005</c:v>
                </c:pt>
                <c:pt idx="54">
                  <c:v>632.4</c:v>
                </c:pt>
                <c:pt idx="55">
                  <c:v>632.36</c:v>
                </c:pt>
                <c:pt idx="56">
                  <c:v>632.32000000000005</c:v>
                </c:pt>
                <c:pt idx="57">
                  <c:v>632.28</c:v>
                </c:pt>
                <c:pt idx="58">
                  <c:v>632.26</c:v>
                </c:pt>
                <c:pt idx="59">
                  <c:v>632.24</c:v>
                </c:pt>
                <c:pt idx="60">
                  <c:v>632.22</c:v>
                </c:pt>
                <c:pt idx="61">
                  <c:v>632.20000000000005</c:v>
                </c:pt>
                <c:pt idx="62">
                  <c:v>632.20000000000005</c:v>
                </c:pt>
                <c:pt idx="63">
                  <c:v>632.19000000000005</c:v>
                </c:pt>
                <c:pt idx="64">
                  <c:v>632.20000000000005</c:v>
                </c:pt>
                <c:pt idx="65">
                  <c:v>632.21</c:v>
                </c:pt>
                <c:pt idx="66">
                  <c:v>632.22</c:v>
                </c:pt>
                <c:pt idx="67">
                  <c:v>632.24</c:v>
                </c:pt>
                <c:pt idx="68">
                  <c:v>632.26</c:v>
                </c:pt>
                <c:pt idx="69">
                  <c:v>632.28</c:v>
                </c:pt>
                <c:pt idx="70">
                  <c:v>632.30999999999995</c:v>
                </c:pt>
              </c:numCache>
            </c:numRef>
          </c:yVal>
          <c:smooth val="1"/>
        </c:ser>
        <c:dLbls>
          <c:showLegendKey val="0"/>
          <c:showVal val="0"/>
          <c:showCatName val="0"/>
          <c:showSerName val="0"/>
          <c:showPercent val="0"/>
          <c:showBubbleSize val="0"/>
        </c:dLbls>
        <c:axId val="118688768"/>
        <c:axId val="118695040"/>
      </c:scatterChart>
      <c:valAx>
        <c:axId val="118688768"/>
        <c:scaling>
          <c:orientation val="minMax"/>
          <c:max val="72"/>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18695040"/>
        <c:crosses val="autoZero"/>
        <c:crossBetween val="midCat"/>
        <c:majorUnit val="5"/>
        <c:minorUnit val="0.5"/>
      </c:valAx>
      <c:valAx>
        <c:axId val="118695040"/>
        <c:scaling>
          <c:orientation val="minMax"/>
          <c:min val="614"/>
        </c:scaling>
        <c:delete val="0"/>
        <c:axPos val="l"/>
        <c:majorGridlines/>
        <c:title>
          <c:tx>
            <c:rich>
              <a:bodyPr rot="-5400000" vert="horz"/>
              <a:lstStyle/>
              <a:p>
                <a:pPr>
                  <a:defRPr/>
                </a:pPr>
                <a:r>
                  <a:rPr lang="en-US"/>
                  <a:t>Stage-TW (feet)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18688768"/>
        <c:crosses val="autoZero"/>
        <c:crossBetween val="midCat"/>
      </c:valAx>
      <c:spPr>
        <a:ln>
          <a:solidFill>
            <a:schemeClr val="tx1"/>
          </a:solidFill>
        </a:ln>
      </c:spPr>
    </c:plotArea>
    <c:legend>
      <c:legendPos val="r"/>
      <c:layout>
        <c:manualLayout>
          <c:xMode val="edge"/>
          <c:yMode val="edge"/>
          <c:x val="0.72918328408077504"/>
          <c:y val="0.46655315728213881"/>
          <c:w val="0.2357320479170873"/>
          <c:h val="0.36786894059683695"/>
        </c:manualLayout>
      </c:layout>
      <c:overlay val="1"/>
      <c:spPr>
        <a:solidFill>
          <a:schemeClr val="bg1"/>
        </a:solidFill>
        <a:ln w="19050">
          <a:solidFill>
            <a:sysClr val="windowText" lastClr="000000"/>
          </a:solidFill>
        </a:ln>
      </c:spPr>
      <c:txPr>
        <a:bodyPr/>
        <a:lstStyle/>
        <a:p>
          <a:pPr>
            <a:defRPr sz="600"/>
          </a:pPr>
          <a:endParaRPr lang="en-US"/>
        </a:p>
      </c:tx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E1F24F-F811-44FF-B671-8C08553A4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126</TotalTime>
  <Pages>40</Pages>
  <Words>12065</Words>
  <Characters>68776</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80680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23</cp:revision>
  <cp:lastPrinted>2022-08-31T17:48:00Z</cp:lastPrinted>
  <dcterms:created xsi:type="dcterms:W3CDTF">2022-08-26T17:49:00Z</dcterms:created>
  <dcterms:modified xsi:type="dcterms:W3CDTF">2022-08-31T22:02:00Z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